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1E3B5558" w:rsidR="00DE3A72" w:rsidRDefault="00DE3A72" w:rsidP="00DE3A72">
      <w:pPr>
        <w:pStyle w:val="CRCoverPage"/>
        <w:tabs>
          <w:tab w:val="right" w:pos="9639"/>
        </w:tabs>
        <w:spacing w:after="0"/>
        <w:rPr>
          <w:b/>
          <w:i/>
          <w:noProof/>
          <w:sz w:val="28"/>
        </w:rPr>
      </w:pPr>
      <w:r>
        <w:rPr>
          <w:b/>
          <w:noProof/>
          <w:sz w:val="24"/>
        </w:rPr>
        <w:t>3GPP TSG-</w:t>
      </w:r>
      <w:r w:rsidR="009A4F2F">
        <w:fldChar w:fldCharType="begin"/>
      </w:r>
      <w:r w:rsidR="009A4F2F">
        <w:instrText xml:space="preserve"> DOCPROPERTY  TSG/WGRef  \* MERGEFORMAT </w:instrText>
      </w:r>
      <w:r w:rsidR="009A4F2F">
        <w:fldChar w:fldCharType="separate"/>
      </w:r>
      <w:r>
        <w:rPr>
          <w:b/>
          <w:noProof/>
          <w:sz w:val="24"/>
        </w:rPr>
        <w:t>SA5</w:t>
      </w:r>
      <w:r w:rsidR="009A4F2F">
        <w:rPr>
          <w:b/>
          <w:noProof/>
          <w:sz w:val="24"/>
        </w:rPr>
        <w:fldChar w:fldCharType="end"/>
      </w:r>
      <w:r>
        <w:rPr>
          <w:b/>
          <w:noProof/>
          <w:sz w:val="24"/>
        </w:rPr>
        <w:t xml:space="preserve"> Meeting #</w:t>
      </w:r>
      <w:r w:rsidR="009A4F2F">
        <w:fldChar w:fldCharType="begin"/>
      </w:r>
      <w:r w:rsidR="009A4F2F">
        <w:instrText xml:space="preserve"> DOCPROPERTY  MtgSeq  \* MERGEFORMAT </w:instrText>
      </w:r>
      <w:r w:rsidR="009A4F2F">
        <w:fldChar w:fldCharType="separate"/>
      </w:r>
      <w:r>
        <w:rPr>
          <w:b/>
          <w:noProof/>
          <w:sz w:val="24"/>
        </w:rPr>
        <w:t>15</w:t>
      </w:r>
      <w:r w:rsidR="00675A60">
        <w:rPr>
          <w:b/>
          <w:noProof/>
          <w:sz w:val="24"/>
        </w:rPr>
        <w:t>4</w:t>
      </w:r>
      <w:r w:rsidR="009A4F2F">
        <w:rPr>
          <w:b/>
          <w:noProof/>
          <w:sz w:val="24"/>
        </w:rPr>
        <w:fldChar w:fldCharType="end"/>
      </w:r>
      <w:r w:rsidR="009A4F2F">
        <w:fldChar w:fldCharType="begin"/>
      </w:r>
      <w:r w:rsidR="009A4F2F">
        <w:instrText xml:space="preserve"> DOCPROPERTY  MtgTitle  \* MERGEFORMAT </w:instrText>
      </w:r>
      <w:r w:rsidR="009A4F2F">
        <w:fldChar w:fldCharType="separate"/>
      </w:r>
      <w:r w:rsidR="009A4F2F">
        <w:fldChar w:fldCharType="end"/>
      </w:r>
      <w:r>
        <w:rPr>
          <w:b/>
          <w:i/>
          <w:noProof/>
          <w:sz w:val="28"/>
        </w:rPr>
        <w:tab/>
      </w:r>
      <w:r w:rsidR="009A4F2F">
        <w:fldChar w:fldCharType="begin"/>
      </w:r>
      <w:r w:rsidR="009A4F2F">
        <w:instrText xml:space="preserve"> DOCPROPERTY  Tdoc#  \* MERGEFORMAT </w:instrText>
      </w:r>
      <w:r w:rsidR="009A4F2F">
        <w:fldChar w:fldCharType="separate"/>
      </w:r>
      <w:r>
        <w:rPr>
          <w:b/>
          <w:i/>
          <w:noProof/>
          <w:sz w:val="28"/>
        </w:rPr>
        <w:t>S5-2</w:t>
      </w:r>
      <w:r w:rsidR="00DD4158">
        <w:rPr>
          <w:b/>
          <w:i/>
          <w:noProof/>
          <w:sz w:val="28"/>
        </w:rPr>
        <w:t>4</w:t>
      </w:r>
      <w:r w:rsidR="00453004">
        <w:rPr>
          <w:b/>
          <w:i/>
          <w:noProof/>
          <w:sz w:val="28"/>
        </w:rPr>
        <w:t>1262</w:t>
      </w:r>
      <w:r w:rsidR="009A4F2F">
        <w:rPr>
          <w:b/>
          <w:i/>
          <w:noProof/>
          <w:sz w:val="28"/>
        </w:rPr>
        <w:fldChar w:fldCharType="end"/>
      </w:r>
    </w:p>
    <w:p w14:paraId="28E8243C" w14:textId="13F8F36A" w:rsidR="00DE3A72" w:rsidRPr="00130928" w:rsidRDefault="00675A60" w:rsidP="00DE3A72">
      <w:pPr>
        <w:pStyle w:val="CRCoverPage"/>
        <w:outlineLvl w:val="0"/>
        <w:rPr>
          <w:b/>
          <w:bCs/>
          <w:noProof/>
          <w:sz w:val="24"/>
          <w:szCs w:val="24"/>
        </w:rPr>
      </w:pPr>
      <w:r>
        <w:rPr>
          <w:b/>
          <w:bCs/>
          <w:sz w:val="24"/>
          <w:szCs w:val="24"/>
        </w:rPr>
        <w:t>Changsha</w:t>
      </w:r>
      <w:r w:rsidR="00130928" w:rsidRPr="00130928">
        <w:rPr>
          <w:b/>
          <w:bCs/>
          <w:sz w:val="24"/>
          <w:szCs w:val="24"/>
        </w:rPr>
        <w:t xml:space="preserve">, </w:t>
      </w:r>
      <w:r>
        <w:rPr>
          <w:b/>
          <w:bCs/>
          <w:sz w:val="24"/>
          <w:szCs w:val="24"/>
        </w:rPr>
        <w:t>China</w:t>
      </w:r>
      <w:r w:rsidR="00130928" w:rsidRPr="00130928">
        <w:rPr>
          <w:b/>
          <w:bCs/>
          <w:sz w:val="24"/>
          <w:szCs w:val="24"/>
        </w:rPr>
        <w:t xml:space="preserve">, </w:t>
      </w:r>
      <w:r>
        <w:rPr>
          <w:b/>
          <w:bCs/>
          <w:sz w:val="24"/>
          <w:szCs w:val="24"/>
        </w:rPr>
        <w:t>15</w:t>
      </w:r>
      <w:r w:rsidR="00130928" w:rsidRPr="00130928">
        <w:rPr>
          <w:b/>
          <w:bCs/>
          <w:sz w:val="24"/>
          <w:szCs w:val="24"/>
        </w:rPr>
        <w:t xml:space="preserve"> </w:t>
      </w:r>
      <w:r>
        <w:rPr>
          <w:b/>
          <w:bCs/>
          <w:sz w:val="24"/>
          <w:szCs w:val="24"/>
        </w:rPr>
        <w:t>– 19 April</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260E9F9B" w:rsidR="00DE3A72" w:rsidRDefault="009A4F2F">
            <w:pPr>
              <w:pStyle w:val="CRCoverPage"/>
              <w:spacing w:after="0"/>
              <w:jc w:val="right"/>
              <w:rPr>
                <w:b/>
                <w:noProof/>
                <w:sz w:val="28"/>
              </w:rPr>
            </w:pPr>
            <w:r>
              <w:fldChar w:fldCharType="begin"/>
            </w:r>
            <w:r>
              <w:instrText xml:space="preserve"> DOCPROPERTY  Spec#  \* MERGEFORMAT </w:instrText>
            </w:r>
            <w:r>
              <w:fldChar w:fldCharType="separate"/>
            </w:r>
            <w:r w:rsidR="000C1B1C">
              <w:rPr>
                <w:b/>
                <w:noProof/>
                <w:sz w:val="28"/>
              </w:rPr>
              <w:t>28.622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7CC23E62" w:rsidR="00DE3A72" w:rsidRDefault="009A4F2F">
            <w:pPr>
              <w:pStyle w:val="CRCoverPage"/>
              <w:spacing w:after="0"/>
              <w:rPr>
                <w:noProof/>
              </w:rPr>
            </w:pPr>
            <w:r>
              <w:fldChar w:fldCharType="begin"/>
            </w:r>
            <w:r>
              <w:instrText xml:space="preserve"> DOCPROPERTY  Cr#  \* MERGEFORMAT </w:instrText>
            </w:r>
            <w:r>
              <w:fldChar w:fldCharType="separate"/>
            </w:r>
            <w:r w:rsidR="00CE4025">
              <w:rPr>
                <w:b/>
                <w:noProof/>
                <w:sz w:val="28"/>
              </w:rPr>
              <w:t>0338</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9A4F2F">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082D66D4" w:rsidR="00DE3A72" w:rsidRDefault="009A4F2F">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711FBF">
              <w:rPr>
                <w:b/>
                <w:noProof/>
                <w:sz w:val="28"/>
              </w:rPr>
              <w:t>8</w:t>
            </w:r>
            <w:r w:rsidR="00DE3A72">
              <w:rPr>
                <w:b/>
                <w:noProof/>
                <w:sz w:val="28"/>
              </w:rPr>
              <w:t>.</w:t>
            </w:r>
            <w:r w:rsidR="000C1B1C">
              <w:rPr>
                <w:b/>
                <w:noProof/>
                <w:sz w:val="28"/>
              </w:rPr>
              <w:t>6</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0A8C3E77" w:rsidR="00DE3A72" w:rsidRDefault="009A4F2F">
            <w:pPr>
              <w:pStyle w:val="CRCoverPage"/>
              <w:spacing w:after="0"/>
              <w:ind w:left="100"/>
              <w:rPr>
                <w:noProof/>
              </w:rPr>
            </w:pPr>
            <w:r>
              <w:fldChar w:fldCharType="begin"/>
            </w:r>
            <w:r>
              <w:instrText xml:space="preserve"> DOCPROPERTY  CrTitle  \* MERGEFORMAT </w:instrText>
            </w:r>
            <w:r>
              <w:fldChar w:fldCharType="separate"/>
            </w:r>
            <w:r w:rsidR="00DE3A72">
              <w:t>Rel-1</w:t>
            </w:r>
            <w:r w:rsidR="00BE0EDB">
              <w:t>8</w:t>
            </w:r>
            <w:r w:rsidR="00DE3A72">
              <w:t xml:space="preserve"> CR TS </w:t>
            </w:r>
            <w:r w:rsidR="000C1B1C">
              <w:t>28.622</w:t>
            </w:r>
            <w:r w:rsidR="00BE0EDB">
              <w:t xml:space="preserve"> Extending the area scope of SNPN MDT configuration</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3903389" w:rsidR="00DE3A72" w:rsidRDefault="009A4F2F">
            <w:pPr>
              <w:pStyle w:val="CRCoverPage"/>
              <w:spacing w:after="0"/>
              <w:ind w:left="100"/>
              <w:rPr>
                <w:noProof/>
              </w:rPr>
            </w:pPr>
            <w:r>
              <w:fldChar w:fldCharType="begin"/>
            </w:r>
            <w:r>
              <w:instrText xml:space="preserve"> DOCPROPERTY  SourceIfWg  \* MERGEFORMAT </w:instrText>
            </w:r>
            <w:r>
              <w:fldChar w:fldCharType="separate"/>
            </w:r>
            <w:r w:rsidR="00DE3A72">
              <w:rPr>
                <w:noProof/>
              </w:rPr>
              <w:t>Nokia</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9A4F2F">
              <w:fldChar w:fldCharType="begin"/>
            </w:r>
            <w:r w:rsidR="009A4F2F">
              <w:instrText xml:space="preserve"> DOCPROPERTY  SourceIfTsg  \* MERGEFORMAT </w:instrText>
            </w:r>
            <w:r w:rsidR="009A4F2F">
              <w:fldChar w:fldCharType="separate"/>
            </w:r>
            <w:r w:rsidR="009A4F2F">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17B4129" w:rsidR="00DE3A72" w:rsidRDefault="009A4F2F">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fldSimple w:instr=" DOCPROPERTY  RelatedWis  \* MERGEFORMAT ">
              <w:r w:rsidR="00BE0EDB" w:rsidRPr="00321039">
                <w:rPr>
                  <w:noProof/>
                </w:rPr>
                <w:t>5GMDT_Ph2</w:t>
              </w:r>
            </w:fldSimple>
            <w:r>
              <w:rPr>
                <w:noProof/>
              </w:rPr>
              <w:fldChar w:fldCharType="end"/>
            </w:r>
            <w:r>
              <w:rPr>
                <w:noProof/>
              </w:rPr>
              <w:fldChar w:fldCharType="end"/>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715BC837" w:rsidR="00DE3A72" w:rsidRDefault="009A4F2F">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8858B0">
              <w:rPr>
                <w:noProof/>
              </w:rPr>
              <w:t>4</w:t>
            </w:r>
            <w:r w:rsidR="00130928">
              <w:rPr>
                <w:noProof/>
              </w:rPr>
              <w:t>-</w:t>
            </w:r>
            <w:r w:rsidR="008858B0">
              <w:rPr>
                <w:noProof/>
              </w:rPr>
              <w:t>04</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92D0434" w:rsidR="00DE3A72" w:rsidRDefault="00BE0EDB">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51F93E3" w:rsidR="00DE3A72" w:rsidRDefault="009A4F2F">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BE0EDB">
              <w:rPr>
                <w:noProof/>
              </w:rPr>
              <w:t>8</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16A52" w14:textId="518246CA" w:rsidR="00E86B50" w:rsidRDefault="00BE0EDB" w:rsidP="00E86B50">
            <w:pPr>
              <w:pStyle w:val="CRCoverPage"/>
              <w:spacing w:after="0"/>
              <w:ind w:left="100"/>
              <w:rPr>
                <w:noProof/>
                <w:lang w:eastAsia="zh-CN"/>
              </w:rPr>
            </w:pPr>
            <w:r>
              <w:rPr>
                <w:noProof/>
                <w:lang w:eastAsia="zh-CN"/>
              </w:rPr>
              <w:t>For configuring the area scope for MDT in case of SNPN, RAN3 has specified 3 choices. (TS 38.413, clause 9.3.1.169)</w:t>
            </w:r>
          </w:p>
          <w:p w14:paraId="064E6E36" w14:textId="77777777" w:rsidR="00BE0EDB" w:rsidRDefault="00BE0EDB" w:rsidP="00BE0EDB">
            <w:pPr>
              <w:pStyle w:val="CRCoverPage"/>
              <w:numPr>
                <w:ilvl w:val="0"/>
                <w:numId w:val="16"/>
              </w:numPr>
              <w:spacing w:after="0"/>
              <w:rPr>
                <w:noProof/>
                <w:lang w:eastAsia="zh-CN"/>
              </w:rPr>
            </w:pPr>
            <w:r>
              <w:rPr>
                <w:noProof/>
                <w:lang w:eastAsia="zh-CN"/>
              </w:rPr>
              <w:t>SNPN based MDT</w:t>
            </w:r>
          </w:p>
          <w:p w14:paraId="25206FC4" w14:textId="77777777" w:rsidR="00BE0EDB" w:rsidRDefault="00BE0EDB" w:rsidP="00BE0EDB">
            <w:pPr>
              <w:pStyle w:val="CRCoverPage"/>
              <w:numPr>
                <w:ilvl w:val="0"/>
                <w:numId w:val="16"/>
              </w:numPr>
              <w:spacing w:after="0"/>
              <w:rPr>
                <w:noProof/>
                <w:lang w:eastAsia="zh-CN"/>
              </w:rPr>
            </w:pPr>
            <w:r>
              <w:rPr>
                <w:noProof/>
                <w:lang w:eastAsia="zh-CN"/>
              </w:rPr>
              <w:t>SNPN Cell ID based MDT</w:t>
            </w:r>
          </w:p>
          <w:p w14:paraId="1A625C17" w14:textId="77777777" w:rsidR="00BE0EDB" w:rsidRDefault="00BE0EDB" w:rsidP="00BE0EDB">
            <w:pPr>
              <w:pStyle w:val="CRCoverPage"/>
              <w:numPr>
                <w:ilvl w:val="0"/>
                <w:numId w:val="16"/>
              </w:numPr>
              <w:spacing w:after="0"/>
              <w:rPr>
                <w:noProof/>
                <w:lang w:eastAsia="zh-CN"/>
              </w:rPr>
            </w:pPr>
            <w:r>
              <w:rPr>
                <w:noProof/>
                <w:lang w:eastAsia="zh-CN"/>
              </w:rPr>
              <w:t>SNPN TAI based MDT</w:t>
            </w:r>
          </w:p>
          <w:p w14:paraId="708AA7DE" w14:textId="7918365C" w:rsidR="00BE0EDB" w:rsidRDefault="00BE0EDB" w:rsidP="00BE0EDB">
            <w:pPr>
              <w:pStyle w:val="CRCoverPage"/>
              <w:spacing w:after="0"/>
              <w:rPr>
                <w:noProof/>
                <w:lang w:eastAsia="zh-CN"/>
              </w:rPr>
            </w:pPr>
            <w:r>
              <w:rPr>
                <w:noProof/>
                <w:lang w:eastAsia="zh-CN"/>
              </w:rPr>
              <w:t>During release 18, the SNPN based MDT configuration for area scope has been specified in Release 18 but the cell id based and the TAI based has not been specified. This is causing misalignment with RAN3 specifications.</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BF16D" w:rsidR="003718FC" w:rsidRDefault="00850284">
            <w:pPr>
              <w:pStyle w:val="CRCoverPage"/>
              <w:spacing w:after="0"/>
              <w:ind w:left="100"/>
              <w:rPr>
                <w:noProof/>
              </w:rPr>
            </w:pPr>
            <w:r>
              <w:rPr>
                <w:noProof/>
              </w:rPr>
              <w:t>The area scope configuration for SNPN MDT has been enhanced with cell id based and TAI based configurations</w:t>
            </w:r>
            <w:r w:rsidR="00AC0531">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5D389" w:rsidR="001E41F3" w:rsidRDefault="00682CA3">
            <w:pPr>
              <w:pStyle w:val="CRCoverPage"/>
              <w:spacing w:after="0"/>
              <w:ind w:left="100"/>
              <w:rPr>
                <w:noProof/>
              </w:rPr>
            </w:pPr>
            <w:r>
              <w:rPr>
                <w:noProof/>
              </w:rPr>
              <w:t xml:space="preserve">Misalignment </w:t>
            </w:r>
            <w:r w:rsidR="00850284">
              <w:rPr>
                <w:noProof/>
              </w:rPr>
              <w:t>with RAN3 specifications</w:t>
            </w:r>
            <w:r>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8AEF3" w:rsidR="001E41F3" w:rsidRDefault="002F1085">
            <w:pPr>
              <w:pStyle w:val="CRCoverPage"/>
              <w:spacing w:after="0"/>
              <w:ind w:left="100"/>
              <w:rPr>
                <w:noProof/>
              </w:rPr>
            </w:pPr>
            <w:r>
              <w:rPr>
                <w:noProof/>
              </w:rPr>
              <w:t>4.1, 4.3.38, 4.3.a (new clause added), 4.4.1</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39D397E" w:rsidR="001E41F3" w:rsidRDefault="007C61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A724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E57850" w14:textId="275EC148" w:rsidR="00C9224F" w:rsidRDefault="00A62775" w:rsidP="00E16FAA">
            <w:pPr>
              <w:pStyle w:val="CRCoverPage"/>
              <w:spacing w:after="0"/>
              <w:ind w:left="99"/>
              <w:rPr>
                <w:noProof/>
              </w:rPr>
            </w:pPr>
            <w:r>
              <w:rPr>
                <w:noProof/>
              </w:rPr>
              <w:t>TS</w:t>
            </w:r>
            <w:r w:rsidR="007C610B">
              <w:rPr>
                <w:noProof/>
              </w:rPr>
              <w:t xml:space="preserve"> </w:t>
            </w:r>
            <w:r w:rsidR="000C1B1C">
              <w:rPr>
                <w:noProof/>
              </w:rPr>
              <w:t>32</w:t>
            </w:r>
            <w:r w:rsidR="007C610B">
              <w:rPr>
                <w:noProof/>
              </w:rPr>
              <w:t>.</w:t>
            </w:r>
            <w:r w:rsidR="000C1B1C">
              <w:rPr>
                <w:noProof/>
              </w:rPr>
              <w:t>4</w:t>
            </w:r>
            <w:r w:rsidR="007C610B">
              <w:rPr>
                <w:noProof/>
              </w:rPr>
              <w:t>22</w:t>
            </w:r>
            <w:r>
              <w:rPr>
                <w:noProof/>
              </w:rPr>
              <w:t xml:space="preserve"> CR </w:t>
            </w:r>
            <w:r w:rsidR="009A4F2F">
              <w:rPr>
                <w:noProof/>
              </w:rPr>
              <w:t>0450</w:t>
            </w:r>
          </w:p>
          <w:p w14:paraId="66152F5E" w14:textId="48AAE958" w:rsidR="007C610B" w:rsidRDefault="007C610B" w:rsidP="00E16FAA">
            <w:pPr>
              <w:pStyle w:val="CRCoverPage"/>
              <w:spacing w:after="0"/>
              <w:ind w:left="99"/>
              <w:rPr>
                <w:noProof/>
              </w:rPr>
            </w:pPr>
            <w:r>
              <w:rPr>
                <w:noProof/>
              </w:rPr>
              <w:t xml:space="preserve">TS 28.623 CR </w:t>
            </w:r>
            <w:r w:rsidR="009A4F2F">
              <w:rPr>
                <w:noProof/>
              </w:rPr>
              <w:t>0335</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5F2EFB3" w14:textId="77777777" w:rsidR="000C1B1C" w:rsidRDefault="000C1B1C" w:rsidP="000C1B1C">
      <w:pPr>
        <w:pStyle w:val="Heading2"/>
      </w:pPr>
      <w:bookmarkStart w:id="1" w:name="_Toc20150379"/>
      <w:bookmarkStart w:id="2" w:name="_Toc27479627"/>
      <w:bookmarkStart w:id="3" w:name="_Toc36025139"/>
      <w:bookmarkStart w:id="4" w:name="_Toc44516239"/>
      <w:bookmarkStart w:id="5" w:name="_Toc45272558"/>
      <w:bookmarkStart w:id="6" w:name="_Toc51754557"/>
      <w:bookmarkStart w:id="7" w:name="_Toc153371296"/>
      <w:r>
        <w:t>4.1</w:t>
      </w:r>
      <w:r>
        <w:tab/>
        <w:t>Imported information entities and local labels</w:t>
      </w:r>
      <w:bookmarkEnd w:id="1"/>
      <w:bookmarkEnd w:id="2"/>
      <w:bookmarkEnd w:id="3"/>
      <w:bookmarkEnd w:id="4"/>
      <w:bookmarkEnd w:id="5"/>
      <w:bookmarkEnd w:id="6"/>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0C1B1C" w14:paraId="2210612B" w14:textId="77777777" w:rsidTr="00AC4B62">
        <w:tc>
          <w:tcPr>
            <w:tcW w:w="3028" w:type="pct"/>
            <w:shd w:val="clear" w:color="auto" w:fill="BFBFBF"/>
          </w:tcPr>
          <w:p w14:paraId="03E29394" w14:textId="77777777" w:rsidR="000C1B1C" w:rsidRDefault="000C1B1C" w:rsidP="00AC4B62">
            <w:pPr>
              <w:pStyle w:val="TAH"/>
            </w:pPr>
            <w:r>
              <w:t>Label reference</w:t>
            </w:r>
          </w:p>
        </w:tc>
        <w:tc>
          <w:tcPr>
            <w:tcW w:w="1972" w:type="pct"/>
            <w:shd w:val="clear" w:color="auto" w:fill="BFBFBF"/>
          </w:tcPr>
          <w:p w14:paraId="26443776" w14:textId="77777777" w:rsidR="000C1B1C" w:rsidRDefault="000C1B1C" w:rsidP="00AC4B62">
            <w:pPr>
              <w:pStyle w:val="TAH"/>
            </w:pPr>
            <w:r>
              <w:t>Local label</w:t>
            </w:r>
          </w:p>
        </w:tc>
      </w:tr>
      <w:tr w:rsidR="000C1B1C" w14:paraId="0127C8AA" w14:textId="77777777" w:rsidTr="00AC4B62">
        <w:tc>
          <w:tcPr>
            <w:tcW w:w="3028" w:type="pct"/>
          </w:tcPr>
          <w:p w14:paraId="696C640B" w14:textId="77777777" w:rsidR="000C1B1C" w:rsidRPr="00F8607F" w:rsidRDefault="000C1B1C" w:rsidP="00AC4B62">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7E46E763" w14:textId="77777777" w:rsidR="000C1B1C" w:rsidRPr="00F84ADE" w:rsidRDefault="000C1B1C" w:rsidP="00AC4B62">
            <w:pPr>
              <w:pStyle w:val="TAL"/>
              <w:rPr>
                <w:rFonts w:cs="Arial"/>
                <w:i/>
              </w:rPr>
            </w:pPr>
            <w:r w:rsidRPr="00F84ADE">
              <w:rPr>
                <w:rFonts w:cs="Arial"/>
              </w:rPr>
              <w:t>notifyMOICreation</w:t>
            </w:r>
          </w:p>
        </w:tc>
      </w:tr>
      <w:tr w:rsidR="000C1B1C" w14:paraId="5D646325" w14:textId="77777777" w:rsidTr="00AC4B62">
        <w:tc>
          <w:tcPr>
            <w:tcW w:w="3028" w:type="pct"/>
          </w:tcPr>
          <w:p w14:paraId="6E49D36F" w14:textId="77777777" w:rsidR="000C1B1C" w:rsidRPr="00F8607F" w:rsidRDefault="000C1B1C" w:rsidP="00AC4B62">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21413393" w14:textId="77777777" w:rsidR="000C1B1C" w:rsidRPr="00F84ADE" w:rsidRDefault="000C1B1C" w:rsidP="00AC4B62">
            <w:pPr>
              <w:pStyle w:val="TAL"/>
              <w:rPr>
                <w:rFonts w:cs="Arial"/>
                <w:i/>
              </w:rPr>
            </w:pPr>
            <w:r w:rsidRPr="00F84ADE">
              <w:rPr>
                <w:rFonts w:cs="Arial"/>
              </w:rPr>
              <w:t>notifyMOIDeletion</w:t>
            </w:r>
          </w:p>
        </w:tc>
      </w:tr>
      <w:tr w:rsidR="000C1B1C" w14:paraId="0D68671A" w14:textId="77777777" w:rsidTr="00AC4B62">
        <w:tc>
          <w:tcPr>
            <w:tcW w:w="3028" w:type="pct"/>
          </w:tcPr>
          <w:p w14:paraId="6F3C6CFD" w14:textId="77777777" w:rsidR="000C1B1C" w:rsidRPr="00F8607F" w:rsidRDefault="000C1B1C" w:rsidP="00AC4B62">
            <w:pPr>
              <w:pStyle w:val="TAL"/>
              <w:rPr>
                <w:rFonts w:cs="Arial"/>
              </w:rPr>
            </w:pPr>
            <w:r w:rsidRPr="00F8607F">
              <w:rPr>
                <w:rFonts w:cs="Arial"/>
              </w:rPr>
              <w:t xml:space="preserve">3GPP TS 28.532 [27], notification, </w:t>
            </w:r>
            <w:r w:rsidRPr="00F84ADE">
              <w:rPr>
                <w:rFonts w:cs="Arial"/>
              </w:rPr>
              <w:t>notifyMOIAttributeValueChanges</w:t>
            </w:r>
          </w:p>
        </w:tc>
        <w:tc>
          <w:tcPr>
            <w:tcW w:w="1972" w:type="pct"/>
          </w:tcPr>
          <w:p w14:paraId="7C2E0AFC" w14:textId="77777777" w:rsidR="000C1B1C" w:rsidRPr="00F84ADE" w:rsidRDefault="000C1B1C" w:rsidP="00AC4B62">
            <w:pPr>
              <w:pStyle w:val="TAL"/>
              <w:rPr>
                <w:rFonts w:cs="Arial"/>
                <w:i/>
              </w:rPr>
            </w:pPr>
            <w:r w:rsidRPr="00F84ADE">
              <w:rPr>
                <w:rFonts w:cs="Arial"/>
              </w:rPr>
              <w:t>notifyMOIAttributeValueChanges</w:t>
            </w:r>
          </w:p>
        </w:tc>
      </w:tr>
      <w:tr w:rsidR="000C1B1C" w14:paraId="2F9945E4" w14:textId="77777777" w:rsidTr="00AC4B62">
        <w:tc>
          <w:tcPr>
            <w:tcW w:w="3028" w:type="pct"/>
          </w:tcPr>
          <w:p w14:paraId="7948062A" w14:textId="77777777" w:rsidR="000C1B1C" w:rsidRPr="00F8607F" w:rsidRDefault="000C1B1C" w:rsidP="00AC4B62">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5B218286" w14:textId="77777777" w:rsidR="000C1B1C" w:rsidRPr="00F84ADE" w:rsidRDefault="000C1B1C" w:rsidP="00AC4B62">
            <w:pPr>
              <w:pStyle w:val="TAL"/>
              <w:rPr>
                <w:rFonts w:cs="Arial"/>
                <w:i/>
              </w:rPr>
            </w:pPr>
            <w:r w:rsidRPr="00F84ADE">
              <w:rPr>
                <w:rFonts w:cs="Arial"/>
              </w:rPr>
              <w:t>notifyMOIChanges</w:t>
            </w:r>
          </w:p>
        </w:tc>
      </w:tr>
      <w:tr w:rsidR="000C1B1C" w14:paraId="1A4CBDAF" w14:textId="77777777" w:rsidTr="00AC4B62">
        <w:tc>
          <w:tcPr>
            <w:tcW w:w="3028" w:type="pct"/>
          </w:tcPr>
          <w:p w14:paraId="261B154B" w14:textId="77777777" w:rsidR="000C1B1C" w:rsidRPr="00F8607F" w:rsidRDefault="000C1B1C" w:rsidP="00AC4B62">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780CB370" w14:textId="77777777" w:rsidR="000C1B1C" w:rsidRPr="00F84ADE" w:rsidRDefault="000C1B1C" w:rsidP="00AC4B62">
            <w:pPr>
              <w:pStyle w:val="TAL"/>
              <w:rPr>
                <w:rFonts w:cs="Arial"/>
                <w:i/>
              </w:rPr>
            </w:pPr>
            <w:r w:rsidRPr="00F84ADE">
              <w:rPr>
                <w:rFonts w:cs="Arial"/>
              </w:rPr>
              <w:t>notifyNewAlarm</w:t>
            </w:r>
          </w:p>
        </w:tc>
      </w:tr>
      <w:tr w:rsidR="000C1B1C" w14:paraId="439349C8" w14:textId="77777777" w:rsidTr="00AC4B62">
        <w:tc>
          <w:tcPr>
            <w:tcW w:w="3028" w:type="pct"/>
          </w:tcPr>
          <w:p w14:paraId="0D15AEEE" w14:textId="77777777" w:rsidR="000C1B1C" w:rsidRPr="00F8607F" w:rsidRDefault="000C1B1C" w:rsidP="00AC4B62">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13E49776" w14:textId="77777777" w:rsidR="000C1B1C" w:rsidRPr="00F84ADE" w:rsidRDefault="000C1B1C" w:rsidP="00AC4B62">
            <w:pPr>
              <w:pStyle w:val="TAL"/>
              <w:rPr>
                <w:rFonts w:cs="Arial"/>
                <w:i/>
              </w:rPr>
            </w:pPr>
            <w:r w:rsidRPr="00F84ADE">
              <w:rPr>
                <w:rFonts w:cs="Arial"/>
              </w:rPr>
              <w:t>notifyClearedAlarm</w:t>
            </w:r>
          </w:p>
        </w:tc>
      </w:tr>
      <w:tr w:rsidR="000C1B1C" w14:paraId="02FE2FFB" w14:textId="77777777" w:rsidTr="00AC4B62">
        <w:tc>
          <w:tcPr>
            <w:tcW w:w="3028" w:type="pct"/>
          </w:tcPr>
          <w:p w14:paraId="0482552D" w14:textId="77777777" w:rsidR="000C1B1C" w:rsidRPr="00F8607F" w:rsidRDefault="000C1B1C" w:rsidP="00AC4B62">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170A58D2" w14:textId="77777777" w:rsidR="000C1B1C" w:rsidRPr="00F84ADE" w:rsidRDefault="000C1B1C" w:rsidP="00AC4B62">
            <w:pPr>
              <w:pStyle w:val="TAL"/>
              <w:rPr>
                <w:rFonts w:cs="Arial"/>
                <w:i/>
              </w:rPr>
            </w:pPr>
            <w:r w:rsidRPr="00F84ADE">
              <w:rPr>
                <w:rFonts w:cs="Arial"/>
              </w:rPr>
              <w:t>notifyChangedAlarm</w:t>
            </w:r>
          </w:p>
        </w:tc>
      </w:tr>
      <w:tr w:rsidR="000C1B1C" w14:paraId="3538368F" w14:textId="77777777" w:rsidTr="00AC4B62">
        <w:tc>
          <w:tcPr>
            <w:tcW w:w="3028" w:type="pct"/>
          </w:tcPr>
          <w:p w14:paraId="6C8372CB" w14:textId="77777777" w:rsidR="000C1B1C" w:rsidRPr="00F8607F" w:rsidRDefault="000C1B1C" w:rsidP="00AC4B62">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09D7C1F3" w14:textId="77777777" w:rsidR="000C1B1C" w:rsidRPr="00F84ADE" w:rsidRDefault="000C1B1C" w:rsidP="00AC4B62">
            <w:pPr>
              <w:pStyle w:val="TAL"/>
              <w:rPr>
                <w:rFonts w:cs="Arial"/>
                <w:i/>
              </w:rPr>
            </w:pPr>
            <w:r w:rsidRPr="00F84ADE">
              <w:rPr>
                <w:rFonts w:cs="Arial"/>
              </w:rPr>
              <w:t>notifyChangedAlarmGeneral</w:t>
            </w:r>
          </w:p>
        </w:tc>
      </w:tr>
      <w:tr w:rsidR="000C1B1C" w14:paraId="0E8E9E05" w14:textId="77777777" w:rsidTr="00AC4B62">
        <w:tc>
          <w:tcPr>
            <w:tcW w:w="3028" w:type="pct"/>
          </w:tcPr>
          <w:p w14:paraId="4891D707" w14:textId="77777777" w:rsidR="000C1B1C" w:rsidRPr="00F8607F" w:rsidRDefault="000C1B1C" w:rsidP="00AC4B62">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1DF30189" w14:textId="77777777" w:rsidR="000C1B1C" w:rsidRPr="00F84ADE" w:rsidRDefault="000C1B1C" w:rsidP="00AC4B62">
            <w:pPr>
              <w:pStyle w:val="TAL"/>
              <w:rPr>
                <w:rFonts w:cs="Arial"/>
                <w:i/>
              </w:rPr>
            </w:pPr>
            <w:r w:rsidRPr="00F84ADE">
              <w:rPr>
                <w:rFonts w:cs="Arial"/>
              </w:rPr>
              <w:t>notifyCorrelatedNotificationChanged</w:t>
            </w:r>
          </w:p>
        </w:tc>
      </w:tr>
      <w:tr w:rsidR="000C1B1C" w14:paraId="73C88C71" w14:textId="77777777" w:rsidTr="00AC4B62">
        <w:tc>
          <w:tcPr>
            <w:tcW w:w="3028" w:type="pct"/>
          </w:tcPr>
          <w:p w14:paraId="1050D09B" w14:textId="77777777" w:rsidR="000C1B1C" w:rsidRPr="00F8607F" w:rsidRDefault="000C1B1C" w:rsidP="00AC4B62">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075F72EC" w14:textId="77777777" w:rsidR="000C1B1C" w:rsidRPr="00F84ADE" w:rsidRDefault="000C1B1C" w:rsidP="00AC4B62">
            <w:pPr>
              <w:pStyle w:val="TAL"/>
              <w:rPr>
                <w:rFonts w:cs="Arial"/>
                <w:i/>
              </w:rPr>
            </w:pPr>
            <w:r w:rsidRPr="00F84ADE">
              <w:rPr>
                <w:rFonts w:cs="Arial"/>
              </w:rPr>
              <w:t>notifyAckStateChanged</w:t>
            </w:r>
          </w:p>
        </w:tc>
      </w:tr>
      <w:tr w:rsidR="000C1B1C" w14:paraId="456BE25E" w14:textId="77777777" w:rsidTr="00AC4B62">
        <w:tc>
          <w:tcPr>
            <w:tcW w:w="3028" w:type="pct"/>
          </w:tcPr>
          <w:p w14:paraId="6FC0BA8B" w14:textId="77777777" w:rsidR="000C1B1C" w:rsidRPr="00F8607F" w:rsidRDefault="000C1B1C" w:rsidP="00AC4B62">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4FC14B20" w14:textId="77777777" w:rsidR="000C1B1C" w:rsidRPr="00F84ADE" w:rsidRDefault="000C1B1C" w:rsidP="00AC4B62">
            <w:pPr>
              <w:pStyle w:val="TAL"/>
              <w:rPr>
                <w:rFonts w:cs="Arial"/>
                <w:i/>
              </w:rPr>
            </w:pPr>
            <w:r w:rsidRPr="00F84ADE">
              <w:rPr>
                <w:rFonts w:cs="Arial"/>
              </w:rPr>
              <w:t>notifyComments</w:t>
            </w:r>
          </w:p>
        </w:tc>
      </w:tr>
      <w:tr w:rsidR="000C1B1C" w14:paraId="0181E440" w14:textId="77777777" w:rsidTr="00AC4B62">
        <w:tc>
          <w:tcPr>
            <w:tcW w:w="3028" w:type="pct"/>
          </w:tcPr>
          <w:p w14:paraId="56D7FE86" w14:textId="77777777" w:rsidR="000C1B1C" w:rsidRPr="00F8607F" w:rsidRDefault="000C1B1C" w:rsidP="00AC4B62">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374C345F" w14:textId="77777777" w:rsidR="000C1B1C" w:rsidRPr="00F84ADE" w:rsidRDefault="000C1B1C" w:rsidP="00AC4B62">
            <w:pPr>
              <w:pStyle w:val="TAL"/>
              <w:rPr>
                <w:rFonts w:cs="Arial"/>
                <w:i/>
              </w:rPr>
            </w:pPr>
            <w:r w:rsidRPr="00F84ADE">
              <w:rPr>
                <w:rFonts w:cs="Arial"/>
              </w:rPr>
              <w:t>notifyPotentialFaultyAlarmList</w:t>
            </w:r>
          </w:p>
        </w:tc>
      </w:tr>
      <w:tr w:rsidR="000C1B1C" w14:paraId="2C8B0F15" w14:textId="77777777" w:rsidTr="00AC4B62">
        <w:tc>
          <w:tcPr>
            <w:tcW w:w="3028" w:type="pct"/>
          </w:tcPr>
          <w:p w14:paraId="6F1E2684" w14:textId="77777777" w:rsidR="000C1B1C" w:rsidRPr="00F8607F" w:rsidRDefault="000C1B1C" w:rsidP="00AC4B62">
            <w:pPr>
              <w:pStyle w:val="TAL"/>
              <w:rPr>
                <w:rFonts w:cs="Arial"/>
              </w:rPr>
            </w:pPr>
            <w:r w:rsidRPr="00F8607F">
              <w:rPr>
                <w:rFonts w:cs="Arial"/>
              </w:rPr>
              <w:t>3GPP TS 28.532 [</w:t>
            </w:r>
            <w:r>
              <w:rPr>
                <w:rFonts w:cs="Arial"/>
              </w:rPr>
              <w:t>27</w:t>
            </w:r>
            <w:r w:rsidRPr="00F8607F">
              <w:rPr>
                <w:rFonts w:cs="Arial"/>
              </w:rPr>
              <w:t>], notification, notifyAlarmlistRebuilt</w:t>
            </w:r>
          </w:p>
        </w:tc>
        <w:tc>
          <w:tcPr>
            <w:tcW w:w="1972" w:type="pct"/>
          </w:tcPr>
          <w:p w14:paraId="72B889CA" w14:textId="77777777" w:rsidR="000C1B1C" w:rsidRPr="00F84ADE" w:rsidRDefault="000C1B1C" w:rsidP="00AC4B62">
            <w:pPr>
              <w:pStyle w:val="TAL"/>
              <w:rPr>
                <w:rFonts w:cs="Arial"/>
                <w:i/>
              </w:rPr>
            </w:pPr>
            <w:r w:rsidRPr="00F84ADE">
              <w:rPr>
                <w:rFonts w:cs="Arial"/>
              </w:rPr>
              <w:t>notifyAlarmListRebuilt</w:t>
            </w:r>
          </w:p>
        </w:tc>
      </w:tr>
      <w:tr w:rsidR="000C1B1C" w14:paraId="4AF4D6BC" w14:textId="77777777" w:rsidTr="00AC4B62">
        <w:tc>
          <w:tcPr>
            <w:tcW w:w="3028" w:type="pct"/>
          </w:tcPr>
          <w:p w14:paraId="6DCE667A" w14:textId="77777777" w:rsidR="000C1B1C" w:rsidRPr="00F8607F" w:rsidRDefault="000C1B1C" w:rsidP="00AC4B62">
            <w:pPr>
              <w:pStyle w:val="TAL"/>
              <w:rPr>
                <w:rFonts w:cs="Arial"/>
              </w:rPr>
            </w:pPr>
            <w:r w:rsidRPr="00F307D4">
              <w:rPr>
                <w:rFonts w:cs="Arial"/>
              </w:rPr>
              <w:t>3GPP TS 28.532 [27</w:t>
            </w:r>
            <w:r w:rsidRPr="002A0066">
              <w:rPr>
                <w:rFonts w:cs="Arial"/>
              </w:rPr>
              <w:t>], notification, notifyFileReady</w:t>
            </w:r>
          </w:p>
        </w:tc>
        <w:tc>
          <w:tcPr>
            <w:tcW w:w="1972" w:type="pct"/>
          </w:tcPr>
          <w:p w14:paraId="223E4BF6" w14:textId="77777777" w:rsidR="000C1B1C" w:rsidRPr="00F8607F" w:rsidRDefault="000C1B1C" w:rsidP="00AC4B62">
            <w:pPr>
              <w:pStyle w:val="TAL"/>
              <w:rPr>
                <w:rFonts w:cs="Arial"/>
              </w:rPr>
            </w:pPr>
            <w:r w:rsidRPr="002A0066">
              <w:rPr>
                <w:rFonts w:cs="Arial"/>
              </w:rPr>
              <w:t>notifyFileReady</w:t>
            </w:r>
          </w:p>
        </w:tc>
      </w:tr>
      <w:tr w:rsidR="000C1B1C" w14:paraId="2DCADD7A" w14:textId="77777777" w:rsidTr="00AC4B62">
        <w:tc>
          <w:tcPr>
            <w:tcW w:w="3028" w:type="pct"/>
          </w:tcPr>
          <w:p w14:paraId="2DDED73E" w14:textId="77777777" w:rsidR="000C1B1C" w:rsidRPr="00F8607F" w:rsidRDefault="000C1B1C" w:rsidP="00AC4B62">
            <w:pPr>
              <w:pStyle w:val="TAL"/>
              <w:rPr>
                <w:rFonts w:cs="Arial"/>
              </w:rPr>
            </w:pPr>
            <w:r w:rsidRPr="00F307D4">
              <w:rPr>
                <w:rFonts w:cs="Arial"/>
              </w:rPr>
              <w:t>3GPP TS 28.532 [27</w:t>
            </w:r>
            <w:r w:rsidRPr="002A0066">
              <w:rPr>
                <w:rFonts w:cs="Arial"/>
              </w:rPr>
              <w:t>], notification, notifyFilePreparationError</w:t>
            </w:r>
          </w:p>
        </w:tc>
        <w:tc>
          <w:tcPr>
            <w:tcW w:w="1972" w:type="pct"/>
          </w:tcPr>
          <w:p w14:paraId="58F44368" w14:textId="77777777" w:rsidR="000C1B1C" w:rsidRPr="00F8607F" w:rsidRDefault="000C1B1C" w:rsidP="00AC4B62">
            <w:pPr>
              <w:pStyle w:val="TAL"/>
              <w:rPr>
                <w:rFonts w:cs="Arial"/>
              </w:rPr>
            </w:pPr>
            <w:r w:rsidRPr="002A0066">
              <w:rPr>
                <w:rFonts w:cs="Arial"/>
              </w:rPr>
              <w:t>notifyFilePreparationError</w:t>
            </w:r>
          </w:p>
        </w:tc>
      </w:tr>
      <w:tr w:rsidR="000C1B1C" w14:paraId="3D47E28D" w14:textId="77777777" w:rsidTr="00AC4B62">
        <w:tc>
          <w:tcPr>
            <w:tcW w:w="3028" w:type="pct"/>
          </w:tcPr>
          <w:p w14:paraId="5A9F4BFD" w14:textId="77777777" w:rsidR="000C1B1C" w:rsidRPr="00F8607F" w:rsidRDefault="000C1B1C" w:rsidP="00AC4B62">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2C330B5E" w14:textId="77777777" w:rsidR="000C1B1C" w:rsidRPr="00F8607F" w:rsidRDefault="000C1B1C" w:rsidP="00AC4B62">
            <w:pPr>
              <w:pStyle w:val="TAL"/>
              <w:rPr>
                <w:rFonts w:cs="Arial"/>
              </w:rPr>
            </w:pPr>
            <w:r w:rsidRPr="002F5023">
              <w:rPr>
                <w:rFonts w:cs="Arial"/>
              </w:rPr>
              <w:t>AlarmRecord</w:t>
            </w:r>
          </w:p>
        </w:tc>
      </w:tr>
      <w:tr w:rsidR="000C1B1C" w14:paraId="6E558CE1" w14:textId="77777777" w:rsidTr="00AC4B62">
        <w:tc>
          <w:tcPr>
            <w:tcW w:w="3028" w:type="pct"/>
            <w:tcBorders>
              <w:top w:val="single" w:sz="4" w:space="0" w:color="auto"/>
              <w:left w:val="single" w:sz="4" w:space="0" w:color="auto"/>
              <w:bottom w:val="single" w:sz="4" w:space="0" w:color="auto"/>
              <w:right w:val="single" w:sz="4" w:space="0" w:color="auto"/>
            </w:tcBorders>
          </w:tcPr>
          <w:p w14:paraId="09CB070E" w14:textId="77777777" w:rsidR="000C1B1C" w:rsidRPr="00F8607F" w:rsidRDefault="000C1B1C" w:rsidP="00AC4B62">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4CDA50AB" w14:textId="77777777" w:rsidR="000C1B1C" w:rsidRPr="00F84ADE" w:rsidRDefault="000C1B1C" w:rsidP="00AC4B62">
            <w:pPr>
              <w:pStyle w:val="TAL"/>
              <w:rPr>
                <w:rFonts w:cs="Arial"/>
              </w:rPr>
            </w:pPr>
            <w:r w:rsidRPr="00F84ADE">
              <w:rPr>
                <w:rFonts w:cs="Arial"/>
                <w:i/>
              </w:rPr>
              <w:t>Domain</w:t>
            </w:r>
            <w:r w:rsidRPr="00F8607F">
              <w:rPr>
                <w:rFonts w:cs="Arial"/>
                <w:i/>
              </w:rPr>
              <w:t>_</w:t>
            </w:r>
          </w:p>
        </w:tc>
      </w:tr>
      <w:tr w:rsidR="000C1B1C" w14:paraId="10063530" w14:textId="77777777" w:rsidTr="00AC4B62">
        <w:tc>
          <w:tcPr>
            <w:tcW w:w="3028" w:type="pct"/>
            <w:tcBorders>
              <w:top w:val="single" w:sz="4" w:space="0" w:color="auto"/>
              <w:left w:val="single" w:sz="4" w:space="0" w:color="auto"/>
              <w:bottom w:val="single" w:sz="4" w:space="0" w:color="auto"/>
              <w:right w:val="single" w:sz="4" w:space="0" w:color="auto"/>
            </w:tcBorders>
          </w:tcPr>
          <w:p w14:paraId="630A8EFE" w14:textId="77777777" w:rsidR="000C1B1C" w:rsidRPr="00F8607F" w:rsidRDefault="000C1B1C" w:rsidP="00AC4B62">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271C9ED6" w14:textId="77777777" w:rsidR="000C1B1C" w:rsidRPr="00F84ADE" w:rsidRDefault="000C1B1C" w:rsidP="00AC4B62">
            <w:pPr>
              <w:pStyle w:val="TAL"/>
              <w:rPr>
                <w:rFonts w:cs="Arial"/>
              </w:rPr>
            </w:pPr>
            <w:r w:rsidRPr="00F84ADE">
              <w:rPr>
                <w:rFonts w:cs="Arial"/>
                <w:i/>
              </w:rPr>
              <w:t>ManagedElement</w:t>
            </w:r>
            <w:r w:rsidRPr="00F8607F">
              <w:rPr>
                <w:rFonts w:cs="Arial"/>
                <w:i/>
              </w:rPr>
              <w:t>_</w:t>
            </w:r>
          </w:p>
        </w:tc>
      </w:tr>
      <w:tr w:rsidR="000C1B1C" w14:paraId="6DDD7EA9" w14:textId="77777777" w:rsidTr="00AC4B62">
        <w:tc>
          <w:tcPr>
            <w:tcW w:w="3028" w:type="pct"/>
            <w:tcBorders>
              <w:top w:val="single" w:sz="4" w:space="0" w:color="auto"/>
              <w:left w:val="single" w:sz="4" w:space="0" w:color="auto"/>
              <w:bottom w:val="single" w:sz="4" w:space="0" w:color="auto"/>
              <w:right w:val="single" w:sz="4" w:space="0" w:color="auto"/>
            </w:tcBorders>
          </w:tcPr>
          <w:p w14:paraId="593323D0" w14:textId="77777777" w:rsidR="000C1B1C" w:rsidRPr="00F8607F" w:rsidRDefault="000C1B1C" w:rsidP="00AC4B62">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9F1D74E" w14:textId="77777777" w:rsidR="000C1B1C" w:rsidRPr="00F84ADE" w:rsidRDefault="000C1B1C" w:rsidP="00AC4B62">
            <w:pPr>
              <w:pStyle w:val="TAL"/>
              <w:rPr>
                <w:rFonts w:cs="Arial"/>
              </w:rPr>
            </w:pPr>
            <w:r w:rsidRPr="00F84ADE">
              <w:rPr>
                <w:rFonts w:cs="Arial"/>
                <w:i/>
              </w:rPr>
              <w:t>Function</w:t>
            </w:r>
            <w:r w:rsidRPr="00F8607F">
              <w:rPr>
                <w:rFonts w:cs="Arial"/>
                <w:i/>
              </w:rPr>
              <w:t>_</w:t>
            </w:r>
          </w:p>
        </w:tc>
      </w:tr>
      <w:tr w:rsidR="000C1B1C" w14:paraId="456A9542" w14:textId="77777777" w:rsidTr="00AC4B62">
        <w:tc>
          <w:tcPr>
            <w:tcW w:w="3028" w:type="pct"/>
            <w:tcBorders>
              <w:top w:val="single" w:sz="4" w:space="0" w:color="auto"/>
              <w:left w:val="single" w:sz="4" w:space="0" w:color="auto"/>
              <w:bottom w:val="single" w:sz="4" w:space="0" w:color="auto"/>
              <w:right w:val="single" w:sz="4" w:space="0" w:color="auto"/>
            </w:tcBorders>
          </w:tcPr>
          <w:p w14:paraId="6551037E" w14:textId="77777777" w:rsidR="000C1B1C" w:rsidRPr="00F8607F" w:rsidRDefault="000C1B1C" w:rsidP="00AC4B62">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FDA67" w14:textId="77777777" w:rsidR="000C1B1C" w:rsidRPr="00F84ADE" w:rsidRDefault="000C1B1C" w:rsidP="00AC4B62">
            <w:pPr>
              <w:pStyle w:val="TAL"/>
              <w:rPr>
                <w:rFonts w:cs="Arial"/>
              </w:rPr>
            </w:pPr>
            <w:r w:rsidRPr="00F84ADE">
              <w:rPr>
                <w:rFonts w:cs="Arial"/>
                <w:i/>
              </w:rPr>
              <w:t>ManagementSystem</w:t>
            </w:r>
            <w:r w:rsidRPr="00F8607F">
              <w:rPr>
                <w:rFonts w:cs="Arial"/>
                <w:i/>
              </w:rPr>
              <w:t>_</w:t>
            </w:r>
          </w:p>
        </w:tc>
      </w:tr>
      <w:tr w:rsidR="000C1B1C" w14:paraId="65F0BE07" w14:textId="77777777" w:rsidTr="00AC4B62">
        <w:tc>
          <w:tcPr>
            <w:tcW w:w="3028" w:type="pct"/>
            <w:tcBorders>
              <w:top w:val="single" w:sz="4" w:space="0" w:color="auto"/>
              <w:left w:val="single" w:sz="4" w:space="0" w:color="auto"/>
              <w:bottom w:val="single" w:sz="4" w:space="0" w:color="auto"/>
              <w:right w:val="single" w:sz="4" w:space="0" w:color="auto"/>
            </w:tcBorders>
          </w:tcPr>
          <w:p w14:paraId="24ECD7ED" w14:textId="77777777" w:rsidR="000C1B1C" w:rsidRPr="00F8607F" w:rsidRDefault="000C1B1C" w:rsidP="00AC4B62">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2D24557F" w14:textId="77777777" w:rsidR="000C1B1C" w:rsidRPr="00F84ADE" w:rsidRDefault="000C1B1C" w:rsidP="00AC4B62">
            <w:pPr>
              <w:pStyle w:val="TAL"/>
              <w:rPr>
                <w:rFonts w:cs="Arial"/>
              </w:rPr>
            </w:pPr>
            <w:r w:rsidRPr="00F84ADE">
              <w:rPr>
                <w:rFonts w:cs="Arial"/>
                <w:i/>
              </w:rPr>
              <w:t>TopologicalLink</w:t>
            </w:r>
            <w:r w:rsidRPr="00F8607F">
              <w:rPr>
                <w:rFonts w:cs="Arial"/>
                <w:i/>
              </w:rPr>
              <w:t>_</w:t>
            </w:r>
          </w:p>
        </w:tc>
      </w:tr>
      <w:tr w:rsidR="000C1B1C" w14:paraId="7E95AD19" w14:textId="77777777" w:rsidTr="00AC4B62">
        <w:tc>
          <w:tcPr>
            <w:tcW w:w="3028" w:type="pct"/>
            <w:tcBorders>
              <w:top w:val="single" w:sz="4" w:space="0" w:color="auto"/>
              <w:left w:val="single" w:sz="4" w:space="0" w:color="auto"/>
              <w:bottom w:val="single" w:sz="4" w:space="0" w:color="auto"/>
              <w:right w:val="single" w:sz="4" w:space="0" w:color="auto"/>
            </w:tcBorders>
          </w:tcPr>
          <w:p w14:paraId="5FB70B07" w14:textId="77777777" w:rsidR="000C1B1C" w:rsidRPr="00F8607F" w:rsidRDefault="000C1B1C" w:rsidP="00AC4B62">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0C2EE862" w14:textId="77777777" w:rsidR="000C1B1C" w:rsidRPr="00F84ADE" w:rsidRDefault="000C1B1C" w:rsidP="00AC4B62">
            <w:pPr>
              <w:pStyle w:val="TAL"/>
              <w:rPr>
                <w:rFonts w:cs="Arial"/>
                <w:i/>
              </w:rPr>
            </w:pPr>
            <w:r w:rsidRPr="00F84ADE">
              <w:rPr>
                <w:rFonts w:cs="Arial"/>
                <w:i/>
              </w:rPr>
              <w:t>Top_</w:t>
            </w:r>
          </w:p>
        </w:tc>
      </w:tr>
      <w:tr w:rsidR="000C1B1C" w14:paraId="074C8857" w14:textId="77777777" w:rsidTr="00AC4B62">
        <w:tc>
          <w:tcPr>
            <w:tcW w:w="3028" w:type="pct"/>
            <w:tcBorders>
              <w:top w:val="single" w:sz="4" w:space="0" w:color="auto"/>
              <w:left w:val="single" w:sz="4" w:space="0" w:color="auto"/>
              <w:bottom w:val="single" w:sz="4" w:space="0" w:color="auto"/>
              <w:right w:val="single" w:sz="4" w:space="0" w:color="auto"/>
            </w:tcBorders>
          </w:tcPr>
          <w:p w14:paraId="4F1E8C72" w14:textId="77777777" w:rsidR="000C1B1C" w:rsidRPr="00F8607F" w:rsidRDefault="000C1B1C" w:rsidP="00AC4B62">
            <w:pPr>
              <w:pStyle w:val="TAL"/>
              <w:rPr>
                <w:rFonts w:cs="Arial"/>
              </w:rPr>
            </w:pPr>
            <w:r w:rsidRPr="009B1F8A">
              <w:rPr>
                <w:rFonts w:cs="Arial"/>
                <w:lang w:eastAsia="de-DE"/>
              </w:rPr>
              <w:t xml:space="preserve">3GPP TS 28.541 [48], dataType, </w:t>
            </w:r>
            <w:r w:rsidRPr="009B1F8A">
              <w:rPr>
                <w:rFonts w:cs="Arial"/>
                <w:i/>
                <w:iCs/>
                <w:lang w:eastAsia="de-DE"/>
              </w:rPr>
              <w:t>S-NSSAI</w:t>
            </w:r>
          </w:p>
        </w:tc>
        <w:tc>
          <w:tcPr>
            <w:tcW w:w="1972" w:type="pct"/>
            <w:tcBorders>
              <w:top w:val="single" w:sz="4" w:space="0" w:color="auto"/>
              <w:left w:val="single" w:sz="4" w:space="0" w:color="auto"/>
              <w:bottom w:val="single" w:sz="4" w:space="0" w:color="auto"/>
              <w:right w:val="single" w:sz="4" w:space="0" w:color="auto"/>
            </w:tcBorders>
          </w:tcPr>
          <w:p w14:paraId="61FECEB3" w14:textId="77777777" w:rsidR="000C1B1C" w:rsidRPr="00F84ADE" w:rsidRDefault="000C1B1C" w:rsidP="00AC4B62">
            <w:pPr>
              <w:pStyle w:val="TAL"/>
              <w:rPr>
                <w:rFonts w:cs="Arial"/>
                <w:i/>
              </w:rPr>
            </w:pPr>
            <w:r w:rsidRPr="00C6717F">
              <w:rPr>
                <w:rFonts w:cs="Arial"/>
                <w:i/>
                <w:iCs/>
                <w:lang w:val="fr-FR" w:eastAsia="de-DE"/>
              </w:rPr>
              <w:t>S-NSSAI</w:t>
            </w:r>
          </w:p>
        </w:tc>
      </w:tr>
      <w:tr w:rsidR="000C1B1C" w:rsidRPr="003F2FF5" w14:paraId="76A618BC" w14:textId="77777777" w:rsidTr="00AC4B62">
        <w:tc>
          <w:tcPr>
            <w:tcW w:w="3027" w:type="pct"/>
            <w:tcBorders>
              <w:top w:val="single" w:sz="4" w:space="0" w:color="auto"/>
              <w:left w:val="single" w:sz="4" w:space="0" w:color="auto"/>
              <w:bottom w:val="single" w:sz="4" w:space="0" w:color="auto"/>
              <w:right w:val="single" w:sz="4" w:space="0" w:color="auto"/>
            </w:tcBorders>
          </w:tcPr>
          <w:p w14:paraId="1E1726E2" w14:textId="77777777" w:rsidR="000C1B1C" w:rsidRPr="003F2FF5" w:rsidRDefault="000C1B1C" w:rsidP="00AC4B62">
            <w:pPr>
              <w:pStyle w:val="TAL"/>
              <w:rPr>
                <w:rFonts w:cs="Arial"/>
                <w:lang w:eastAsia="de-DE"/>
              </w:rPr>
            </w:pPr>
            <w:r w:rsidRPr="009B1F8A">
              <w:rPr>
                <w:rFonts w:cs="Arial"/>
                <w:lang w:eastAsia="de-DE"/>
              </w:rPr>
              <w:t xml:space="preserve">3GPP </w:t>
            </w:r>
            <w:r w:rsidRPr="003F2FF5">
              <w:rPr>
                <w:rStyle w:val="TALChar"/>
                <w:rFonts w:cs="Arial"/>
                <w:lang w:eastAsia="de-DE"/>
              </w:rPr>
              <w:t>TS 28.658 [</w:t>
            </w:r>
            <w:r>
              <w:rPr>
                <w:rStyle w:val="TALChar"/>
                <w:rFonts w:cs="Arial"/>
                <w:lang w:eastAsia="de-DE"/>
              </w:rPr>
              <w:t>56</w:t>
            </w:r>
            <w:r w:rsidRPr="003F2FF5">
              <w:rPr>
                <w:rStyle w:val="TALChar"/>
                <w:rFonts w:cs="Arial"/>
                <w:lang w:eastAsia="de-DE"/>
              </w:rPr>
              <w:t>], dataType, PLMNId</w:t>
            </w:r>
          </w:p>
        </w:tc>
        <w:tc>
          <w:tcPr>
            <w:tcW w:w="1972" w:type="pct"/>
            <w:tcBorders>
              <w:top w:val="single" w:sz="4" w:space="0" w:color="auto"/>
              <w:left w:val="single" w:sz="4" w:space="0" w:color="auto"/>
              <w:bottom w:val="single" w:sz="4" w:space="0" w:color="auto"/>
              <w:right w:val="single" w:sz="4" w:space="0" w:color="auto"/>
            </w:tcBorders>
          </w:tcPr>
          <w:p w14:paraId="793B6532" w14:textId="77777777" w:rsidR="000C1B1C" w:rsidRPr="003F2FF5" w:rsidRDefault="000C1B1C" w:rsidP="00AC4B62">
            <w:pPr>
              <w:pStyle w:val="TAL"/>
              <w:rPr>
                <w:rFonts w:cs="Arial"/>
                <w:i/>
                <w:iCs/>
                <w:lang w:val="fr-FR" w:eastAsia="de-DE"/>
              </w:rPr>
            </w:pPr>
            <w:r w:rsidRPr="003F2FF5">
              <w:rPr>
                <w:rFonts w:cs="Arial"/>
                <w:i/>
                <w:iCs/>
                <w:lang w:val="fr-FR" w:eastAsia="de-DE"/>
              </w:rPr>
              <w:t>PLMNId</w:t>
            </w:r>
          </w:p>
        </w:tc>
      </w:tr>
      <w:tr w:rsidR="000C1B1C" w:rsidRPr="003F2FF5" w14:paraId="792A44F5" w14:textId="77777777" w:rsidTr="00AC4B62">
        <w:trPr>
          <w:ins w:id="8" w:author="Siva Swaminathan" w:date="2024-03-25T17:43:00Z"/>
        </w:trPr>
        <w:tc>
          <w:tcPr>
            <w:tcW w:w="3027" w:type="pct"/>
            <w:tcBorders>
              <w:top w:val="single" w:sz="4" w:space="0" w:color="auto"/>
              <w:left w:val="single" w:sz="4" w:space="0" w:color="auto"/>
              <w:bottom w:val="single" w:sz="4" w:space="0" w:color="auto"/>
              <w:right w:val="single" w:sz="4" w:space="0" w:color="auto"/>
            </w:tcBorders>
          </w:tcPr>
          <w:p w14:paraId="5D0FE1F3" w14:textId="77777777" w:rsidR="000C1B1C" w:rsidRPr="009B1F8A" w:rsidRDefault="000C1B1C" w:rsidP="00AC4B62">
            <w:pPr>
              <w:pStyle w:val="TAL"/>
              <w:rPr>
                <w:ins w:id="9" w:author="Siva Swaminathan" w:date="2024-03-25T17:43:00Z"/>
                <w:rFonts w:cs="Arial"/>
                <w:lang w:eastAsia="de-DE"/>
              </w:rPr>
            </w:pPr>
            <w:ins w:id="10" w:author="Siva Swaminathan" w:date="2024-03-25T17:43:00Z">
              <w:r>
                <w:rPr>
                  <w:rFonts w:cs="Arial"/>
                  <w:lang w:eastAsia="de-DE"/>
                </w:rPr>
                <w:t>3GPP TS 28.541 [48], datatype, Ncgi</w:t>
              </w:r>
            </w:ins>
          </w:p>
        </w:tc>
        <w:tc>
          <w:tcPr>
            <w:tcW w:w="1972" w:type="pct"/>
            <w:tcBorders>
              <w:top w:val="single" w:sz="4" w:space="0" w:color="auto"/>
              <w:left w:val="single" w:sz="4" w:space="0" w:color="auto"/>
              <w:bottom w:val="single" w:sz="4" w:space="0" w:color="auto"/>
              <w:right w:val="single" w:sz="4" w:space="0" w:color="auto"/>
            </w:tcBorders>
          </w:tcPr>
          <w:p w14:paraId="455C18A5" w14:textId="77777777" w:rsidR="000C1B1C" w:rsidRPr="003F2FF5" w:rsidRDefault="000C1B1C" w:rsidP="00AC4B62">
            <w:pPr>
              <w:pStyle w:val="TAL"/>
              <w:rPr>
                <w:ins w:id="11" w:author="Siva Swaminathan" w:date="2024-03-25T17:43:00Z"/>
                <w:rFonts w:cs="Arial"/>
                <w:i/>
                <w:iCs/>
                <w:lang w:val="fr-FR" w:eastAsia="de-DE"/>
              </w:rPr>
            </w:pPr>
            <w:ins w:id="12" w:author="Siva Swaminathan" w:date="2024-03-25T17:43:00Z">
              <w:r>
                <w:rPr>
                  <w:rFonts w:cs="Arial"/>
                  <w:i/>
                  <w:iCs/>
                  <w:lang w:val="fr-FR" w:eastAsia="de-DE"/>
                </w:rPr>
                <w:t>Ncgi</w:t>
              </w:r>
            </w:ins>
          </w:p>
        </w:tc>
      </w:tr>
    </w:tbl>
    <w:p w14:paraId="26D88715" w14:textId="425FF2D0" w:rsidR="007C610B" w:rsidRPr="00D33809" w:rsidRDefault="007C610B" w:rsidP="007C610B">
      <w:pPr>
        <w:rPr>
          <w:color w:val="000000"/>
          <w:kern w:val="2"/>
          <w:lang w:eastAsia="zh-CN"/>
        </w:rPr>
      </w:pPr>
    </w:p>
    <w:p w14:paraId="52BEE4CE" w14:textId="77777777" w:rsidR="004378DC" w:rsidRDefault="004378DC" w:rsidP="00CC7F7F"/>
    <w:p w14:paraId="5874D276" w14:textId="0A91F853" w:rsidR="007C610B" w:rsidRDefault="007C610B" w:rsidP="007C61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DA4B7C7" w14:textId="77777777" w:rsidR="000C1B1C" w:rsidRDefault="000C1B1C" w:rsidP="000C1B1C">
      <w:pPr>
        <w:pStyle w:val="Heading4"/>
      </w:pPr>
      <w:bookmarkStart w:id="13" w:name="_Toc153371460"/>
      <w:r>
        <w:t>4.3.38.1</w:t>
      </w:r>
      <w:r>
        <w:tab/>
        <w:t>Definition</w:t>
      </w:r>
      <w:bookmarkEnd w:id="13"/>
    </w:p>
    <w:p w14:paraId="732B2F5F" w14:textId="77777777" w:rsidR="000C1B1C" w:rsidRDefault="000C1B1C" w:rsidP="000C1B1C">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5AC546CC" w14:textId="77777777" w:rsidR="000C1B1C" w:rsidRDefault="000C1B1C" w:rsidP="000C1B1C">
      <w:r>
        <w:t>The Area Scope parameter in LTE and NR contains one of the followings:</w:t>
      </w:r>
    </w:p>
    <w:p w14:paraId="5D39E08A" w14:textId="77777777" w:rsidR="000C1B1C" w:rsidRDefault="000C1B1C" w:rsidP="000C1B1C">
      <w:pPr>
        <w:pStyle w:val="B10"/>
      </w:pPr>
      <w:r>
        <w:t>-</w:t>
      </w:r>
      <w:r>
        <w:tab/>
        <w:t>list of Cells, identified by E-UTRAN-CGI or NG-RAN CGI. Maximum 32 CGI can be defined.</w:t>
      </w:r>
    </w:p>
    <w:p w14:paraId="10680592" w14:textId="77777777" w:rsidR="000C1B1C" w:rsidRDefault="000C1B1C" w:rsidP="000C1B1C">
      <w:pPr>
        <w:pStyle w:val="B10"/>
      </w:pPr>
      <w:r>
        <w:t>-</w:t>
      </w:r>
      <w:r>
        <w:tab/>
        <w:t xml:space="preserve">list of Tracking Area, identified by TAC. Maximum of 8 TAC can be defined. </w:t>
      </w:r>
    </w:p>
    <w:p w14:paraId="01AA7A0D" w14:textId="77777777" w:rsidR="000C1B1C" w:rsidRDefault="000C1B1C" w:rsidP="000C1B1C">
      <w:pPr>
        <w:pStyle w:val="B10"/>
      </w:pPr>
      <w:r>
        <w:t>-</w:t>
      </w:r>
      <w:r>
        <w:tab/>
        <w:t xml:space="preserve">list of Tracking Area Identity, identified by TAC with associated plmn-Identity perTAC-List containing the PLMN identity for each TAC. Maximum of 8 TAI can be defined. </w:t>
      </w:r>
    </w:p>
    <w:p w14:paraId="0418E732" w14:textId="77777777" w:rsidR="000C1B1C" w:rsidRDefault="000C1B1C" w:rsidP="000C1B1C">
      <w:pPr>
        <w:pStyle w:val="B10"/>
        <w:ind w:left="0" w:firstLine="0"/>
      </w:pPr>
      <w:r>
        <w:t>The Area Scope parameter in NR can also contain:</w:t>
      </w:r>
    </w:p>
    <w:p w14:paraId="4A6A0B8F" w14:textId="77777777" w:rsidR="000C1B1C" w:rsidRDefault="000C1B1C" w:rsidP="000C1B1C">
      <w:pPr>
        <w:pStyle w:val="B2"/>
        <w:rPr>
          <w:ins w:id="14" w:author="Siva Swaminathan" w:date="2024-03-25T15:19:00Z"/>
        </w:rPr>
      </w:pPr>
      <w:r w:rsidRPr="009B69E0">
        <w:t>-</w:t>
      </w:r>
      <w:r>
        <w:tab/>
      </w:r>
      <w:r w:rsidRPr="009B69E0">
        <w:t>list of NPN IDs in NR</w:t>
      </w:r>
      <w:r w:rsidRPr="00F070FF">
        <w:t xml:space="preserve">. It is either a list of PNI-NPNs identified by CAG ID with associated plmn-Identity (Maximum 256 PNI-NPNs can be defined) or a list of SNPN by Network ID with associated plmn-Identity (Maximum 16 </w:t>
      </w:r>
      <w:r>
        <w:t>S</w:t>
      </w:r>
      <w:r w:rsidRPr="00F070FF">
        <w:t>NPNs can be defined)</w:t>
      </w:r>
      <w:r>
        <w:t>.</w:t>
      </w:r>
    </w:p>
    <w:p w14:paraId="614A45BA" w14:textId="77777777" w:rsidR="000C1B1C" w:rsidRDefault="000C1B1C" w:rsidP="000C1B1C">
      <w:pPr>
        <w:pStyle w:val="B2"/>
        <w:rPr>
          <w:ins w:id="15" w:author="Siva Swaminathan" w:date="2024-03-25T15:25:00Z"/>
        </w:rPr>
      </w:pPr>
      <w:ins w:id="16" w:author="Siva Swaminathan" w:date="2024-03-25T15:20:00Z">
        <w:r>
          <w:t>-</w:t>
        </w:r>
        <w:r>
          <w:tab/>
          <w:t xml:space="preserve">list of SNPN cell ID list. </w:t>
        </w:r>
      </w:ins>
      <w:ins w:id="17" w:author="Siva Swaminathan" w:date="2024-03-25T15:23:00Z">
        <w:r>
          <w:t xml:space="preserve">It contains a list of NR </w:t>
        </w:r>
      </w:ins>
      <w:ins w:id="18" w:author="Siva Swaminathan" w:date="2024-03-25T15:24:00Z">
        <w:r>
          <w:t>CGIs</w:t>
        </w:r>
      </w:ins>
      <w:ins w:id="19" w:author="Siva Swaminathan" w:date="2024-03-25T15:23:00Z">
        <w:r>
          <w:t xml:space="preserve"> associated with associated plmn-Identity.</w:t>
        </w:r>
      </w:ins>
      <w:ins w:id="20" w:author="Siva Swaminathan" w:date="2024-03-25T15:24:00Z">
        <w:r>
          <w:t xml:space="preserve"> The NR CGI is used to identify a cell globally.</w:t>
        </w:r>
      </w:ins>
      <w:ins w:id="21" w:author="Siva Swaminathan" w:date="2024-03-25T15:25:00Z">
        <w:r>
          <w:t xml:space="preserve"> Maximum of 32 NR CGIs can be configured.</w:t>
        </w:r>
      </w:ins>
    </w:p>
    <w:p w14:paraId="7961EADA" w14:textId="77777777" w:rsidR="000C1B1C" w:rsidRDefault="000C1B1C" w:rsidP="000C1B1C">
      <w:pPr>
        <w:pStyle w:val="B2"/>
      </w:pPr>
      <w:ins w:id="22" w:author="Siva Swaminathan" w:date="2024-03-25T15:25:00Z">
        <w:r>
          <w:t>-</w:t>
        </w:r>
        <w:r>
          <w:tab/>
          <w:t xml:space="preserve">list of SNPN TAI list. It contains a list of </w:t>
        </w:r>
      </w:ins>
      <w:ins w:id="23" w:author="Siva Swaminathan" w:date="2024-03-25T15:26:00Z">
        <w:r>
          <w:t xml:space="preserve">uniquely identifiable tracking area code with associated plmn-Identity. Maximum of </w:t>
        </w:r>
      </w:ins>
      <w:ins w:id="24" w:author="Siva Swaminathan" w:date="2024-03-25T15:27:00Z">
        <w:r>
          <w:t>8 tracking areas can be configured.</w:t>
        </w:r>
      </w:ins>
    </w:p>
    <w:p w14:paraId="3C7B97D2" w14:textId="77777777" w:rsidR="000C1B1C" w:rsidRDefault="000C1B1C" w:rsidP="000C1B1C">
      <w:pPr>
        <w:pStyle w:val="Heading4"/>
        <w:rPr>
          <w:lang w:val="fr-FR"/>
        </w:rPr>
      </w:pPr>
      <w:bookmarkStart w:id="25" w:name="_Toc153371461"/>
      <w:r>
        <w:rPr>
          <w:lang w:val="fr-FR"/>
        </w:rPr>
        <w:lastRenderedPageBreak/>
        <w:t>4.3.38.2</w:t>
      </w:r>
      <w:r>
        <w:rPr>
          <w:lang w:val="fr-FR"/>
        </w:rPr>
        <w:tab/>
        <w:t>Attributes</w:t>
      </w:r>
      <w:bookmarkEnd w:id="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0C1B1C" w14:paraId="1D981604" w14:textId="77777777" w:rsidTr="00AC4B6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C7C190B" w14:textId="77777777" w:rsidR="000C1B1C" w:rsidRDefault="000C1B1C" w:rsidP="00AC4B62">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D9BF51" w14:textId="77777777" w:rsidR="000C1B1C" w:rsidRDefault="000C1B1C" w:rsidP="00AC4B62">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F8D7E3D" w14:textId="77777777" w:rsidR="000C1B1C" w:rsidRDefault="000C1B1C" w:rsidP="00AC4B62">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30AEB8" w14:textId="77777777" w:rsidR="000C1B1C" w:rsidRDefault="000C1B1C" w:rsidP="00AC4B62">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0ABAA66" w14:textId="77777777" w:rsidR="000C1B1C" w:rsidRDefault="000C1B1C" w:rsidP="00AC4B62">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B4F7ED" w14:textId="77777777" w:rsidR="000C1B1C" w:rsidRDefault="000C1B1C" w:rsidP="00AC4B62">
            <w:pPr>
              <w:pStyle w:val="TAH"/>
            </w:pPr>
            <w:r>
              <w:t>isNotifyable</w:t>
            </w:r>
          </w:p>
        </w:tc>
      </w:tr>
      <w:tr w:rsidR="000C1B1C" w14:paraId="3CFA9FD5" w14:textId="77777777" w:rsidTr="00AC4B62">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E9165E7" w14:textId="77777777" w:rsidR="000C1B1C" w:rsidRPr="00F84ADE" w:rsidRDefault="000C1B1C" w:rsidP="00AC4B62">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AFF2F93" w14:textId="77777777" w:rsidR="000C1B1C" w:rsidRDefault="000C1B1C" w:rsidP="00AC4B62">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0AD10088" w14:textId="77777777" w:rsidR="000C1B1C" w:rsidRDefault="000C1B1C" w:rsidP="00AC4B62">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F0E2AFD" w14:textId="77777777" w:rsidR="000C1B1C" w:rsidRDefault="000C1B1C" w:rsidP="00AC4B62">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2D93EDA0" w14:textId="77777777" w:rsidR="000C1B1C" w:rsidRDefault="000C1B1C" w:rsidP="00AC4B62">
            <w:pPr>
              <w:pStyle w:val="TAL"/>
              <w:jc w:val="center"/>
              <w:rPr>
                <w:lang w:eastAsia="zh-CN"/>
              </w:rPr>
            </w:pPr>
          </w:p>
        </w:tc>
        <w:tc>
          <w:tcPr>
            <w:tcW w:w="583" w:type="pct"/>
            <w:tcBorders>
              <w:top w:val="single" w:sz="4" w:space="0" w:color="auto"/>
              <w:left w:val="single" w:sz="4" w:space="0" w:color="auto"/>
              <w:bottom w:val="single" w:sz="4" w:space="0" w:color="auto"/>
              <w:right w:val="single" w:sz="4" w:space="0" w:color="auto"/>
            </w:tcBorders>
            <w:noWrap/>
          </w:tcPr>
          <w:p w14:paraId="1F0FD211" w14:textId="77777777" w:rsidR="000C1B1C" w:rsidRDefault="000C1B1C" w:rsidP="00AC4B62">
            <w:pPr>
              <w:pStyle w:val="TAL"/>
              <w:jc w:val="center"/>
              <w:rPr>
                <w:lang w:eastAsia="zh-CN"/>
              </w:rPr>
            </w:pPr>
          </w:p>
        </w:tc>
      </w:tr>
      <w:tr w:rsidR="000C1B1C" w14:paraId="0E38C9B7" w14:textId="77777777" w:rsidTr="00AC4B62">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5D2770E" w14:textId="77777777" w:rsidR="000C1B1C" w:rsidRPr="00F84ADE" w:rsidRDefault="000C1B1C" w:rsidP="00AC4B62">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262E5BA2" w14:textId="77777777" w:rsidR="000C1B1C" w:rsidRDefault="000C1B1C" w:rsidP="00AC4B62">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B7E1FF4" w14:textId="77777777" w:rsidR="000C1B1C" w:rsidRDefault="000C1B1C" w:rsidP="00AC4B62">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09CC622" w14:textId="77777777" w:rsidR="000C1B1C" w:rsidRDefault="000C1B1C" w:rsidP="00AC4B62">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969CECE" w14:textId="77777777" w:rsidR="000C1B1C" w:rsidRDefault="000C1B1C" w:rsidP="00AC4B62">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1B2FA77B" w14:textId="77777777" w:rsidR="000C1B1C" w:rsidRDefault="000C1B1C" w:rsidP="00AC4B62">
            <w:pPr>
              <w:pStyle w:val="TAL"/>
              <w:jc w:val="center"/>
              <w:rPr>
                <w:lang w:eastAsia="zh-CN"/>
              </w:rPr>
            </w:pPr>
            <w:r>
              <w:rPr>
                <w:lang w:eastAsia="zh-CN"/>
              </w:rPr>
              <w:t>T</w:t>
            </w:r>
          </w:p>
        </w:tc>
      </w:tr>
      <w:tr w:rsidR="000C1B1C" w14:paraId="3B35F674" w14:textId="77777777" w:rsidTr="00AC4B62">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39F3584" w14:textId="77777777" w:rsidR="000C1B1C" w:rsidRPr="00F84ADE" w:rsidRDefault="000C1B1C" w:rsidP="00AC4B62">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7DD4E017" w14:textId="77777777" w:rsidR="000C1B1C" w:rsidRDefault="000C1B1C" w:rsidP="00AC4B62">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6AA5DC12" w14:textId="77777777" w:rsidR="000C1B1C" w:rsidRDefault="000C1B1C" w:rsidP="00AC4B62">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7F89958" w14:textId="77777777" w:rsidR="000C1B1C" w:rsidRDefault="000C1B1C" w:rsidP="00AC4B62">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71FBA02" w14:textId="77777777" w:rsidR="000C1B1C" w:rsidRDefault="000C1B1C" w:rsidP="00AC4B62">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372FAE14" w14:textId="77777777" w:rsidR="000C1B1C" w:rsidRDefault="000C1B1C" w:rsidP="00AC4B62">
            <w:pPr>
              <w:pStyle w:val="TAL"/>
              <w:jc w:val="center"/>
              <w:rPr>
                <w:lang w:eastAsia="zh-CN"/>
              </w:rPr>
            </w:pPr>
            <w:r>
              <w:rPr>
                <w:lang w:eastAsia="zh-CN"/>
              </w:rPr>
              <w:t>T</w:t>
            </w:r>
          </w:p>
        </w:tc>
      </w:tr>
      <w:tr w:rsidR="000C1B1C" w14:paraId="4D6383EB" w14:textId="77777777" w:rsidTr="00AC4B62">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03C9B08" w14:textId="77777777" w:rsidR="000C1B1C" w:rsidRPr="00F84ADE" w:rsidRDefault="000C1B1C" w:rsidP="00AC4B62">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5014420B" w14:textId="77777777" w:rsidR="000C1B1C" w:rsidRDefault="000C1B1C" w:rsidP="00AC4B62">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34368C6B" w14:textId="77777777" w:rsidR="000C1B1C" w:rsidRDefault="000C1B1C" w:rsidP="00AC4B62">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BB5B858" w14:textId="77777777" w:rsidR="000C1B1C" w:rsidRDefault="000C1B1C" w:rsidP="00AC4B62">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56DC8C7" w14:textId="77777777" w:rsidR="000C1B1C" w:rsidRDefault="000C1B1C" w:rsidP="00AC4B62">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0FBC7F12" w14:textId="77777777" w:rsidR="000C1B1C" w:rsidRDefault="000C1B1C" w:rsidP="00AC4B62">
            <w:pPr>
              <w:pStyle w:val="TAL"/>
              <w:jc w:val="center"/>
              <w:rPr>
                <w:lang w:eastAsia="zh-CN"/>
              </w:rPr>
            </w:pPr>
            <w:r>
              <w:rPr>
                <w:lang w:eastAsia="zh-CN"/>
              </w:rPr>
              <w:t>T</w:t>
            </w:r>
          </w:p>
        </w:tc>
      </w:tr>
      <w:tr w:rsidR="000C1B1C" w14:paraId="26D98F7C" w14:textId="77777777" w:rsidTr="00AC4B62">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C8B8EA" w14:textId="77777777" w:rsidR="000C1B1C" w:rsidRPr="00F84ADE" w:rsidRDefault="000C1B1C" w:rsidP="00AC4B62">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186AF474" w14:textId="77777777" w:rsidR="000C1B1C" w:rsidRDefault="000C1B1C" w:rsidP="00AC4B62">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A30BAF7" w14:textId="77777777" w:rsidR="000C1B1C" w:rsidRDefault="000C1B1C" w:rsidP="00AC4B62">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171BF" w14:textId="77777777" w:rsidR="000C1B1C" w:rsidRDefault="000C1B1C" w:rsidP="00AC4B62">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F561F5" w14:textId="77777777" w:rsidR="000C1B1C" w:rsidRDefault="000C1B1C" w:rsidP="00AC4B62">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4ABBEF56" w14:textId="77777777" w:rsidR="000C1B1C" w:rsidRDefault="000C1B1C" w:rsidP="00AC4B62">
            <w:pPr>
              <w:pStyle w:val="TAL"/>
              <w:jc w:val="center"/>
              <w:rPr>
                <w:lang w:eastAsia="zh-CN"/>
              </w:rPr>
            </w:pPr>
            <w:r>
              <w:rPr>
                <w:lang w:eastAsia="zh-CN"/>
              </w:rPr>
              <w:t>T</w:t>
            </w:r>
          </w:p>
        </w:tc>
      </w:tr>
      <w:tr w:rsidR="000C1B1C" w14:paraId="3C4212BF" w14:textId="77777777" w:rsidTr="00AC4B62">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3624857" w14:textId="77777777" w:rsidR="000C1B1C" w:rsidRPr="00F84ADE" w:rsidRDefault="000C1B1C" w:rsidP="00AC4B62">
            <w:pPr>
              <w:pStyle w:val="TAL"/>
              <w:rPr>
                <w:rFonts w:cs="Arial"/>
                <w:szCs w:val="18"/>
              </w:rPr>
            </w:pPr>
            <w:ins w:id="26" w:author="Siva Swaminathan" w:date="2024-03-25T15:28:00Z">
              <w:r w:rsidRPr="006E6168">
                <w:rPr>
                  <w:rFonts w:cs="Arial"/>
                  <w:szCs w:val="18"/>
                </w:rPr>
                <w:t xml:space="preserve"> &gt; </w:t>
              </w:r>
            </w:ins>
            <w:r w:rsidRPr="006E6168">
              <w:rPr>
                <w:rFonts w:cs="Arial"/>
                <w:szCs w:val="18"/>
              </w:rPr>
              <w:t>nPNIdentityList</w:t>
            </w:r>
          </w:p>
        </w:tc>
        <w:tc>
          <w:tcPr>
            <w:tcW w:w="200" w:type="pct"/>
            <w:tcBorders>
              <w:top w:val="single" w:sz="4" w:space="0" w:color="auto"/>
              <w:left w:val="single" w:sz="4" w:space="0" w:color="auto"/>
              <w:bottom w:val="single" w:sz="4" w:space="0" w:color="auto"/>
              <w:right w:val="single" w:sz="4" w:space="0" w:color="auto"/>
            </w:tcBorders>
            <w:noWrap/>
          </w:tcPr>
          <w:p w14:paraId="6C7DDF3C" w14:textId="77777777" w:rsidR="000C1B1C" w:rsidRDefault="000C1B1C" w:rsidP="00AC4B62">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33E9F264" w14:textId="77777777" w:rsidR="000C1B1C" w:rsidRDefault="000C1B1C" w:rsidP="00AC4B62">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104A7E4" w14:textId="77777777" w:rsidR="000C1B1C" w:rsidRDefault="000C1B1C" w:rsidP="00AC4B62">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AA9AD32" w14:textId="77777777" w:rsidR="000C1B1C" w:rsidRDefault="000C1B1C" w:rsidP="00AC4B62">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7A66290F" w14:textId="77777777" w:rsidR="000C1B1C" w:rsidRDefault="000C1B1C" w:rsidP="00AC4B62">
            <w:pPr>
              <w:pStyle w:val="TAL"/>
              <w:jc w:val="center"/>
              <w:rPr>
                <w:lang w:eastAsia="zh-CN"/>
              </w:rPr>
            </w:pPr>
            <w:r>
              <w:rPr>
                <w:lang w:eastAsia="zh-CN"/>
              </w:rPr>
              <w:t>T</w:t>
            </w:r>
          </w:p>
        </w:tc>
      </w:tr>
      <w:tr w:rsidR="000C1B1C" w14:paraId="338A47A2" w14:textId="77777777" w:rsidTr="00AC4B62">
        <w:trPr>
          <w:cantSplit/>
          <w:jc w:val="center"/>
          <w:ins w:id="27" w:author="Siva Swaminathan" w:date="2024-03-25T15:27:00Z"/>
        </w:trPr>
        <w:tc>
          <w:tcPr>
            <w:tcW w:w="2400" w:type="pct"/>
            <w:tcBorders>
              <w:top w:val="single" w:sz="4" w:space="0" w:color="auto"/>
              <w:left w:val="single" w:sz="4" w:space="0" w:color="auto"/>
              <w:bottom w:val="single" w:sz="4" w:space="0" w:color="auto"/>
              <w:right w:val="single" w:sz="4" w:space="0" w:color="auto"/>
            </w:tcBorders>
            <w:noWrap/>
          </w:tcPr>
          <w:p w14:paraId="4DD5EB40" w14:textId="77777777" w:rsidR="000C1B1C" w:rsidRDefault="000C1B1C" w:rsidP="00AC4B62">
            <w:pPr>
              <w:pStyle w:val="TAL"/>
              <w:rPr>
                <w:ins w:id="28" w:author="Siva Swaminathan" w:date="2024-03-25T15:27:00Z"/>
                <w:rFonts w:ascii="Courier New" w:hAnsi="Courier New"/>
                <w:szCs w:val="18"/>
                <w:lang w:eastAsia="zh-CN"/>
              </w:rPr>
            </w:pPr>
            <w:ins w:id="29" w:author="Siva Swaminathan" w:date="2024-03-25T15:28:00Z">
              <w:r w:rsidRPr="006E6168">
                <w:rPr>
                  <w:rFonts w:cs="Arial"/>
                  <w:szCs w:val="18"/>
                </w:rPr>
                <w:t xml:space="preserve"> &gt; </w:t>
              </w:r>
            </w:ins>
            <w:ins w:id="30" w:author="Siva Swaminathan" w:date="2024-03-25T15:27:00Z">
              <w:r w:rsidRPr="006E6168">
                <w:rPr>
                  <w:rFonts w:cs="Arial"/>
                  <w:szCs w:val="18"/>
                </w:rPr>
                <w:t>sNPNCellIdList</w:t>
              </w:r>
            </w:ins>
          </w:p>
        </w:tc>
        <w:tc>
          <w:tcPr>
            <w:tcW w:w="200" w:type="pct"/>
            <w:tcBorders>
              <w:top w:val="single" w:sz="4" w:space="0" w:color="auto"/>
              <w:left w:val="single" w:sz="4" w:space="0" w:color="auto"/>
              <w:bottom w:val="single" w:sz="4" w:space="0" w:color="auto"/>
              <w:right w:val="single" w:sz="4" w:space="0" w:color="auto"/>
            </w:tcBorders>
            <w:noWrap/>
          </w:tcPr>
          <w:p w14:paraId="22AEC321" w14:textId="77777777" w:rsidR="000C1B1C" w:rsidRDefault="000C1B1C" w:rsidP="00AC4B62">
            <w:pPr>
              <w:pStyle w:val="TAL"/>
              <w:jc w:val="center"/>
              <w:rPr>
                <w:ins w:id="31" w:author="Siva Swaminathan" w:date="2024-03-25T15:27:00Z"/>
              </w:rPr>
            </w:pPr>
            <w:ins w:id="32" w:author="Siva Swaminathan" w:date="2024-03-25T15:27:00Z">
              <w:r>
                <w:t>O</w:t>
              </w:r>
            </w:ins>
          </w:p>
        </w:tc>
        <w:tc>
          <w:tcPr>
            <w:tcW w:w="600" w:type="pct"/>
            <w:tcBorders>
              <w:top w:val="single" w:sz="4" w:space="0" w:color="auto"/>
              <w:left w:val="single" w:sz="4" w:space="0" w:color="auto"/>
              <w:bottom w:val="single" w:sz="4" w:space="0" w:color="auto"/>
              <w:right w:val="single" w:sz="4" w:space="0" w:color="auto"/>
            </w:tcBorders>
            <w:noWrap/>
          </w:tcPr>
          <w:p w14:paraId="25808A67" w14:textId="77777777" w:rsidR="000C1B1C" w:rsidRDefault="000C1B1C" w:rsidP="00AC4B62">
            <w:pPr>
              <w:pStyle w:val="TAL"/>
              <w:jc w:val="center"/>
              <w:rPr>
                <w:ins w:id="33" w:author="Siva Swaminathan" w:date="2024-03-25T15:27:00Z"/>
              </w:rPr>
            </w:pPr>
            <w:ins w:id="34" w:author="Siva Swaminathan" w:date="2024-03-25T15:27:00Z">
              <w:r>
                <w:t>T</w:t>
              </w:r>
            </w:ins>
          </w:p>
        </w:tc>
        <w:tc>
          <w:tcPr>
            <w:tcW w:w="617" w:type="pct"/>
            <w:tcBorders>
              <w:top w:val="single" w:sz="4" w:space="0" w:color="auto"/>
              <w:left w:val="single" w:sz="4" w:space="0" w:color="auto"/>
              <w:bottom w:val="single" w:sz="4" w:space="0" w:color="auto"/>
              <w:right w:val="single" w:sz="4" w:space="0" w:color="auto"/>
            </w:tcBorders>
            <w:noWrap/>
          </w:tcPr>
          <w:p w14:paraId="4F4A5AD9" w14:textId="77777777" w:rsidR="000C1B1C" w:rsidRDefault="000C1B1C" w:rsidP="00AC4B62">
            <w:pPr>
              <w:pStyle w:val="TAL"/>
              <w:jc w:val="center"/>
              <w:rPr>
                <w:ins w:id="35" w:author="Siva Swaminathan" w:date="2024-03-25T15:27:00Z"/>
              </w:rPr>
            </w:pPr>
            <w:ins w:id="36" w:author="Siva Swaminathan" w:date="2024-03-25T15:27:00Z">
              <w:r>
                <w:t>T</w:t>
              </w:r>
            </w:ins>
          </w:p>
        </w:tc>
        <w:tc>
          <w:tcPr>
            <w:tcW w:w="600" w:type="pct"/>
            <w:tcBorders>
              <w:top w:val="single" w:sz="4" w:space="0" w:color="auto"/>
              <w:left w:val="single" w:sz="4" w:space="0" w:color="auto"/>
              <w:bottom w:val="single" w:sz="4" w:space="0" w:color="auto"/>
              <w:right w:val="single" w:sz="4" w:space="0" w:color="auto"/>
            </w:tcBorders>
            <w:noWrap/>
          </w:tcPr>
          <w:p w14:paraId="728C10F8" w14:textId="77777777" w:rsidR="000C1B1C" w:rsidRDefault="000C1B1C" w:rsidP="00AC4B62">
            <w:pPr>
              <w:pStyle w:val="TAL"/>
              <w:jc w:val="center"/>
              <w:rPr>
                <w:ins w:id="37" w:author="Siva Swaminathan" w:date="2024-03-25T15:27:00Z"/>
                <w:lang w:eastAsia="zh-CN"/>
              </w:rPr>
            </w:pPr>
            <w:ins w:id="38" w:author="Siva Swaminathan" w:date="2024-03-25T15:27:00Z">
              <w:r>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0273E7A5" w14:textId="77777777" w:rsidR="000C1B1C" w:rsidRDefault="000C1B1C" w:rsidP="00AC4B62">
            <w:pPr>
              <w:pStyle w:val="TAL"/>
              <w:jc w:val="center"/>
              <w:rPr>
                <w:ins w:id="39" w:author="Siva Swaminathan" w:date="2024-03-25T15:27:00Z"/>
                <w:lang w:eastAsia="zh-CN"/>
              </w:rPr>
            </w:pPr>
            <w:ins w:id="40" w:author="Siva Swaminathan" w:date="2024-03-25T15:27:00Z">
              <w:r>
                <w:rPr>
                  <w:lang w:eastAsia="zh-CN"/>
                </w:rPr>
                <w:t>T</w:t>
              </w:r>
            </w:ins>
          </w:p>
        </w:tc>
      </w:tr>
      <w:tr w:rsidR="000C1B1C" w14:paraId="6FB4C702" w14:textId="77777777" w:rsidTr="00AC4B62">
        <w:trPr>
          <w:cantSplit/>
          <w:jc w:val="center"/>
          <w:ins w:id="41" w:author="Siva Swaminathan" w:date="2024-03-25T15:27:00Z"/>
        </w:trPr>
        <w:tc>
          <w:tcPr>
            <w:tcW w:w="2400" w:type="pct"/>
            <w:tcBorders>
              <w:top w:val="single" w:sz="4" w:space="0" w:color="auto"/>
              <w:left w:val="single" w:sz="4" w:space="0" w:color="auto"/>
              <w:bottom w:val="single" w:sz="4" w:space="0" w:color="auto"/>
              <w:right w:val="single" w:sz="4" w:space="0" w:color="auto"/>
            </w:tcBorders>
            <w:noWrap/>
          </w:tcPr>
          <w:p w14:paraId="5AEAEF83" w14:textId="77777777" w:rsidR="000C1B1C" w:rsidRDefault="000C1B1C" w:rsidP="00AC4B62">
            <w:pPr>
              <w:pStyle w:val="TAL"/>
              <w:rPr>
                <w:ins w:id="42" w:author="Siva Swaminathan" w:date="2024-03-25T15:27:00Z"/>
                <w:rFonts w:ascii="Courier New" w:hAnsi="Courier New"/>
                <w:szCs w:val="18"/>
                <w:lang w:eastAsia="zh-CN"/>
              </w:rPr>
            </w:pPr>
            <w:ins w:id="43" w:author="Siva Swaminathan" w:date="2024-03-25T15:29:00Z">
              <w:r w:rsidRPr="006E6168">
                <w:rPr>
                  <w:rFonts w:cs="Arial"/>
                  <w:szCs w:val="18"/>
                </w:rPr>
                <w:t xml:space="preserve"> &gt; </w:t>
              </w:r>
            </w:ins>
            <w:ins w:id="44" w:author="Siva Swaminathan" w:date="2024-03-25T15:27:00Z">
              <w:r w:rsidRPr="006E6168">
                <w:rPr>
                  <w:rFonts w:cs="Arial"/>
                  <w:szCs w:val="18"/>
                </w:rPr>
                <w:t>sNPN</w:t>
              </w:r>
            </w:ins>
            <w:ins w:id="45" w:author="Siva Swaminathan" w:date="2024-03-25T15:28:00Z">
              <w:r w:rsidRPr="006E6168">
                <w:rPr>
                  <w:rFonts w:cs="Arial"/>
                  <w:szCs w:val="18"/>
                </w:rPr>
                <w:t>TaiList</w:t>
              </w:r>
            </w:ins>
          </w:p>
        </w:tc>
        <w:tc>
          <w:tcPr>
            <w:tcW w:w="200" w:type="pct"/>
            <w:tcBorders>
              <w:top w:val="single" w:sz="4" w:space="0" w:color="auto"/>
              <w:left w:val="single" w:sz="4" w:space="0" w:color="auto"/>
              <w:bottom w:val="single" w:sz="4" w:space="0" w:color="auto"/>
              <w:right w:val="single" w:sz="4" w:space="0" w:color="auto"/>
            </w:tcBorders>
            <w:noWrap/>
          </w:tcPr>
          <w:p w14:paraId="01F36762" w14:textId="77777777" w:rsidR="000C1B1C" w:rsidRDefault="000C1B1C" w:rsidP="00AC4B62">
            <w:pPr>
              <w:pStyle w:val="TAL"/>
              <w:jc w:val="center"/>
              <w:rPr>
                <w:ins w:id="46" w:author="Siva Swaminathan" w:date="2024-03-25T15:27:00Z"/>
              </w:rPr>
            </w:pPr>
            <w:ins w:id="47" w:author="Siva Swaminathan" w:date="2024-03-25T15:28:00Z">
              <w:r>
                <w:t>O</w:t>
              </w:r>
            </w:ins>
          </w:p>
        </w:tc>
        <w:tc>
          <w:tcPr>
            <w:tcW w:w="600" w:type="pct"/>
            <w:tcBorders>
              <w:top w:val="single" w:sz="4" w:space="0" w:color="auto"/>
              <w:left w:val="single" w:sz="4" w:space="0" w:color="auto"/>
              <w:bottom w:val="single" w:sz="4" w:space="0" w:color="auto"/>
              <w:right w:val="single" w:sz="4" w:space="0" w:color="auto"/>
            </w:tcBorders>
            <w:noWrap/>
          </w:tcPr>
          <w:p w14:paraId="71D1D891" w14:textId="77777777" w:rsidR="000C1B1C" w:rsidRDefault="000C1B1C" w:rsidP="00AC4B62">
            <w:pPr>
              <w:pStyle w:val="TAL"/>
              <w:jc w:val="center"/>
              <w:rPr>
                <w:ins w:id="48" w:author="Siva Swaminathan" w:date="2024-03-25T15:27:00Z"/>
              </w:rPr>
            </w:pPr>
            <w:ins w:id="49" w:author="Siva Swaminathan" w:date="2024-03-25T15:28:00Z">
              <w:r>
                <w:t>T</w:t>
              </w:r>
            </w:ins>
          </w:p>
        </w:tc>
        <w:tc>
          <w:tcPr>
            <w:tcW w:w="617" w:type="pct"/>
            <w:tcBorders>
              <w:top w:val="single" w:sz="4" w:space="0" w:color="auto"/>
              <w:left w:val="single" w:sz="4" w:space="0" w:color="auto"/>
              <w:bottom w:val="single" w:sz="4" w:space="0" w:color="auto"/>
              <w:right w:val="single" w:sz="4" w:space="0" w:color="auto"/>
            </w:tcBorders>
            <w:noWrap/>
          </w:tcPr>
          <w:p w14:paraId="1A6E14D6" w14:textId="77777777" w:rsidR="000C1B1C" w:rsidRDefault="000C1B1C" w:rsidP="00AC4B62">
            <w:pPr>
              <w:pStyle w:val="TAL"/>
              <w:jc w:val="center"/>
              <w:rPr>
                <w:ins w:id="50" w:author="Siva Swaminathan" w:date="2024-03-25T15:27:00Z"/>
              </w:rPr>
            </w:pPr>
            <w:ins w:id="51" w:author="Siva Swaminathan" w:date="2024-03-25T15:28:00Z">
              <w:r>
                <w:t>T</w:t>
              </w:r>
            </w:ins>
          </w:p>
        </w:tc>
        <w:tc>
          <w:tcPr>
            <w:tcW w:w="600" w:type="pct"/>
            <w:tcBorders>
              <w:top w:val="single" w:sz="4" w:space="0" w:color="auto"/>
              <w:left w:val="single" w:sz="4" w:space="0" w:color="auto"/>
              <w:bottom w:val="single" w:sz="4" w:space="0" w:color="auto"/>
              <w:right w:val="single" w:sz="4" w:space="0" w:color="auto"/>
            </w:tcBorders>
            <w:noWrap/>
          </w:tcPr>
          <w:p w14:paraId="0C221E5A" w14:textId="77777777" w:rsidR="000C1B1C" w:rsidRDefault="000C1B1C" w:rsidP="00AC4B62">
            <w:pPr>
              <w:pStyle w:val="TAL"/>
              <w:jc w:val="center"/>
              <w:rPr>
                <w:ins w:id="52" w:author="Siva Swaminathan" w:date="2024-03-25T15:27:00Z"/>
                <w:lang w:eastAsia="zh-CN"/>
              </w:rPr>
            </w:pPr>
            <w:ins w:id="53" w:author="Siva Swaminathan" w:date="2024-03-25T15:28:00Z">
              <w:r>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13F3168C" w14:textId="77777777" w:rsidR="000C1B1C" w:rsidRDefault="000C1B1C" w:rsidP="00AC4B62">
            <w:pPr>
              <w:pStyle w:val="TAL"/>
              <w:jc w:val="center"/>
              <w:rPr>
                <w:ins w:id="54" w:author="Siva Swaminathan" w:date="2024-03-25T15:27:00Z"/>
                <w:lang w:eastAsia="zh-CN"/>
              </w:rPr>
            </w:pPr>
            <w:ins w:id="55" w:author="Siva Swaminathan" w:date="2024-03-25T15:28:00Z">
              <w:r>
                <w:rPr>
                  <w:lang w:eastAsia="zh-CN"/>
                </w:rPr>
                <w:t>T</w:t>
              </w:r>
            </w:ins>
          </w:p>
        </w:tc>
      </w:tr>
    </w:tbl>
    <w:p w14:paraId="054382E1" w14:textId="77777777" w:rsidR="000C1B1C" w:rsidRDefault="000C1B1C" w:rsidP="000C1B1C">
      <w:pPr>
        <w:rPr>
          <w:lang w:eastAsia="zh-CN"/>
        </w:rPr>
      </w:pPr>
    </w:p>
    <w:p w14:paraId="0A009BA0" w14:textId="77777777" w:rsidR="000C1B1C" w:rsidRPr="009230CB" w:rsidRDefault="000C1B1C" w:rsidP="000C1B1C">
      <w:pPr>
        <w:pStyle w:val="Heading4"/>
      </w:pPr>
      <w:bookmarkStart w:id="56" w:name="_Toc153371462"/>
      <w:r w:rsidRPr="009230CB">
        <w:t>4.3.</w:t>
      </w:r>
      <w:r>
        <w:t>38</w:t>
      </w:r>
      <w:r w:rsidRPr="009230CB">
        <w:t>.3</w:t>
      </w:r>
      <w:r w:rsidRPr="009230CB">
        <w:tab/>
        <w:t>Attribute constraints</w:t>
      </w:r>
      <w:bookmarkEnd w:id="56"/>
    </w:p>
    <w:p w14:paraId="545F1135" w14:textId="77777777" w:rsidR="000C1B1C" w:rsidRPr="009230CB" w:rsidRDefault="000C1B1C" w:rsidP="000C1B1C">
      <w:r w:rsidRPr="009230CB">
        <w:t>None.</w:t>
      </w:r>
    </w:p>
    <w:p w14:paraId="5E23EE0D" w14:textId="77777777" w:rsidR="000C1B1C" w:rsidRPr="009230CB" w:rsidRDefault="000C1B1C" w:rsidP="000C1B1C">
      <w:pPr>
        <w:pStyle w:val="Heading4"/>
        <w:rPr>
          <w:lang w:val="en-US"/>
        </w:rPr>
      </w:pPr>
      <w:bookmarkStart w:id="57" w:name="_Toc153371463"/>
      <w:r w:rsidRPr="009230CB">
        <w:rPr>
          <w:lang w:val="en-US"/>
        </w:rPr>
        <w:t>4.3.</w:t>
      </w:r>
      <w:r>
        <w:rPr>
          <w:lang w:val="en-US"/>
        </w:rPr>
        <w:t>38</w:t>
      </w:r>
      <w:r w:rsidRPr="009230CB">
        <w:rPr>
          <w:lang w:val="en-US"/>
        </w:rPr>
        <w:t>.</w:t>
      </w:r>
      <w:r w:rsidRPr="009230CB">
        <w:rPr>
          <w:lang w:val="en-US" w:eastAsia="zh-CN"/>
        </w:rPr>
        <w:t>4</w:t>
      </w:r>
      <w:r w:rsidRPr="009230CB">
        <w:rPr>
          <w:lang w:val="en-US"/>
        </w:rPr>
        <w:tab/>
        <w:t>Notifications</w:t>
      </w:r>
      <w:bookmarkEnd w:id="57"/>
    </w:p>
    <w:p w14:paraId="237053B9" w14:textId="77777777" w:rsidR="000C1B1C" w:rsidRDefault="000C1B1C" w:rsidP="000C1B1C">
      <w:pPr>
        <w:rPr>
          <w:lang w:eastAsia="zh-CN"/>
        </w:rPr>
      </w:pPr>
      <w:r w:rsidRPr="009230CB">
        <w:t xml:space="preserve">The clause 4.5 of the &lt;&lt;IOC&gt;&gt; using this </w:t>
      </w:r>
      <w:r w:rsidRPr="009230CB">
        <w:rPr>
          <w:lang w:eastAsia="zh-CN"/>
        </w:rPr>
        <w:t>&lt;&lt;dataType&gt;&gt; as one of its attributes, shall be applicable</w:t>
      </w:r>
      <w:r w:rsidRPr="009230CB">
        <w:t>.</w:t>
      </w:r>
    </w:p>
    <w:p w14:paraId="577F30F5" w14:textId="77777777" w:rsidR="007C610B" w:rsidRPr="002930BA" w:rsidRDefault="007C610B" w:rsidP="00CC7F7F"/>
    <w:p w14:paraId="28AA4E08" w14:textId="4183DF39" w:rsidR="000B4904" w:rsidRDefault="000C1B1C"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000B4904">
        <w:rPr>
          <w:b/>
          <w:i/>
        </w:rPr>
        <w:t xml:space="preserve"> of </w:t>
      </w:r>
      <w:r>
        <w:rPr>
          <w:b/>
          <w:i/>
        </w:rPr>
        <w:t xml:space="preserve">next </w:t>
      </w:r>
      <w:r w:rsidR="000B4904">
        <w:rPr>
          <w:b/>
          <w:i/>
        </w:rPr>
        <w:t>Change</w:t>
      </w:r>
    </w:p>
    <w:p w14:paraId="77458B73" w14:textId="77777777" w:rsidR="002F1085" w:rsidRDefault="002F1085" w:rsidP="002F1085">
      <w:pPr>
        <w:pStyle w:val="Heading3"/>
        <w:rPr>
          <w:ins w:id="58" w:author="Siva Swaminathan" w:date="2024-03-25T15:59:00Z"/>
          <w:lang w:eastAsia="zh-CN"/>
        </w:rPr>
      </w:pPr>
      <w:ins w:id="59" w:author="Siva Swaminathan" w:date="2024-03-25T15:59:00Z">
        <w:r>
          <w:rPr>
            <w:lang w:eastAsia="zh-CN"/>
          </w:rPr>
          <w:t>4.3.</w:t>
        </w:r>
      </w:ins>
      <w:ins w:id="60" w:author="Siva Swaminathan" w:date="2024-03-25T17:43:00Z">
        <w:r>
          <w:rPr>
            <w:lang w:eastAsia="zh-CN"/>
          </w:rPr>
          <w:t>a</w:t>
        </w:r>
      </w:ins>
      <w:ins w:id="61" w:author="Siva Swaminathan" w:date="2024-03-25T15:59:00Z">
        <w:r>
          <w:rPr>
            <w:lang w:eastAsia="zh-CN"/>
          </w:rPr>
          <w:tab/>
        </w:r>
      </w:ins>
      <w:ins w:id="62" w:author="Siva Swaminathan" w:date="2024-03-25T16:00:00Z">
        <w:r w:rsidRPr="008D0117">
          <w:rPr>
            <w:rFonts w:cs="Arial"/>
            <w:szCs w:val="18"/>
          </w:rPr>
          <w:t>SnpnTai</w:t>
        </w:r>
      </w:ins>
      <w:ins w:id="63" w:author="Siva Swaminathan" w:date="2024-03-25T15:59:00Z">
        <w:r>
          <w:rPr>
            <w:rFonts w:ascii="Courier New" w:hAnsi="Courier New" w:cs="Courier New"/>
            <w:lang w:eastAsia="zh-CN"/>
          </w:rPr>
          <w:t xml:space="preserve"> &lt;&lt;datatype&gt;&gt;</w:t>
        </w:r>
      </w:ins>
    </w:p>
    <w:p w14:paraId="4203B06A" w14:textId="77777777" w:rsidR="002F1085" w:rsidRDefault="002F1085" w:rsidP="002F1085">
      <w:pPr>
        <w:pStyle w:val="Heading4"/>
        <w:rPr>
          <w:ins w:id="64" w:author="Siva Swaminathan" w:date="2024-03-25T15:59:00Z"/>
          <w:lang w:eastAsia="zh-CN"/>
        </w:rPr>
      </w:pPr>
      <w:ins w:id="65" w:author="Siva Swaminathan" w:date="2024-03-25T15:59:00Z">
        <w:r>
          <w:rPr>
            <w:lang w:eastAsia="zh-CN"/>
          </w:rPr>
          <w:t>4.3.</w:t>
        </w:r>
      </w:ins>
      <w:ins w:id="66" w:author="Siva Swaminathan" w:date="2024-03-25T17:43:00Z">
        <w:r>
          <w:rPr>
            <w:lang w:eastAsia="zh-CN"/>
          </w:rPr>
          <w:t>a</w:t>
        </w:r>
      </w:ins>
      <w:ins w:id="67" w:author="Siva Swaminathan" w:date="2024-03-25T15:59:00Z">
        <w:r>
          <w:rPr>
            <w:lang w:eastAsia="zh-CN"/>
          </w:rPr>
          <w:t>.1</w:t>
        </w:r>
        <w:r>
          <w:rPr>
            <w:lang w:eastAsia="zh-CN"/>
          </w:rPr>
          <w:tab/>
          <w:t>Definition</w:t>
        </w:r>
      </w:ins>
    </w:p>
    <w:p w14:paraId="2293B33E" w14:textId="77777777" w:rsidR="002F1085" w:rsidRDefault="002F1085" w:rsidP="002F1085">
      <w:pPr>
        <w:rPr>
          <w:ins w:id="68" w:author="Siva Swaminathan" w:date="2024-03-25T15:59:00Z"/>
          <w:lang w:eastAsia="zh-CN"/>
        </w:rPr>
      </w:pPr>
      <w:ins w:id="69" w:author="Siva Swaminathan" w:date="2024-03-25T15:59:00Z">
        <w:r>
          <w:t>This &lt;&lt;dataType&gt;&gt; represents</w:t>
        </w:r>
      </w:ins>
      <w:ins w:id="70" w:author="Siva Swaminathan" w:date="2024-03-25T16:01:00Z">
        <w:r>
          <w:t xml:space="preserve"> </w:t>
        </w:r>
      </w:ins>
      <w:ins w:id="71" w:author="Siva Swaminathan" w:date="2024-03-25T15:59:00Z">
        <w:r>
          <w:t xml:space="preserve">SNPNs identified by their </w:t>
        </w:r>
      </w:ins>
      <w:ins w:id="72" w:author="Siva Swaminathan" w:date="2024-03-25T16:00:00Z">
        <w:r>
          <w:t xml:space="preserve">TAI and </w:t>
        </w:r>
      </w:ins>
      <w:ins w:id="73" w:author="Siva Swaminathan" w:date="2024-03-25T15:59:00Z">
        <w:r>
          <w:t>NID that can be scoped for MDT collection.</w:t>
        </w:r>
      </w:ins>
    </w:p>
    <w:p w14:paraId="1750181C" w14:textId="77777777" w:rsidR="002F1085" w:rsidRDefault="002F1085" w:rsidP="002F1085">
      <w:pPr>
        <w:pStyle w:val="Heading4"/>
        <w:rPr>
          <w:ins w:id="74" w:author="Siva Swaminathan" w:date="2024-03-25T15:59:00Z"/>
          <w:lang w:eastAsia="zh-CN"/>
        </w:rPr>
      </w:pPr>
      <w:ins w:id="75" w:author="Siva Swaminathan" w:date="2024-03-25T15:59:00Z">
        <w:r>
          <w:rPr>
            <w:lang w:eastAsia="zh-CN"/>
          </w:rPr>
          <w:t>4.3.</w:t>
        </w:r>
      </w:ins>
      <w:ins w:id="76" w:author="Siva Swaminathan" w:date="2024-03-25T17:43:00Z">
        <w:r>
          <w:rPr>
            <w:lang w:eastAsia="zh-CN"/>
          </w:rPr>
          <w:t>a</w:t>
        </w:r>
      </w:ins>
      <w:ins w:id="77" w:author="Siva Swaminathan" w:date="2024-03-25T15:59:00Z">
        <w:r>
          <w:rPr>
            <w:lang w:eastAsia="zh-CN"/>
          </w:rPr>
          <w:t>.2</w:t>
        </w:r>
        <w:r>
          <w:rPr>
            <w:lang w:eastAsia="zh-CN"/>
          </w:rPr>
          <w:tab/>
        </w:r>
        <w:r>
          <w:t>Attributes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2F1085" w14:paraId="39A8D5CC" w14:textId="77777777" w:rsidTr="00AC4B62">
        <w:trPr>
          <w:cantSplit/>
          <w:jc w:val="center"/>
          <w:ins w:id="78" w:author="Siva Swaminathan" w:date="2024-03-25T15:59: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6B9A1B1" w14:textId="77777777" w:rsidR="002F1085" w:rsidRDefault="002F1085" w:rsidP="00AC4B62">
            <w:pPr>
              <w:pStyle w:val="TAH"/>
              <w:rPr>
                <w:ins w:id="79" w:author="Siva Swaminathan" w:date="2024-03-25T15:59:00Z"/>
              </w:rPr>
            </w:pPr>
            <w:ins w:id="80" w:author="Siva Swaminathan" w:date="2024-03-25T15:59: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A7CF3FE" w14:textId="77777777" w:rsidR="002F1085" w:rsidRDefault="002F1085" w:rsidP="00AC4B62">
            <w:pPr>
              <w:pStyle w:val="TAH"/>
              <w:rPr>
                <w:ins w:id="81" w:author="Siva Swaminathan" w:date="2024-03-25T15:59:00Z"/>
              </w:rPr>
            </w:pPr>
            <w:ins w:id="82" w:author="Siva Swaminathan" w:date="2024-03-25T15:59:00Z">
              <w: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36A9384E" w14:textId="77777777" w:rsidR="002F1085" w:rsidRDefault="002F1085" w:rsidP="00AC4B62">
            <w:pPr>
              <w:pStyle w:val="TAH"/>
              <w:rPr>
                <w:ins w:id="83" w:author="Siva Swaminathan" w:date="2024-03-25T15:59:00Z"/>
              </w:rPr>
            </w:pPr>
            <w:ins w:id="84" w:author="Siva Swaminathan" w:date="2024-03-25T15:59:00Z">
              <w: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4E1EACB" w14:textId="77777777" w:rsidR="002F1085" w:rsidRDefault="002F1085" w:rsidP="00AC4B62">
            <w:pPr>
              <w:pStyle w:val="TAH"/>
              <w:rPr>
                <w:ins w:id="85" w:author="Siva Swaminathan" w:date="2024-03-25T15:59:00Z"/>
              </w:rPr>
            </w:pPr>
            <w:ins w:id="86" w:author="Siva Swaminathan" w:date="2024-03-25T15:59:00Z">
              <w:r>
                <w:t>isWritable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9F93B26" w14:textId="77777777" w:rsidR="002F1085" w:rsidRDefault="002F1085" w:rsidP="00AC4B62">
            <w:pPr>
              <w:pStyle w:val="TAH"/>
              <w:rPr>
                <w:ins w:id="87" w:author="Siva Swaminathan" w:date="2024-03-25T15:59:00Z"/>
              </w:rPr>
            </w:pPr>
            <w:ins w:id="88" w:author="Siva Swaminathan" w:date="2024-03-25T15:59:00Z">
              <w:r>
                <w:rPr>
                  <w:rFonts w:cs="Arial"/>
                  <w:bCs/>
                  <w:szCs w:val="18"/>
                </w:rPr>
                <w:t>isInvariant</w:t>
              </w:r>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295EECA2" w14:textId="77777777" w:rsidR="002F1085" w:rsidRDefault="002F1085" w:rsidP="00AC4B62">
            <w:pPr>
              <w:pStyle w:val="TAH"/>
              <w:rPr>
                <w:ins w:id="89" w:author="Siva Swaminathan" w:date="2024-03-25T15:59:00Z"/>
              </w:rPr>
            </w:pPr>
            <w:ins w:id="90" w:author="Siva Swaminathan" w:date="2024-03-25T15:59:00Z">
              <w:r>
                <w:t>isNotifyable</w:t>
              </w:r>
            </w:ins>
          </w:p>
        </w:tc>
      </w:tr>
      <w:tr w:rsidR="002F1085" w14:paraId="68C2C1FF" w14:textId="77777777" w:rsidTr="00AC4B62">
        <w:trPr>
          <w:cantSplit/>
          <w:jc w:val="center"/>
          <w:ins w:id="91" w:author="Siva Swaminathan" w:date="2024-03-25T15:59:00Z"/>
        </w:trPr>
        <w:tc>
          <w:tcPr>
            <w:tcW w:w="3934" w:type="dxa"/>
            <w:tcBorders>
              <w:top w:val="single" w:sz="4" w:space="0" w:color="auto"/>
              <w:left w:val="single" w:sz="4" w:space="0" w:color="auto"/>
              <w:bottom w:val="single" w:sz="4" w:space="0" w:color="auto"/>
              <w:right w:val="single" w:sz="4" w:space="0" w:color="auto"/>
            </w:tcBorders>
            <w:shd w:val="pct10" w:color="auto" w:fill="FFFFFF"/>
          </w:tcPr>
          <w:p w14:paraId="1D1ECFE0" w14:textId="77777777" w:rsidR="002F1085" w:rsidRPr="00A94861" w:rsidRDefault="002F1085" w:rsidP="00AC4B62">
            <w:pPr>
              <w:pStyle w:val="TAL"/>
              <w:rPr>
                <w:ins w:id="92" w:author="Siva Swaminathan" w:date="2024-03-25T15:59:00Z"/>
                <w:lang w:eastAsia="zh-CN"/>
              </w:rPr>
            </w:pPr>
            <w:ins w:id="93" w:author="Siva Swaminathan" w:date="2024-03-25T16:13:00Z">
              <w:r>
                <w:rPr>
                  <w:rFonts w:ascii="Courier New" w:hAnsi="Courier New" w:cs="Courier New"/>
                  <w:lang w:eastAsia="zh-CN"/>
                </w:rPr>
                <w:t>tai</w:t>
              </w:r>
            </w:ins>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421972E8" w14:textId="77777777" w:rsidR="002F1085" w:rsidRPr="001A68B0" w:rsidRDefault="002F1085" w:rsidP="00AC4B62">
            <w:pPr>
              <w:pStyle w:val="TAH"/>
              <w:rPr>
                <w:ins w:id="94" w:author="Siva Swaminathan" w:date="2024-03-25T15:59:00Z"/>
                <w:b w:val="0"/>
                <w:lang w:eastAsia="zh-CN"/>
              </w:rPr>
            </w:pPr>
            <w:ins w:id="95" w:author="Siva Swaminathan" w:date="2024-03-25T15:59:00Z">
              <w:r w:rsidRPr="001A68B0">
                <w:rPr>
                  <w:rFonts w:hint="eastAsia"/>
                  <w:b w:val="0"/>
                  <w:lang w:eastAsia="zh-CN"/>
                </w:rPr>
                <w:t>M</w:t>
              </w:r>
            </w:ins>
          </w:p>
        </w:tc>
        <w:tc>
          <w:tcPr>
            <w:tcW w:w="1276" w:type="dxa"/>
            <w:tcBorders>
              <w:top w:val="single" w:sz="4" w:space="0" w:color="auto"/>
              <w:left w:val="single" w:sz="4" w:space="0" w:color="auto"/>
              <w:bottom w:val="single" w:sz="4" w:space="0" w:color="auto"/>
              <w:right w:val="single" w:sz="4" w:space="0" w:color="auto"/>
            </w:tcBorders>
            <w:shd w:val="pct10" w:color="auto" w:fill="FFFFFF"/>
          </w:tcPr>
          <w:p w14:paraId="655A0067" w14:textId="77777777" w:rsidR="002F1085" w:rsidRPr="001A68B0" w:rsidRDefault="002F1085" w:rsidP="00AC4B62">
            <w:pPr>
              <w:pStyle w:val="TAH"/>
              <w:rPr>
                <w:ins w:id="96" w:author="Siva Swaminathan" w:date="2024-03-25T15:59:00Z"/>
                <w:b w:val="0"/>
              </w:rPr>
            </w:pPr>
            <w:ins w:id="97" w:author="Siva Swaminathan" w:date="2024-03-25T15:59:00Z">
              <w:r w:rsidRPr="001A68B0">
                <w:rPr>
                  <w:b w:val="0"/>
                </w:rPr>
                <w:t>T</w:t>
              </w:r>
            </w:ins>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48CE4C41" w14:textId="77777777" w:rsidR="002F1085" w:rsidRPr="001A68B0" w:rsidRDefault="002F1085" w:rsidP="00AC4B62">
            <w:pPr>
              <w:pStyle w:val="TAH"/>
              <w:rPr>
                <w:ins w:id="98" w:author="Siva Swaminathan" w:date="2024-03-25T15:59:00Z"/>
                <w:b w:val="0"/>
              </w:rPr>
            </w:pPr>
            <w:ins w:id="99" w:author="Siva Swaminathan" w:date="2024-03-25T15:59:00Z">
              <w:r w:rsidRPr="001A68B0">
                <w:rPr>
                  <w:b w:val="0"/>
                </w:rPr>
                <w:t>T</w:t>
              </w:r>
            </w:ins>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2D50357A" w14:textId="77777777" w:rsidR="002F1085" w:rsidRPr="001A68B0" w:rsidRDefault="002F1085" w:rsidP="00AC4B62">
            <w:pPr>
              <w:pStyle w:val="TAH"/>
              <w:rPr>
                <w:ins w:id="100" w:author="Siva Swaminathan" w:date="2024-03-25T15:59:00Z"/>
                <w:rFonts w:cs="Arial"/>
                <w:b w:val="0"/>
                <w:bCs/>
                <w:szCs w:val="18"/>
              </w:rPr>
            </w:pPr>
            <w:ins w:id="101" w:author="Siva Swaminathan" w:date="2024-03-25T15:59:00Z">
              <w:r w:rsidRPr="001A68B0">
                <w:rPr>
                  <w:b w:val="0"/>
                </w:rPr>
                <w:t>F</w:t>
              </w:r>
            </w:ins>
          </w:p>
        </w:tc>
        <w:tc>
          <w:tcPr>
            <w:tcW w:w="1385" w:type="dxa"/>
            <w:tcBorders>
              <w:top w:val="single" w:sz="4" w:space="0" w:color="auto"/>
              <w:left w:val="single" w:sz="4" w:space="0" w:color="auto"/>
              <w:bottom w:val="single" w:sz="4" w:space="0" w:color="auto"/>
              <w:right w:val="single" w:sz="4" w:space="0" w:color="auto"/>
            </w:tcBorders>
            <w:shd w:val="pct10" w:color="auto" w:fill="FFFFFF"/>
          </w:tcPr>
          <w:p w14:paraId="79205751" w14:textId="77777777" w:rsidR="002F1085" w:rsidRPr="001A68B0" w:rsidRDefault="002F1085" w:rsidP="00AC4B62">
            <w:pPr>
              <w:pStyle w:val="TAH"/>
              <w:rPr>
                <w:ins w:id="102" w:author="Siva Swaminathan" w:date="2024-03-25T15:59:00Z"/>
                <w:b w:val="0"/>
              </w:rPr>
            </w:pPr>
            <w:ins w:id="103" w:author="Siva Swaminathan" w:date="2024-03-25T15:59:00Z">
              <w:r w:rsidRPr="001A68B0">
                <w:rPr>
                  <w:b w:val="0"/>
                  <w:lang w:eastAsia="zh-CN"/>
                </w:rPr>
                <w:t>T</w:t>
              </w:r>
            </w:ins>
          </w:p>
        </w:tc>
      </w:tr>
      <w:tr w:rsidR="002F1085" w14:paraId="55FEE527" w14:textId="77777777" w:rsidTr="00AC4B62">
        <w:trPr>
          <w:cantSplit/>
          <w:jc w:val="center"/>
          <w:ins w:id="104" w:author="Siva Swaminathan" w:date="2024-03-25T15:59:00Z"/>
        </w:trPr>
        <w:tc>
          <w:tcPr>
            <w:tcW w:w="3934" w:type="dxa"/>
            <w:tcBorders>
              <w:top w:val="single" w:sz="4" w:space="0" w:color="auto"/>
              <w:left w:val="single" w:sz="4" w:space="0" w:color="auto"/>
              <w:bottom w:val="single" w:sz="4" w:space="0" w:color="auto"/>
              <w:right w:val="single" w:sz="4" w:space="0" w:color="auto"/>
            </w:tcBorders>
          </w:tcPr>
          <w:p w14:paraId="12995258" w14:textId="77777777" w:rsidR="002F1085" w:rsidRDefault="002F1085" w:rsidP="00AC4B62">
            <w:pPr>
              <w:pStyle w:val="TAL"/>
              <w:rPr>
                <w:ins w:id="105" w:author="Siva Swaminathan" w:date="2024-03-25T15:59:00Z"/>
                <w:rFonts w:ascii="Courier New" w:hAnsi="Courier New" w:cs="Courier New"/>
                <w:lang w:eastAsia="zh-CN"/>
              </w:rPr>
            </w:pPr>
            <w:ins w:id="106" w:author="Siva Swaminathan" w:date="2024-03-25T16:13:00Z">
              <w:r>
                <w:rPr>
                  <w:rFonts w:ascii="Courier New" w:hAnsi="Courier New" w:cs="Courier New"/>
                  <w:lang w:eastAsia="zh-CN"/>
                </w:rPr>
                <w:t>nid</w:t>
              </w:r>
            </w:ins>
          </w:p>
        </w:tc>
        <w:tc>
          <w:tcPr>
            <w:tcW w:w="992" w:type="dxa"/>
            <w:tcBorders>
              <w:top w:val="single" w:sz="4" w:space="0" w:color="auto"/>
              <w:left w:val="single" w:sz="4" w:space="0" w:color="auto"/>
              <w:bottom w:val="single" w:sz="4" w:space="0" w:color="auto"/>
              <w:right w:val="single" w:sz="4" w:space="0" w:color="auto"/>
            </w:tcBorders>
          </w:tcPr>
          <w:p w14:paraId="1EF8B35E" w14:textId="77777777" w:rsidR="002F1085" w:rsidRDefault="002F1085" w:rsidP="00AC4B62">
            <w:pPr>
              <w:pStyle w:val="TAL"/>
              <w:jc w:val="center"/>
              <w:rPr>
                <w:ins w:id="107" w:author="Siva Swaminathan" w:date="2024-03-25T15:59:00Z"/>
                <w:lang w:eastAsia="zh-CN"/>
              </w:rPr>
            </w:pPr>
            <w:ins w:id="108" w:author="Siva Swaminathan" w:date="2024-03-25T15:59:00Z">
              <w:r>
                <w:t>M</w:t>
              </w:r>
            </w:ins>
          </w:p>
        </w:tc>
        <w:tc>
          <w:tcPr>
            <w:tcW w:w="1276" w:type="dxa"/>
            <w:tcBorders>
              <w:top w:val="single" w:sz="4" w:space="0" w:color="auto"/>
              <w:left w:val="single" w:sz="4" w:space="0" w:color="auto"/>
              <w:bottom w:val="single" w:sz="4" w:space="0" w:color="auto"/>
              <w:right w:val="single" w:sz="4" w:space="0" w:color="auto"/>
            </w:tcBorders>
          </w:tcPr>
          <w:p w14:paraId="4605D5DE" w14:textId="77777777" w:rsidR="002F1085" w:rsidRDefault="002F1085" w:rsidP="00AC4B62">
            <w:pPr>
              <w:pStyle w:val="TAL"/>
              <w:jc w:val="center"/>
              <w:rPr>
                <w:ins w:id="109" w:author="Siva Swaminathan" w:date="2024-03-25T15:59:00Z"/>
              </w:rPr>
            </w:pPr>
            <w:ins w:id="110" w:author="Siva Swaminathan" w:date="2024-03-25T15:59:00Z">
              <w:r>
                <w:t>T</w:t>
              </w:r>
            </w:ins>
          </w:p>
        </w:tc>
        <w:tc>
          <w:tcPr>
            <w:tcW w:w="1134" w:type="dxa"/>
            <w:tcBorders>
              <w:top w:val="single" w:sz="4" w:space="0" w:color="auto"/>
              <w:left w:val="single" w:sz="4" w:space="0" w:color="auto"/>
              <w:bottom w:val="single" w:sz="4" w:space="0" w:color="auto"/>
              <w:right w:val="single" w:sz="4" w:space="0" w:color="auto"/>
            </w:tcBorders>
          </w:tcPr>
          <w:p w14:paraId="68EA92BE" w14:textId="77777777" w:rsidR="002F1085" w:rsidRDefault="002F1085" w:rsidP="00AC4B62">
            <w:pPr>
              <w:pStyle w:val="TAL"/>
              <w:jc w:val="center"/>
              <w:rPr>
                <w:ins w:id="111" w:author="Siva Swaminathan" w:date="2024-03-25T15:59:00Z"/>
              </w:rPr>
            </w:pPr>
            <w:ins w:id="112" w:author="Siva Swaminathan" w:date="2024-03-25T15:59:00Z">
              <w:r>
                <w:t>T</w:t>
              </w:r>
            </w:ins>
          </w:p>
        </w:tc>
        <w:tc>
          <w:tcPr>
            <w:tcW w:w="1134" w:type="dxa"/>
            <w:tcBorders>
              <w:top w:val="single" w:sz="4" w:space="0" w:color="auto"/>
              <w:left w:val="single" w:sz="4" w:space="0" w:color="auto"/>
              <w:bottom w:val="single" w:sz="4" w:space="0" w:color="auto"/>
              <w:right w:val="single" w:sz="4" w:space="0" w:color="auto"/>
            </w:tcBorders>
          </w:tcPr>
          <w:p w14:paraId="0A0C6ED9" w14:textId="77777777" w:rsidR="002F1085" w:rsidRDefault="002F1085" w:rsidP="00AC4B62">
            <w:pPr>
              <w:pStyle w:val="TAL"/>
              <w:jc w:val="center"/>
              <w:rPr>
                <w:ins w:id="113" w:author="Siva Swaminathan" w:date="2024-03-25T15:59:00Z"/>
              </w:rPr>
            </w:pPr>
            <w:ins w:id="114" w:author="Siva Swaminathan" w:date="2024-03-25T15:59:00Z">
              <w:r>
                <w:t>F</w:t>
              </w:r>
            </w:ins>
          </w:p>
        </w:tc>
        <w:tc>
          <w:tcPr>
            <w:tcW w:w="1385" w:type="dxa"/>
            <w:tcBorders>
              <w:top w:val="single" w:sz="4" w:space="0" w:color="auto"/>
              <w:left w:val="single" w:sz="4" w:space="0" w:color="auto"/>
              <w:bottom w:val="single" w:sz="4" w:space="0" w:color="auto"/>
              <w:right w:val="single" w:sz="4" w:space="0" w:color="auto"/>
            </w:tcBorders>
          </w:tcPr>
          <w:p w14:paraId="1A053CEC" w14:textId="77777777" w:rsidR="002F1085" w:rsidRDefault="002F1085" w:rsidP="00AC4B62">
            <w:pPr>
              <w:pStyle w:val="TAL"/>
              <w:jc w:val="center"/>
              <w:rPr>
                <w:ins w:id="115" w:author="Siva Swaminathan" w:date="2024-03-25T15:59:00Z"/>
                <w:lang w:eastAsia="zh-CN"/>
              </w:rPr>
            </w:pPr>
            <w:ins w:id="116" w:author="Siva Swaminathan" w:date="2024-03-25T15:59:00Z">
              <w:r>
                <w:rPr>
                  <w:lang w:eastAsia="zh-CN"/>
                </w:rPr>
                <w:t>T</w:t>
              </w:r>
            </w:ins>
          </w:p>
        </w:tc>
      </w:tr>
    </w:tbl>
    <w:p w14:paraId="2EA9E495" w14:textId="77777777" w:rsidR="002F1085" w:rsidRDefault="002F1085" w:rsidP="002F1085">
      <w:pPr>
        <w:rPr>
          <w:ins w:id="117" w:author="Siva Swaminathan" w:date="2024-03-25T15:59:00Z"/>
          <w:lang w:eastAsia="zh-CN"/>
        </w:rPr>
      </w:pPr>
    </w:p>
    <w:p w14:paraId="46B2F2AF" w14:textId="77777777" w:rsidR="002F1085" w:rsidRDefault="002F1085" w:rsidP="002F1085">
      <w:pPr>
        <w:pStyle w:val="Heading4"/>
        <w:rPr>
          <w:ins w:id="118" w:author="Siva Swaminathan" w:date="2024-03-25T15:59:00Z"/>
        </w:rPr>
      </w:pPr>
      <w:ins w:id="119" w:author="Siva Swaminathan" w:date="2024-03-25T15:59:00Z">
        <w:r>
          <w:t>4.3.</w:t>
        </w:r>
      </w:ins>
      <w:ins w:id="120" w:author="Siva Swaminathan" w:date="2024-03-25T17:43:00Z">
        <w:r>
          <w:t>a</w:t>
        </w:r>
      </w:ins>
      <w:ins w:id="121" w:author="Siva Swaminathan" w:date="2024-03-25T15:59:00Z">
        <w:r>
          <w:t>.3</w:t>
        </w:r>
        <w:r>
          <w:tab/>
          <w:t>Attribute constraints</w:t>
        </w:r>
      </w:ins>
    </w:p>
    <w:p w14:paraId="5A14F326" w14:textId="77777777" w:rsidR="002F1085" w:rsidRPr="00744E0C" w:rsidRDefault="002F1085" w:rsidP="002F1085">
      <w:pPr>
        <w:rPr>
          <w:ins w:id="122" w:author="Siva Swaminathan" w:date="2024-03-25T15:59:00Z"/>
        </w:rPr>
      </w:pPr>
      <w:ins w:id="123" w:author="Siva Swaminathan" w:date="2024-03-25T15:59:00Z">
        <w:r>
          <w:t>None.</w:t>
        </w:r>
      </w:ins>
    </w:p>
    <w:p w14:paraId="70C0CEE5" w14:textId="77777777" w:rsidR="002F1085" w:rsidRDefault="002F1085" w:rsidP="002F1085">
      <w:pPr>
        <w:pStyle w:val="Heading4"/>
        <w:rPr>
          <w:ins w:id="124" w:author="Siva Swaminathan" w:date="2024-03-25T15:59:00Z"/>
          <w:lang w:val="en-US"/>
        </w:rPr>
      </w:pPr>
      <w:ins w:id="125" w:author="Siva Swaminathan" w:date="2024-03-25T15:59:00Z">
        <w:r>
          <w:rPr>
            <w:lang w:val="en-US"/>
          </w:rPr>
          <w:t>4.3.</w:t>
        </w:r>
      </w:ins>
      <w:ins w:id="126" w:author="Siva Swaminathan" w:date="2024-03-25T17:43:00Z">
        <w:r>
          <w:rPr>
            <w:lang w:val="en-US"/>
          </w:rPr>
          <w:t>a</w:t>
        </w:r>
      </w:ins>
      <w:ins w:id="127" w:author="Siva Swaminathan" w:date="2024-03-25T15:59:00Z">
        <w:r>
          <w:rPr>
            <w:lang w:val="en-US"/>
          </w:rPr>
          <w:t>.</w:t>
        </w:r>
        <w:r>
          <w:rPr>
            <w:lang w:val="en-US" w:eastAsia="zh-CN"/>
          </w:rPr>
          <w:t>4</w:t>
        </w:r>
        <w:r>
          <w:rPr>
            <w:lang w:val="en-US"/>
          </w:rPr>
          <w:tab/>
          <w:t>Notifications</w:t>
        </w:r>
      </w:ins>
    </w:p>
    <w:p w14:paraId="2880564F" w14:textId="2FCE1C15" w:rsidR="000B4904" w:rsidRDefault="002F1085" w:rsidP="002F1085">
      <w:pPr>
        <w:rPr>
          <w:noProof/>
        </w:rPr>
      </w:pPr>
      <w:ins w:id="128" w:author="Siva Swaminathan" w:date="2024-03-25T15:59:00Z">
        <w:r>
          <w:t>The common notifications defined in clause 4.5 are valid for this IOC, without exceptions.</w:t>
        </w:r>
      </w:ins>
    </w:p>
    <w:bookmarkEnd w:id="0"/>
    <w:p w14:paraId="259BC87C" w14:textId="2472956B" w:rsidR="000C1B1C" w:rsidRDefault="002F1085" w:rsidP="000C1B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000C1B1C">
        <w:rPr>
          <w:b/>
          <w:i/>
        </w:rPr>
        <w:t xml:space="preserve"> of </w:t>
      </w:r>
      <w:r>
        <w:rPr>
          <w:b/>
          <w:i/>
        </w:rPr>
        <w:t xml:space="preserve">next </w:t>
      </w:r>
      <w:r w:rsidR="000C1B1C">
        <w:rPr>
          <w:b/>
          <w:i/>
        </w:rPr>
        <w:t>Change</w:t>
      </w:r>
    </w:p>
    <w:p w14:paraId="4F4E4999" w14:textId="77777777" w:rsidR="002F1085" w:rsidRDefault="002F1085" w:rsidP="002F1085">
      <w:pPr>
        <w:pStyle w:val="Heading3"/>
      </w:pPr>
      <w:bookmarkStart w:id="129" w:name="_Toc20150485"/>
      <w:bookmarkStart w:id="130" w:name="_Toc27479748"/>
      <w:bookmarkStart w:id="131" w:name="_Toc36025283"/>
      <w:bookmarkStart w:id="132" w:name="_Toc44516390"/>
      <w:bookmarkStart w:id="133" w:name="_Toc45272705"/>
      <w:bookmarkStart w:id="134" w:name="_Toc51754703"/>
      <w:bookmarkStart w:id="135" w:name="_Toc153371604"/>
      <w:r>
        <w:t>4.4.1</w:t>
      </w:r>
      <w:r>
        <w:tab/>
        <w:t>Attribute properties</w:t>
      </w:r>
      <w:bookmarkEnd w:id="129"/>
      <w:bookmarkEnd w:id="130"/>
      <w:bookmarkEnd w:id="131"/>
      <w:bookmarkEnd w:id="132"/>
      <w:bookmarkEnd w:id="133"/>
      <w:bookmarkEnd w:id="134"/>
      <w:bookmarkEnd w:id="135"/>
    </w:p>
    <w:p w14:paraId="096A4B13" w14:textId="77777777" w:rsidR="002F1085" w:rsidRDefault="002F1085" w:rsidP="002F1085">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F1085" w:rsidRPr="00B26339" w14:paraId="010D023B" w14:textId="77777777" w:rsidTr="00AC4B62">
        <w:trPr>
          <w:cantSplit/>
          <w:tblHeader/>
          <w:jc w:val="center"/>
        </w:trPr>
        <w:tc>
          <w:tcPr>
            <w:tcW w:w="2547" w:type="dxa"/>
            <w:shd w:val="clear" w:color="auto" w:fill="BFBFBF"/>
          </w:tcPr>
          <w:p w14:paraId="4DCEDF3C" w14:textId="77777777" w:rsidR="002F1085" w:rsidRPr="00B26339" w:rsidRDefault="002F1085" w:rsidP="00AC4B62">
            <w:pPr>
              <w:pStyle w:val="TAH"/>
              <w:rPr>
                <w:rFonts w:cs="Arial"/>
                <w:szCs w:val="18"/>
              </w:rPr>
            </w:pPr>
            <w:r w:rsidRPr="00B26339">
              <w:rPr>
                <w:rFonts w:cs="Arial"/>
                <w:szCs w:val="18"/>
              </w:rPr>
              <w:t>Attribute Name</w:t>
            </w:r>
          </w:p>
        </w:tc>
        <w:tc>
          <w:tcPr>
            <w:tcW w:w="5245" w:type="dxa"/>
            <w:shd w:val="clear" w:color="auto" w:fill="BFBFBF"/>
          </w:tcPr>
          <w:p w14:paraId="1456D7A4" w14:textId="77777777" w:rsidR="002F1085" w:rsidRPr="00D833F4" w:rsidRDefault="002F1085" w:rsidP="00AC4B62">
            <w:pPr>
              <w:pStyle w:val="TAH"/>
              <w:rPr>
                <w:szCs w:val="18"/>
              </w:rPr>
            </w:pPr>
            <w:r w:rsidRPr="00D833F4">
              <w:rPr>
                <w:szCs w:val="18"/>
              </w:rPr>
              <w:t>Documentation and Allowed Values</w:t>
            </w:r>
          </w:p>
        </w:tc>
        <w:tc>
          <w:tcPr>
            <w:tcW w:w="1984" w:type="dxa"/>
            <w:shd w:val="clear" w:color="auto" w:fill="BFBFBF"/>
          </w:tcPr>
          <w:p w14:paraId="629B760F" w14:textId="77777777" w:rsidR="002F1085" w:rsidRPr="00D833F4" w:rsidRDefault="002F1085" w:rsidP="00AC4B62">
            <w:pPr>
              <w:pStyle w:val="TAH"/>
              <w:rPr>
                <w:szCs w:val="18"/>
              </w:rPr>
            </w:pPr>
            <w:r w:rsidRPr="00D833F4">
              <w:rPr>
                <w:szCs w:val="18"/>
              </w:rPr>
              <w:t>Properties</w:t>
            </w:r>
          </w:p>
        </w:tc>
      </w:tr>
      <w:tr w:rsidR="002F1085" w:rsidRPr="00B26339" w14:paraId="404F556B" w14:textId="77777777" w:rsidTr="00AC4B62">
        <w:trPr>
          <w:cantSplit/>
          <w:jc w:val="center"/>
        </w:trPr>
        <w:tc>
          <w:tcPr>
            <w:tcW w:w="2547" w:type="dxa"/>
          </w:tcPr>
          <w:p w14:paraId="6B1B50AC" w14:textId="77777777" w:rsidR="002F1085" w:rsidRPr="0061649B" w:rsidRDefault="002F1085" w:rsidP="00AC4B62">
            <w:pPr>
              <w:pStyle w:val="TAL"/>
              <w:rPr>
                <w:rFonts w:cs="Arial"/>
                <w:szCs w:val="18"/>
              </w:rPr>
            </w:pPr>
            <w:r w:rsidRPr="00B940D8">
              <w:rPr>
                <w:rFonts w:cs="Arial"/>
                <w:szCs w:val="18"/>
              </w:rPr>
              <w:t>numberOfFiles</w:t>
            </w:r>
          </w:p>
        </w:tc>
        <w:tc>
          <w:tcPr>
            <w:tcW w:w="5245" w:type="dxa"/>
          </w:tcPr>
          <w:p w14:paraId="11F2BC04" w14:textId="77777777" w:rsidR="002F1085" w:rsidRPr="00B940D8" w:rsidRDefault="002F1085" w:rsidP="00AC4B62">
            <w:pPr>
              <w:pStyle w:val="TAL"/>
              <w:rPr>
                <w:rFonts w:cs="Arial"/>
                <w:szCs w:val="18"/>
              </w:rPr>
            </w:pPr>
            <w:r w:rsidRPr="00B940D8">
              <w:rPr>
                <w:rFonts w:cs="Arial"/>
                <w:szCs w:val="18"/>
              </w:rPr>
              <w:t>Number of files in a file collection.</w:t>
            </w:r>
          </w:p>
          <w:p w14:paraId="2823A944" w14:textId="77777777" w:rsidR="002F1085" w:rsidRPr="00B940D8" w:rsidRDefault="002F1085" w:rsidP="00AC4B62">
            <w:pPr>
              <w:pStyle w:val="TAL"/>
              <w:rPr>
                <w:rFonts w:cs="Arial"/>
                <w:szCs w:val="18"/>
              </w:rPr>
            </w:pPr>
          </w:p>
          <w:p w14:paraId="7B2157F0" w14:textId="77777777" w:rsidR="002F1085" w:rsidRPr="0061649B" w:rsidRDefault="002F1085" w:rsidP="00AC4B62">
            <w:pPr>
              <w:pStyle w:val="TAL"/>
              <w:rPr>
                <w:rFonts w:cs="Arial"/>
                <w:szCs w:val="18"/>
              </w:rPr>
            </w:pPr>
            <w:r w:rsidRPr="00B940D8">
              <w:rPr>
                <w:szCs w:val="18"/>
              </w:rPr>
              <w:t>allowedValues: NA</w:t>
            </w:r>
          </w:p>
        </w:tc>
        <w:tc>
          <w:tcPr>
            <w:tcW w:w="1984" w:type="dxa"/>
          </w:tcPr>
          <w:p w14:paraId="493781E8"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Type: Integer</w:t>
            </w:r>
          </w:p>
          <w:p w14:paraId="717F7486"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multiplicity: 1</w:t>
            </w:r>
          </w:p>
          <w:p w14:paraId="41A63151"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isOrdered: N/A</w:t>
            </w:r>
          </w:p>
          <w:p w14:paraId="1FBEB4FD"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7232091A"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04941752" w14:textId="77777777" w:rsidR="002F1085" w:rsidRPr="0061649B" w:rsidRDefault="002F1085" w:rsidP="00AC4B62">
            <w:pPr>
              <w:pStyle w:val="TAL"/>
            </w:pPr>
            <w:r w:rsidRPr="00B940D8">
              <w:rPr>
                <w:rFonts w:cs="Arial"/>
                <w:szCs w:val="18"/>
              </w:rPr>
              <w:t>isNullable: False</w:t>
            </w:r>
          </w:p>
        </w:tc>
      </w:tr>
      <w:tr w:rsidR="002F1085" w:rsidRPr="00B26339" w14:paraId="1BA69E0A" w14:textId="77777777" w:rsidTr="00AC4B62">
        <w:trPr>
          <w:cantSplit/>
          <w:jc w:val="center"/>
        </w:trPr>
        <w:tc>
          <w:tcPr>
            <w:tcW w:w="2547" w:type="dxa"/>
          </w:tcPr>
          <w:p w14:paraId="3E8CBF4A" w14:textId="77777777" w:rsidR="002F1085" w:rsidRPr="0061649B" w:rsidRDefault="002F1085" w:rsidP="00AC4B62">
            <w:pPr>
              <w:pStyle w:val="TAL"/>
              <w:rPr>
                <w:rFonts w:cs="Arial"/>
                <w:szCs w:val="18"/>
              </w:rPr>
            </w:pPr>
            <w:r w:rsidRPr="00B940D8">
              <w:rPr>
                <w:rFonts w:cs="Arial"/>
                <w:szCs w:val="18"/>
              </w:rPr>
              <w:t>fileLocation</w:t>
            </w:r>
          </w:p>
        </w:tc>
        <w:tc>
          <w:tcPr>
            <w:tcW w:w="5245" w:type="dxa"/>
          </w:tcPr>
          <w:p w14:paraId="3893566C" w14:textId="77777777" w:rsidR="002F1085" w:rsidRPr="00B940D8" w:rsidRDefault="002F1085" w:rsidP="00AC4B62">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07672D3A" w14:textId="77777777" w:rsidR="002F1085" w:rsidRPr="00B940D8" w:rsidRDefault="002F1085" w:rsidP="00AC4B62">
            <w:pPr>
              <w:pStyle w:val="TAL"/>
              <w:rPr>
                <w:rFonts w:cs="Arial"/>
                <w:szCs w:val="18"/>
              </w:rPr>
            </w:pPr>
          </w:p>
          <w:p w14:paraId="1C3EC232" w14:textId="77777777" w:rsidR="002F1085" w:rsidRPr="00B940D8" w:rsidRDefault="002F1085" w:rsidP="00AC4B62">
            <w:pPr>
              <w:pStyle w:val="TAL"/>
              <w:rPr>
                <w:rFonts w:cs="Arial"/>
                <w:szCs w:val="18"/>
              </w:rPr>
            </w:pPr>
            <w:r w:rsidRPr="00B940D8">
              <w:rPr>
                <w:rFonts w:cs="Arial"/>
                <w:szCs w:val="18"/>
              </w:rPr>
              <w:t>The allowed file transfer protocols are:</w:t>
            </w:r>
          </w:p>
          <w:p w14:paraId="2EACAD84" w14:textId="77777777" w:rsidR="002F1085" w:rsidRPr="00B940D8" w:rsidRDefault="002F1085" w:rsidP="00AC4B62">
            <w:pPr>
              <w:pStyle w:val="TAL"/>
              <w:rPr>
                <w:rFonts w:cs="Arial"/>
                <w:szCs w:val="18"/>
              </w:rPr>
            </w:pPr>
            <w:r w:rsidRPr="00B940D8">
              <w:rPr>
                <w:lang w:eastAsia="zh-CN"/>
              </w:rPr>
              <w:t xml:space="preserve">- </w:t>
            </w:r>
            <w:r w:rsidRPr="00B940D8">
              <w:t>sftp</w:t>
            </w:r>
          </w:p>
          <w:p w14:paraId="31896105" w14:textId="77777777" w:rsidR="002F1085" w:rsidRPr="00B940D8" w:rsidRDefault="002F1085" w:rsidP="00AC4B62">
            <w:pPr>
              <w:pStyle w:val="TAL"/>
              <w:rPr>
                <w:rFonts w:cs="Arial"/>
                <w:szCs w:val="18"/>
              </w:rPr>
            </w:pPr>
            <w:r w:rsidRPr="00B940D8">
              <w:rPr>
                <w:rFonts w:cs="Arial"/>
                <w:szCs w:val="18"/>
              </w:rPr>
              <w:t>- ftpes</w:t>
            </w:r>
          </w:p>
          <w:p w14:paraId="7E5BBBE7" w14:textId="77777777" w:rsidR="002F1085" w:rsidRPr="00B940D8" w:rsidRDefault="002F1085" w:rsidP="00AC4B62">
            <w:pPr>
              <w:pStyle w:val="TAL"/>
              <w:rPr>
                <w:rFonts w:cs="Arial"/>
                <w:szCs w:val="18"/>
              </w:rPr>
            </w:pPr>
            <w:r w:rsidRPr="00B940D8">
              <w:rPr>
                <w:rFonts w:cs="Arial"/>
                <w:szCs w:val="18"/>
              </w:rPr>
              <w:t>- https</w:t>
            </w:r>
          </w:p>
          <w:p w14:paraId="20448AE0" w14:textId="77777777" w:rsidR="002F1085" w:rsidRPr="00B940D8" w:rsidRDefault="002F1085" w:rsidP="00AC4B62">
            <w:pPr>
              <w:pStyle w:val="TAL"/>
              <w:rPr>
                <w:rFonts w:cs="Arial"/>
                <w:szCs w:val="18"/>
              </w:rPr>
            </w:pPr>
          </w:p>
          <w:p w14:paraId="009073E4" w14:textId="77777777" w:rsidR="002F1085" w:rsidRPr="00B940D8" w:rsidRDefault="002F1085" w:rsidP="00AC4B62">
            <w:pPr>
              <w:pStyle w:val="TAL"/>
              <w:rPr>
                <w:rFonts w:cs="Arial"/>
                <w:szCs w:val="18"/>
              </w:rPr>
            </w:pPr>
            <w:r w:rsidRPr="00B940D8">
              <w:rPr>
                <w:rFonts w:cs="Arial"/>
                <w:szCs w:val="18"/>
              </w:rPr>
              <w:t>Examples:</w:t>
            </w:r>
          </w:p>
          <w:p w14:paraId="40BAB45D" w14:textId="77777777" w:rsidR="002F1085" w:rsidRPr="00B940D8" w:rsidRDefault="002F1085" w:rsidP="00AC4B62">
            <w:pPr>
              <w:pStyle w:val="TAL"/>
            </w:pPr>
            <w:r w:rsidRPr="00B940D8">
              <w:t>"sftp://companyA.com/datastore/fileName.xml",</w:t>
            </w:r>
          </w:p>
          <w:p w14:paraId="55A63903" w14:textId="77777777" w:rsidR="002F1085" w:rsidRPr="00B940D8" w:rsidRDefault="002F1085" w:rsidP="00AC4B62">
            <w:pPr>
              <w:pStyle w:val="TAL"/>
            </w:pPr>
            <w:r w:rsidRPr="00B940D8">
              <w:t>"https://companyA.com/ManagedElement=1/Files=1/File=1</w:t>
            </w:r>
          </w:p>
          <w:p w14:paraId="64E61C9A" w14:textId="77777777" w:rsidR="002F1085" w:rsidRPr="00B940D8" w:rsidRDefault="002F1085" w:rsidP="00AC4B62">
            <w:pPr>
              <w:pStyle w:val="TAL"/>
              <w:rPr>
                <w:rFonts w:cs="Arial"/>
                <w:szCs w:val="18"/>
              </w:rPr>
            </w:pPr>
          </w:p>
          <w:p w14:paraId="6AE42B17" w14:textId="77777777" w:rsidR="002F1085" w:rsidRPr="0061649B" w:rsidRDefault="002F1085" w:rsidP="00AC4B62">
            <w:pPr>
              <w:pStyle w:val="TAL"/>
              <w:rPr>
                <w:rFonts w:cs="Arial"/>
                <w:szCs w:val="18"/>
              </w:rPr>
            </w:pPr>
            <w:r w:rsidRPr="00B940D8">
              <w:rPr>
                <w:szCs w:val="18"/>
              </w:rPr>
              <w:t>allowedValues: NA</w:t>
            </w:r>
          </w:p>
        </w:tc>
        <w:tc>
          <w:tcPr>
            <w:tcW w:w="1984" w:type="dxa"/>
          </w:tcPr>
          <w:p w14:paraId="4E5607D1"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Type: String</w:t>
            </w:r>
          </w:p>
          <w:p w14:paraId="5576BD82"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multiplicity: 1</w:t>
            </w:r>
          </w:p>
          <w:p w14:paraId="4751033C"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isOrdered: N/A</w:t>
            </w:r>
          </w:p>
          <w:p w14:paraId="09F5FAEE"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3CA81FAE"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18D417ED" w14:textId="77777777" w:rsidR="002F1085" w:rsidRPr="0061649B" w:rsidRDefault="002F1085" w:rsidP="00AC4B62">
            <w:pPr>
              <w:pStyle w:val="TAL"/>
            </w:pPr>
            <w:r w:rsidRPr="00B940D8">
              <w:rPr>
                <w:rFonts w:cs="Arial"/>
                <w:szCs w:val="18"/>
              </w:rPr>
              <w:t>isNullable: False</w:t>
            </w:r>
          </w:p>
        </w:tc>
      </w:tr>
      <w:tr w:rsidR="002F1085" w:rsidRPr="00B26339" w14:paraId="636BC376" w14:textId="77777777" w:rsidTr="00AC4B62">
        <w:trPr>
          <w:cantSplit/>
          <w:jc w:val="center"/>
        </w:trPr>
        <w:tc>
          <w:tcPr>
            <w:tcW w:w="2547" w:type="dxa"/>
          </w:tcPr>
          <w:p w14:paraId="6209AF49" w14:textId="77777777" w:rsidR="002F1085" w:rsidRPr="0061649B" w:rsidRDefault="002F1085" w:rsidP="00AC4B62">
            <w:pPr>
              <w:pStyle w:val="TAL"/>
              <w:rPr>
                <w:rFonts w:cs="Arial"/>
                <w:szCs w:val="18"/>
              </w:rPr>
            </w:pPr>
            <w:r w:rsidRPr="00B940D8">
              <w:rPr>
                <w:rFonts w:cs="Arial"/>
                <w:szCs w:val="18"/>
              </w:rPr>
              <w:t>fileCompression</w:t>
            </w:r>
          </w:p>
        </w:tc>
        <w:tc>
          <w:tcPr>
            <w:tcW w:w="5245" w:type="dxa"/>
          </w:tcPr>
          <w:p w14:paraId="28967291" w14:textId="77777777" w:rsidR="002F1085" w:rsidRPr="00B940D8" w:rsidRDefault="002F1085" w:rsidP="00AC4B62">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2EB5DF7F" w14:textId="77777777" w:rsidR="002F1085" w:rsidRPr="00B940D8" w:rsidRDefault="002F1085" w:rsidP="00AC4B62">
            <w:pPr>
              <w:pStyle w:val="TAL"/>
              <w:rPr>
                <w:szCs w:val="18"/>
              </w:rPr>
            </w:pPr>
          </w:p>
          <w:p w14:paraId="124BD52B" w14:textId="77777777" w:rsidR="002F1085" w:rsidRPr="0061649B" w:rsidRDefault="002F1085" w:rsidP="00AC4B62">
            <w:pPr>
              <w:pStyle w:val="TAL"/>
              <w:rPr>
                <w:rFonts w:cs="Arial"/>
                <w:szCs w:val="18"/>
              </w:rPr>
            </w:pPr>
            <w:r w:rsidRPr="00B940D8">
              <w:rPr>
                <w:szCs w:val="18"/>
              </w:rPr>
              <w:t>allowedValues: N/A</w:t>
            </w:r>
          </w:p>
        </w:tc>
        <w:tc>
          <w:tcPr>
            <w:tcW w:w="1984" w:type="dxa"/>
          </w:tcPr>
          <w:p w14:paraId="023D97C9"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Type: String</w:t>
            </w:r>
          </w:p>
          <w:p w14:paraId="0FF4A03C"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multiplicity: 1</w:t>
            </w:r>
          </w:p>
          <w:p w14:paraId="36B3E9B4"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isOrdered: N/A</w:t>
            </w:r>
          </w:p>
          <w:p w14:paraId="2F1968F2"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7CDBDB7C"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19802081" w14:textId="77777777" w:rsidR="002F1085" w:rsidRPr="0061649B" w:rsidRDefault="002F1085" w:rsidP="00AC4B62">
            <w:pPr>
              <w:pStyle w:val="TAL"/>
            </w:pPr>
            <w:r w:rsidRPr="00B940D8">
              <w:rPr>
                <w:rFonts w:cs="Arial"/>
                <w:szCs w:val="18"/>
              </w:rPr>
              <w:t>isNullable: False</w:t>
            </w:r>
          </w:p>
        </w:tc>
      </w:tr>
      <w:tr w:rsidR="002F1085" w:rsidRPr="00B26339" w14:paraId="036C4462" w14:textId="77777777" w:rsidTr="00AC4B62">
        <w:trPr>
          <w:cantSplit/>
          <w:jc w:val="center"/>
        </w:trPr>
        <w:tc>
          <w:tcPr>
            <w:tcW w:w="2547" w:type="dxa"/>
          </w:tcPr>
          <w:p w14:paraId="38367476" w14:textId="77777777" w:rsidR="002F1085" w:rsidRPr="0061649B" w:rsidRDefault="002F1085" w:rsidP="00AC4B62">
            <w:pPr>
              <w:pStyle w:val="TAL"/>
              <w:rPr>
                <w:rFonts w:cs="Arial"/>
                <w:szCs w:val="18"/>
              </w:rPr>
            </w:pPr>
            <w:r w:rsidRPr="00B940D8">
              <w:rPr>
                <w:rFonts w:cs="Arial"/>
                <w:szCs w:val="18"/>
              </w:rPr>
              <w:t>fileSize</w:t>
            </w:r>
          </w:p>
        </w:tc>
        <w:tc>
          <w:tcPr>
            <w:tcW w:w="5245" w:type="dxa"/>
          </w:tcPr>
          <w:p w14:paraId="1C1EB09B" w14:textId="77777777" w:rsidR="002F1085" w:rsidRPr="00B940D8" w:rsidRDefault="002F1085" w:rsidP="00AC4B62">
            <w:pPr>
              <w:pStyle w:val="TAL"/>
              <w:rPr>
                <w:rFonts w:cs="Arial"/>
                <w:szCs w:val="18"/>
              </w:rPr>
            </w:pPr>
            <w:r w:rsidRPr="00B940D8">
              <w:rPr>
                <w:rFonts w:cs="Arial"/>
                <w:szCs w:val="18"/>
              </w:rPr>
              <w:t>Size of the file.</w:t>
            </w:r>
          </w:p>
          <w:p w14:paraId="6069E6B3" w14:textId="77777777" w:rsidR="002F1085" w:rsidRPr="00B940D8" w:rsidRDefault="002F1085" w:rsidP="00AC4B62">
            <w:pPr>
              <w:pStyle w:val="TAL"/>
              <w:rPr>
                <w:rFonts w:cs="Arial"/>
                <w:szCs w:val="18"/>
              </w:rPr>
            </w:pPr>
          </w:p>
          <w:p w14:paraId="59C44A4D" w14:textId="77777777" w:rsidR="002F1085" w:rsidRPr="00B940D8" w:rsidRDefault="002F1085" w:rsidP="00AC4B62">
            <w:pPr>
              <w:pStyle w:val="TAL"/>
              <w:rPr>
                <w:rFonts w:cs="Arial"/>
                <w:szCs w:val="18"/>
              </w:rPr>
            </w:pPr>
            <w:r w:rsidRPr="00B940D8">
              <w:rPr>
                <w:rFonts w:cs="Arial"/>
                <w:szCs w:val="18"/>
              </w:rPr>
              <w:t>Unit is byte.</w:t>
            </w:r>
          </w:p>
          <w:p w14:paraId="5A634DAE" w14:textId="77777777" w:rsidR="002F1085" w:rsidRPr="00B940D8" w:rsidRDefault="002F1085" w:rsidP="00AC4B62">
            <w:pPr>
              <w:pStyle w:val="TAL"/>
              <w:rPr>
                <w:rFonts w:cs="Arial"/>
                <w:szCs w:val="18"/>
              </w:rPr>
            </w:pPr>
          </w:p>
          <w:p w14:paraId="2EA7E0A8" w14:textId="77777777" w:rsidR="002F1085" w:rsidRPr="0061649B" w:rsidRDefault="002F1085" w:rsidP="00AC4B62">
            <w:pPr>
              <w:pStyle w:val="TAL"/>
              <w:rPr>
                <w:rFonts w:cs="Arial"/>
                <w:szCs w:val="18"/>
              </w:rPr>
            </w:pPr>
            <w:r w:rsidRPr="00B940D8">
              <w:rPr>
                <w:szCs w:val="18"/>
              </w:rPr>
              <w:t>allowedValues: non-negative integers</w:t>
            </w:r>
          </w:p>
        </w:tc>
        <w:tc>
          <w:tcPr>
            <w:tcW w:w="1984" w:type="dxa"/>
          </w:tcPr>
          <w:p w14:paraId="79625BB4"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Type: Integer</w:t>
            </w:r>
          </w:p>
          <w:p w14:paraId="4D64FDF4"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multiplicity: 1</w:t>
            </w:r>
          </w:p>
          <w:p w14:paraId="366F5355"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isOrdered: N/A</w:t>
            </w:r>
          </w:p>
          <w:p w14:paraId="67DCA79D"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171713AB"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6B5A5498" w14:textId="77777777" w:rsidR="002F1085" w:rsidRPr="0061649B" w:rsidRDefault="002F1085" w:rsidP="00AC4B62">
            <w:pPr>
              <w:pStyle w:val="TAL"/>
            </w:pPr>
            <w:r w:rsidRPr="00B940D8">
              <w:rPr>
                <w:rFonts w:cs="Arial"/>
                <w:szCs w:val="18"/>
              </w:rPr>
              <w:t>isNullable: False</w:t>
            </w:r>
          </w:p>
        </w:tc>
      </w:tr>
      <w:tr w:rsidR="002F1085" w:rsidRPr="00B26339" w14:paraId="26DDB9F0" w14:textId="77777777" w:rsidTr="00AC4B62">
        <w:trPr>
          <w:cantSplit/>
          <w:jc w:val="center"/>
        </w:trPr>
        <w:tc>
          <w:tcPr>
            <w:tcW w:w="2547" w:type="dxa"/>
          </w:tcPr>
          <w:p w14:paraId="6B880C23" w14:textId="77777777" w:rsidR="002F1085" w:rsidRPr="0061649B" w:rsidRDefault="002F1085" w:rsidP="00AC4B62">
            <w:pPr>
              <w:pStyle w:val="TAL"/>
              <w:rPr>
                <w:rFonts w:cs="Arial"/>
                <w:szCs w:val="18"/>
              </w:rPr>
            </w:pPr>
            <w:r w:rsidRPr="00B940D8">
              <w:rPr>
                <w:rFonts w:cs="Arial"/>
                <w:szCs w:val="18"/>
              </w:rPr>
              <w:t>fileDataType</w:t>
            </w:r>
          </w:p>
        </w:tc>
        <w:tc>
          <w:tcPr>
            <w:tcW w:w="5245" w:type="dxa"/>
          </w:tcPr>
          <w:p w14:paraId="5D467ED1" w14:textId="77777777" w:rsidR="002F1085" w:rsidRPr="00B940D8" w:rsidRDefault="002F1085" w:rsidP="00AC4B62">
            <w:pPr>
              <w:pStyle w:val="TAL"/>
            </w:pPr>
            <w:r w:rsidRPr="00B940D8">
              <w:t>Type of the management data stored in the file.</w:t>
            </w:r>
          </w:p>
          <w:p w14:paraId="747C0B8A" w14:textId="77777777" w:rsidR="002F1085" w:rsidRPr="00B940D8" w:rsidRDefault="002F1085" w:rsidP="00AC4B62">
            <w:pPr>
              <w:pStyle w:val="TAL"/>
            </w:pPr>
          </w:p>
          <w:p w14:paraId="55D39163" w14:textId="77777777" w:rsidR="002F1085" w:rsidRPr="00B940D8" w:rsidRDefault="002F1085" w:rsidP="00AC4B62">
            <w:pPr>
              <w:pStyle w:val="TAL"/>
            </w:pPr>
            <w:r w:rsidRPr="00B940D8">
              <w:t>AllowedValues</w:t>
            </w:r>
            <w:r w:rsidRPr="00B940D8">
              <w:rPr>
                <w:rFonts w:ascii="Courier New" w:hAnsi="Courier New" w:cs="Courier New"/>
              </w:rPr>
              <w:t>:</w:t>
            </w:r>
          </w:p>
          <w:p w14:paraId="307D5E4E" w14:textId="77777777" w:rsidR="002F1085" w:rsidRPr="00B940D8" w:rsidRDefault="002F1085" w:rsidP="00AC4B62">
            <w:pPr>
              <w:pStyle w:val="TAL"/>
            </w:pPr>
            <w:r w:rsidRPr="00B940D8">
              <w:t>- "PERFORMANCE"</w:t>
            </w:r>
          </w:p>
          <w:p w14:paraId="549799EC" w14:textId="77777777" w:rsidR="002F1085" w:rsidRPr="00B940D8" w:rsidRDefault="002F1085" w:rsidP="00AC4B62">
            <w:pPr>
              <w:pStyle w:val="TAL"/>
            </w:pPr>
            <w:r w:rsidRPr="00B940D8">
              <w:t>- "TRACE"</w:t>
            </w:r>
          </w:p>
          <w:p w14:paraId="56F8C66E" w14:textId="77777777" w:rsidR="002F1085" w:rsidRPr="00B940D8" w:rsidRDefault="002F1085" w:rsidP="00AC4B62">
            <w:pPr>
              <w:pStyle w:val="TAL"/>
            </w:pPr>
            <w:r w:rsidRPr="00B940D8">
              <w:t>- "ANALYTICS"</w:t>
            </w:r>
          </w:p>
          <w:p w14:paraId="20E13FAE" w14:textId="77777777" w:rsidR="002F1085" w:rsidRPr="00B940D8" w:rsidRDefault="002F1085" w:rsidP="00AC4B62">
            <w:pPr>
              <w:pStyle w:val="TAL"/>
            </w:pPr>
            <w:r w:rsidRPr="00B940D8">
              <w:t>- "PROPRIETARY"</w:t>
            </w:r>
          </w:p>
          <w:p w14:paraId="7C54C841" w14:textId="77777777" w:rsidR="002F1085" w:rsidRPr="00B940D8" w:rsidRDefault="002F1085" w:rsidP="00AC4B62">
            <w:pPr>
              <w:pStyle w:val="TAL"/>
            </w:pPr>
          </w:p>
          <w:p w14:paraId="5B9361D8" w14:textId="77777777" w:rsidR="002F1085" w:rsidRPr="0061649B" w:rsidRDefault="002F1085" w:rsidP="00AC4B62">
            <w:pPr>
              <w:pStyle w:val="TAL"/>
              <w:rPr>
                <w:rFonts w:cs="Arial"/>
                <w:szCs w:val="18"/>
              </w:rPr>
            </w:pPr>
            <w:r w:rsidRPr="00B940D8">
              <w:t>The value "PERFORMANCE" refers to measurements and KPIs.</w:t>
            </w:r>
          </w:p>
        </w:tc>
        <w:tc>
          <w:tcPr>
            <w:tcW w:w="1984" w:type="dxa"/>
          </w:tcPr>
          <w:p w14:paraId="401D7B9A"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Type: ENUM</w:t>
            </w:r>
          </w:p>
          <w:p w14:paraId="461B9E82"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multiplicity: 1</w:t>
            </w:r>
          </w:p>
          <w:p w14:paraId="2C9CB9B8"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isOrdered: N/A</w:t>
            </w:r>
          </w:p>
          <w:p w14:paraId="138D8F2E"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38BA8831"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67078748" w14:textId="77777777" w:rsidR="002F1085" w:rsidRPr="0061649B" w:rsidRDefault="002F1085" w:rsidP="00AC4B62">
            <w:pPr>
              <w:pStyle w:val="TAL"/>
            </w:pPr>
            <w:r w:rsidRPr="00B940D8">
              <w:rPr>
                <w:rFonts w:cs="Arial"/>
                <w:szCs w:val="18"/>
              </w:rPr>
              <w:t>isNullable: False</w:t>
            </w:r>
          </w:p>
        </w:tc>
      </w:tr>
      <w:tr w:rsidR="002F1085" w:rsidRPr="00B26339" w14:paraId="0A5C5561" w14:textId="77777777" w:rsidTr="00AC4B62">
        <w:trPr>
          <w:cantSplit/>
          <w:jc w:val="center"/>
        </w:trPr>
        <w:tc>
          <w:tcPr>
            <w:tcW w:w="2547" w:type="dxa"/>
          </w:tcPr>
          <w:p w14:paraId="2332EB6E" w14:textId="77777777" w:rsidR="002F1085" w:rsidRPr="0061649B" w:rsidRDefault="002F1085" w:rsidP="00AC4B62">
            <w:pPr>
              <w:pStyle w:val="TAL"/>
              <w:rPr>
                <w:rFonts w:cs="Arial"/>
                <w:szCs w:val="18"/>
              </w:rPr>
            </w:pPr>
            <w:r w:rsidRPr="00B940D8">
              <w:rPr>
                <w:rFonts w:cs="Arial"/>
                <w:szCs w:val="18"/>
              </w:rPr>
              <w:t>fileFormat</w:t>
            </w:r>
          </w:p>
        </w:tc>
        <w:tc>
          <w:tcPr>
            <w:tcW w:w="5245" w:type="dxa"/>
          </w:tcPr>
          <w:p w14:paraId="737E9A1F" w14:textId="77777777" w:rsidR="002F1085" w:rsidRPr="00B940D8" w:rsidRDefault="002F1085" w:rsidP="00AC4B62">
            <w:pPr>
              <w:pStyle w:val="TAL"/>
            </w:pPr>
            <w:r w:rsidRPr="00B940D8">
              <w:t>Identifier of the XML or ASN.1 schema (incl. its version) used to produce the file content.</w:t>
            </w:r>
          </w:p>
          <w:p w14:paraId="5AEB9C2F" w14:textId="77777777" w:rsidR="002F1085" w:rsidRPr="00B940D8" w:rsidRDefault="002F1085" w:rsidP="00AC4B62">
            <w:pPr>
              <w:pStyle w:val="TAL"/>
              <w:rPr>
                <w:szCs w:val="18"/>
              </w:rPr>
            </w:pPr>
          </w:p>
          <w:p w14:paraId="1BD399E8" w14:textId="77777777" w:rsidR="002F1085" w:rsidRPr="0061649B" w:rsidRDefault="002F1085" w:rsidP="00AC4B62">
            <w:pPr>
              <w:pStyle w:val="TAL"/>
              <w:rPr>
                <w:rFonts w:cs="Arial"/>
                <w:szCs w:val="18"/>
              </w:rPr>
            </w:pPr>
            <w:r w:rsidRPr="00B940D8">
              <w:rPr>
                <w:szCs w:val="18"/>
              </w:rPr>
              <w:t>allowedValues: N/A</w:t>
            </w:r>
          </w:p>
        </w:tc>
        <w:tc>
          <w:tcPr>
            <w:tcW w:w="1984" w:type="dxa"/>
          </w:tcPr>
          <w:p w14:paraId="1FC4232A"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Type: String</w:t>
            </w:r>
          </w:p>
          <w:p w14:paraId="4285B97B"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multiplicity: 1</w:t>
            </w:r>
          </w:p>
          <w:p w14:paraId="1F297881"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isOrdered: N/A</w:t>
            </w:r>
          </w:p>
          <w:p w14:paraId="1500B805"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57A05269"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3C8661A2" w14:textId="77777777" w:rsidR="002F1085" w:rsidRPr="0061649B" w:rsidRDefault="002F1085" w:rsidP="00AC4B62">
            <w:pPr>
              <w:pStyle w:val="TAL"/>
            </w:pPr>
            <w:r w:rsidRPr="00B940D8">
              <w:rPr>
                <w:rFonts w:cs="Arial"/>
                <w:szCs w:val="18"/>
              </w:rPr>
              <w:t>isNullable: False</w:t>
            </w:r>
          </w:p>
        </w:tc>
      </w:tr>
      <w:tr w:rsidR="002F1085" w:rsidRPr="00B26339" w14:paraId="7AED6EB6" w14:textId="77777777" w:rsidTr="00AC4B62">
        <w:trPr>
          <w:cantSplit/>
          <w:jc w:val="center"/>
        </w:trPr>
        <w:tc>
          <w:tcPr>
            <w:tcW w:w="2547" w:type="dxa"/>
          </w:tcPr>
          <w:p w14:paraId="13440F55" w14:textId="77777777" w:rsidR="002F1085" w:rsidRPr="0061649B" w:rsidRDefault="002F1085" w:rsidP="00AC4B62">
            <w:pPr>
              <w:pStyle w:val="TAL"/>
              <w:rPr>
                <w:rFonts w:cs="Arial"/>
                <w:szCs w:val="18"/>
              </w:rPr>
            </w:pPr>
            <w:r w:rsidRPr="00B940D8">
              <w:rPr>
                <w:rFonts w:cs="Arial"/>
                <w:szCs w:val="18"/>
              </w:rPr>
              <w:t>fileReadyTime</w:t>
            </w:r>
          </w:p>
        </w:tc>
        <w:tc>
          <w:tcPr>
            <w:tcW w:w="5245" w:type="dxa"/>
          </w:tcPr>
          <w:p w14:paraId="350CDFFC" w14:textId="77777777" w:rsidR="002F1085" w:rsidRPr="00B940D8" w:rsidRDefault="002F1085" w:rsidP="00AC4B62">
            <w:pPr>
              <w:pStyle w:val="TAL"/>
            </w:pPr>
            <w:r w:rsidRPr="00B940D8">
              <w:t>Date and time, when the file was closed (the last time) and made available on the MnS producer. The file content will not be changed anymore.</w:t>
            </w:r>
          </w:p>
          <w:p w14:paraId="49F9918D" w14:textId="77777777" w:rsidR="002F1085" w:rsidRPr="00B940D8" w:rsidRDefault="002F1085" w:rsidP="00AC4B62">
            <w:pPr>
              <w:pStyle w:val="TAL"/>
              <w:rPr>
                <w:rFonts w:cs="Arial"/>
                <w:szCs w:val="18"/>
              </w:rPr>
            </w:pPr>
          </w:p>
          <w:p w14:paraId="0651A13F" w14:textId="77777777" w:rsidR="002F1085" w:rsidRPr="0061649B" w:rsidRDefault="002F1085" w:rsidP="00AC4B62">
            <w:pPr>
              <w:pStyle w:val="TAL"/>
              <w:rPr>
                <w:rFonts w:cs="Arial"/>
                <w:szCs w:val="18"/>
              </w:rPr>
            </w:pPr>
            <w:r w:rsidRPr="00B940D8">
              <w:rPr>
                <w:szCs w:val="18"/>
              </w:rPr>
              <w:t>allowedValues: N/A</w:t>
            </w:r>
          </w:p>
        </w:tc>
        <w:tc>
          <w:tcPr>
            <w:tcW w:w="1984" w:type="dxa"/>
          </w:tcPr>
          <w:p w14:paraId="04A3AB42"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Type: DateTime</w:t>
            </w:r>
          </w:p>
          <w:p w14:paraId="15EDAD64"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multiplicity: 1</w:t>
            </w:r>
          </w:p>
          <w:p w14:paraId="5A218176"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isOrdered: N/A</w:t>
            </w:r>
          </w:p>
          <w:p w14:paraId="5270652E"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3CE68355"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724923C0" w14:textId="77777777" w:rsidR="002F1085" w:rsidRPr="0061649B" w:rsidRDefault="002F1085" w:rsidP="00AC4B62">
            <w:pPr>
              <w:pStyle w:val="TAL"/>
            </w:pPr>
            <w:r w:rsidRPr="00B940D8">
              <w:rPr>
                <w:rFonts w:cs="Arial"/>
                <w:szCs w:val="18"/>
              </w:rPr>
              <w:t>isNullable: False</w:t>
            </w:r>
          </w:p>
        </w:tc>
      </w:tr>
      <w:tr w:rsidR="002F1085" w:rsidRPr="00B26339" w14:paraId="08566937" w14:textId="77777777" w:rsidTr="00AC4B62">
        <w:trPr>
          <w:cantSplit/>
          <w:jc w:val="center"/>
        </w:trPr>
        <w:tc>
          <w:tcPr>
            <w:tcW w:w="2547" w:type="dxa"/>
          </w:tcPr>
          <w:p w14:paraId="01BD46F7" w14:textId="77777777" w:rsidR="002F1085" w:rsidRPr="0061649B" w:rsidRDefault="002F1085" w:rsidP="00AC4B62">
            <w:pPr>
              <w:pStyle w:val="TAL"/>
              <w:rPr>
                <w:rFonts w:cs="Arial"/>
                <w:szCs w:val="18"/>
              </w:rPr>
            </w:pPr>
            <w:r w:rsidRPr="00B940D8">
              <w:rPr>
                <w:rFonts w:cs="Arial"/>
                <w:szCs w:val="18"/>
              </w:rPr>
              <w:t>fileExpirationTime</w:t>
            </w:r>
          </w:p>
        </w:tc>
        <w:tc>
          <w:tcPr>
            <w:tcW w:w="5245" w:type="dxa"/>
          </w:tcPr>
          <w:p w14:paraId="5558152C" w14:textId="77777777" w:rsidR="002F1085" w:rsidRPr="00B940D8" w:rsidRDefault="002F1085" w:rsidP="00AC4B62">
            <w:pPr>
              <w:pStyle w:val="TAL"/>
              <w:rPr>
                <w:rFonts w:cs="Arial"/>
                <w:szCs w:val="18"/>
              </w:rPr>
            </w:pPr>
            <w:r w:rsidRPr="00B940D8">
              <w:t>Date and time after which the file may be deleted.</w:t>
            </w:r>
          </w:p>
          <w:p w14:paraId="2F310F9B" w14:textId="77777777" w:rsidR="002F1085" w:rsidRPr="00B940D8" w:rsidRDefault="002F1085" w:rsidP="00AC4B62">
            <w:pPr>
              <w:pStyle w:val="TAL"/>
              <w:rPr>
                <w:szCs w:val="18"/>
              </w:rPr>
            </w:pPr>
          </w:p>
          <w:p w14:paraId="083076E4" w14:textId="77777777" w:rsidR="002F1085" w:rsidRPr="0061649B" w:rsidRDefault="002F1085" w:rsidP="00AC4B62">
            <w:pPr>
              <w:pStyle w:val="TAL"/>
              <w:rPr>
                <w:rFonts w:cs="Arial"/>
                <w:szCs w:val="18"/>
              </w:rPr>
            </w:pPr>
            <w:r w:rsidRPr="00B940D8">
              <w:rPr>
                <w:szCs w:val="18"/>
              </w:rPr>
              <w:t>allowedValues: N/A</w:t>
            </w:r>
          </w:p>
        </w:tc>
        <w:tc>
          <w:tcPr>
            <w:tcW w:w="1984" w:type="dxa"/>
          </w:tcPr>
          <w:p w14:paraId="464DCA8A"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Type: DateTime</w:t>
            </w:r>
          </w:p>
          <w:p w14:paraId="315FF570"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multiplicity: 1</w:t>
            </w:r>
          </w:p>
          <w:p w14:paraId="49579357"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isOrdered: N/A</w:t>
            </w:r>
          </w:p>
          <w:p w14:paraId="3FBC5FA6"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38AE447D"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10863971" w14:textId="77777777" w:rsidR="002F1085" w:rsidRPr="0061649B" w:rsidRDefault="002F1085" w:rsidP="00AC4B62">
            <w:pPr>
              <w:pStyle w:val="TAL"/>
            </w:pPr>
            <w:r w:rsidRPr="00B940D8">
              <w:rPr>
                <w:rFonts w:cs="Arial"/>
                <w:szCs w:val="18"/>
              </w:rPr>
              <w:t>isNullable: False</w:t>
            </w:r>
          </w:p>
        </w:tc>
      </w:tr>
      <w:tr w:rsidR="002F1085" w:rsidRPr="00B26339" w14:paraId="1EBA9A47" w14:textId="77777777" w:rsidTr="00AC4B62">
        <w:trPr>
          <w:cantSplit/>
          <w:jc w:val="center"/>
        </w:trPr>
        <w:tc>
          <w:tcPr>
            <w:tcW w:w="2547" w:type="dxa"/>
          </w:tcPr>
          <w:p w14:paraId="760F0931" w14:textId="77777777" w:rsidR="002F1085" w:rsidRPr="0061649B" w:rsidRDefault="002F1085" w:rsidP="00AC4B62">
            <w:pPr>
              <w:pStyle w:val="TAL"/>
              <w:rPr>
                <w:rFonts w:cs="Arial"/>
                <w:szCs w:val="18"/>
              </w:rPr>
            </w:pPr>
            <w:r w:rsidRPr="00B940D8">
              <w:rPr>
                <w:rFonts w:cs="Arial"/>
                <w:szCs w:val="18"/>
              </w:rPr>
              <w:t>fileContent</w:t>
            </w:r>
          </w:p>
        </w:tc>
        <w:tc>
          <w:tcPr>
            <w:tcW w:w="5245" w:type="dxa"/>
          </w:tcPr>
          <w:p w14:paraId="39E08F11" w14:textId="77777777" w:rsidR="002F1085" w:rsidRPr="00B940D8" w:rsidRDefault="002F1085" w:rsidP="00AC4B62">
            <w:pPr>
              <w:pStyle w:val="TAL"/>
            </w:pPr>
            <w:r w:rsidRPr="00B940D8">
              <w:t>File content.</w:t>
            </w:r>
          </w:p>
          <w:p w14:paraId="76DD5929" w14:textId="77777777" w:rsidR="002F1085" w:rsidRPr="00B940D8" w:rsidRDefault="002F1085" w:rsidP="00AC4B62">
            <w:pPr>
              <w:pStyle w:val="TAL"/>
              <w:rPr>
                <w:szCs w:val="18"/>
              </w:rPr>
            </w:pPr>
          </w:p>
          <w:p w14:paraId="24B27FDE" w14:textId="77777777" w:rsidR="002F1085" w:rsidRPr="0061649B" w:rsidRDefault="002F1085" w:rsidP="00AC4B62">
            <w:pPr>
              <w:pStyle w:val="TAL"/>
              <w:rPr>
                <w:rFonts w:cs="Arial"/>
                <w:szCs w:val="18"/>
              </w:rPr>
            </w:pPr>
            <w:r w:rsidRPr="00B940D8">
              <w:rPr>
                <w:szCs w:val="18"/>
              </w:rPr>
              <w:t>allowedValues: N/A</w:t>
            </w:r>
          </w:p>
        </w:tc>
        <w:tc>
          <w:tcPr>
            <w:tcW w:w="1984" w:type="dxa"/>
          </w:tcPr>
          <w:p w14:paraId="6EE038CB"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Type: String</w:t>
            </w:r>
          </w:p>
          <w:p w14:paraId="2AEFB916"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multiplicity: 1</w:t>
            </w:r>
          </w:p>
          <w:p w14:paraId="499C45DA"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isOrdered: N/A</w:t>
            </w:r>
          </w:p>
          <w:p w14:paraId="0B309344"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618E4DBA"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2B48B0FD" w14:textId="77777777" w:rsidR="002F1085" w:rsidRPr="0061649B" w:rsidRDefault="002F1085" w:rsidP="00AC4B62">
            <w:pPr>
              <w:pStyle w:val="TAL"/>
            </w:pPr>
            <w:r w:rsidRPr="00B940D8">
              <w:rPr>
                <w:rFonts w:cs="Arial"/>
                <w:szCs w:val="18"/>
              </w:rPr>
              <w:t>isNullable: False</w:t>
            </w:r>
          </w:p>
        </w:tc>
      </w:tr>
      <w:tr w:rsidR="002F1085" w:rsidRPr="00B26339" w14:paraId="5E2CD3E5" w14:textId="77777777" w:rsidTr="00AC4B62">
        <w:trPr>
          <w:cantSplit/>
          <w:jc w:val="center"/>
        </w:trPr>
        <w:tc>
          <w:tcPr>
            <w:tcW w:w="2547" w:type="dxa"/>
          </w:tcPr>
          <w:p w14:paraId="77BD4A64" w14:textId="77777777" w:rsidR="002F1085" w:rsidRPr="0061649B" w:rsidRDefault="002F1085" w:rsidP="00AC4B62">
            <w:pPr>
              <w:pStyle w:val="TAL"/>
              <w:rPr>
                <w:rFonts w:cs="Arial"/>
                <w:szCs w:val="18"/>
              </w:rPr>
            </w:pPr>
            <w:r w:rsidRPr="00B940D8">
              <w:rPr>
                <w:rFonts w:cs="Arial"/>
                <w:lang w:eastAsia="de-DE"/>
              </w:rPr>
              <w:t>jobMonitor</w:t>
            </w:r>
          </w:p>
        </w:tc>
        <w:tc>
          <w:tcPr>
            <w:tcW w:w="5245" w:type="dxa"/>
          </w:tcPr>
          <w:p w14:paraId="33DBCBCD" w14:textId="77777777" w:rsidR="002F1085" w:rsidRPr="00B940D8" w:rsidRDefault="002F1085" w:rsidP="00AC4B62">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226397D" w14:textId="77777777" w:rsidR="002F1085" w:rsidRPr="00B940D8" w:rsidRDefault="002F1085" w:rsidP="00AC4B62">
            <w:pPr>
              <w:pStyle w:val="TAL"/>
              <w:rPr>
                <w:rFonts w:cs="Arial"/>
                <w:szCs w:val="18"/>
                <w:lang w:eastAsia="zh-CN"/>
              </w:rPr>
            </w:pPr>
          </w:p>
          <w:p w14:paraId="5F7824DC" w14:textId="77777777" w:rsidR="002F1085" w:rsidRPr="0061649B" w:rsidRDefault="002F1085" w:rsidP="00AC4B62">
            <w:pPr>
              <w:pStyle w:val="TAL"/>
              <w:rPr>
                <w:rFonts w:cs="Arial"/>
                <w:szCs w:val="18"/>
              </w:rPr>
            </w:pPr>
            <w:r w:rsidRPr="00B940D8">
              <w:rPr>
                <w:rFonts w:cs="Arial"/>
                <w:szCs w:val="18"/>
                <w:lang w:eastAsia="zh-CN"/>
              </w:rPr>
              <w:t>allowedValues: N/A</w:t>
            </w:r>
          </w:p>
        </w:tc>
        <w:tc>
          <w:tcPr>
            <w:tcW w:w="1984" w:type="dxa"/>
          </w:tcPr>
          <w:p w14:paraId="1F2AEB75"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4C97B1AF"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multiplicity: 1</w:t>
            </w:r>
          </w:p>
          <w:p w14:paraId="728859AB"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isOrdered: N/A</w:t>
            </w:r>
          </w:p>
          <w:p w14:paraId="73E4DFD1"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2E6B47F1"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64B3BB7F" w14:textId="77777777" w:rsidR="002F1085" w:rsidRPr="0061649B" w:rsidRDefault="002F1085" w:rsidP="00AC4B62">
            <w:pPr>
              <w:pStyle w:val="TAL"/>
            </w:pPr>
            <w:r w:rsidRPr="00B940D8">
              <w:rPr>
                <w:rFonts w:cs="Arial"/>
                <w:szCs w:val="18"/>
              </w:rPr>
              <w:t>isNullable: False</w:t>
            </w:r>
          </w:p>
        </w:tc>
      </w:tr>
      <w:tr w:rsidR="002F1085" w:rsidRPr="00B26339" w14:paraId="7190F407" w14:textId="77777777" w:rsidTr="00AC4B62">
        <w:trPr>
          <w:cantSplit/>
          <w:jc w:val="center"/>
        </w:trPr>
        <w:tc>
          <w:tcPr>
            <w:tcW w:w="2547" w:type="dxa"/>
          </w:tcPr>
          <w:p w14:paraId="78C9F372" w14:textId="77777777" w:rsidR="002F1085" w:rsidRPr="0061649B" w:rsidRDefault="002F1085" w:rsidP="00AC4B62">
            <w:pPr>
              <w:pStyle w:val="TAL"/>
              <w:rPr>
                <w:rFonts w:cs="Arial"/>
                <w:szCs w:val="18"/>
              </w:rPr>
            </w:pPr>
            <w:r w:rsidRPr="00B940D8">
              <w:rPr>
                <w:rFonts w:cs="Arial"/>
                <w:lang w:eastAsia="de-DE"/>
              </w:rPr>
              <w:t>cancelJob</w:t>
            </w:r>
          </w:p>
        </w:tc>
        <w:tc>
          <w:tcPr>
            <w:tcW w:w="5245" w:type="dxa"/>
          </w:tcPr>
          <w:p w14:paraId="768D54E5" w14:textId="77777777" w:rsidR="002F1085" w:rsidRPr="00B940D8" w:rsidRDefault="002F1085" w:rsidP="00AC4B62">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6FED865" w14:textId="77777777" w:rsidR="002F1085" w:rsidRPr="00B940D8" w:rsidRDefault="002F1085" w:rsidP="00AC4B62">
            <w:pPr>
              <w:pStyle w:val="TAL"/>
              <w:rPr>
                <w:lang w:eastAsia="zh-CN"/>
              </w:rPr>
            </w:pPr>
          </w:p>
          <w:p w14:paraId="19C05045" w14:textId="77777777" w:rsidR="002F1085" w:rsidRPr="0061649B" w:rsidRDefault="002F1085" w:rsidP="00AC4B62">
            <w:pPr>
              <w:pStyle w:val="TAL"/>
              <w:rPr>
                <w:rFonts w:cs="Arial"/>
                <w:szCs w:val="18"/>
              </w:rPr>
            </w:pPr>
            <w:r w:rsidRPr="00B940D8">
              <w:rPr>
                <w:lang w:eastAsia="zh-CN"/>
              </w:rPr>
              <w:t>allowedValues: TRUE, FALSE</w:t>
            </w:r>
          </w:p>
        </w:tc>
        <w:tc>
          <w:tcPr>
            <w:tcW w:w="1984" w:type="dxa"/>
          </w:tcPr>
          <w:p w14:paraId="01D415AD"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Type: ENUM</w:t>
            </w:r>
          </w:p>
          <w:p w14:paraId="40504093"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multiplicity: 0..1</w:t>
            </w:r>
          </w:p>
          <w:p w14:paraId="61CA201E"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isOrdered: N/A</w:t>
            </w:r>
          </w:p>
          <w:p w14:paraId="223F1224"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68A7B07D"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FALSE</w:t>
            </w:r>
          </w:p>
          <w:p w14:paraId="042A9B35" w14:textId="77777777" w:rsidR="002F1085" w:rsidRPr="0061649B" w:rsidRDefault="002F1085" w:rsidP="00AC4B62">
            <w:pPr>
              <w:pStyle w:val="TAL"/>
            </w:pPr>
            <w:r w:rsidRPr="00B940D8">
              <w:rPr>
                <w:rFonts w:cs="Arial"/>
                <w:szCs w:val="18"/>
              </w:rPr>
              <w:t>isNullable: False</w:t>
            </w:r>
          </w:p>
        </w:tc>
      </w:tr>
      <w:tr w:rsidR="002F1085" w:rsidRPr="00B26339" w14:paraId="18BE712F" w14:textId="77777777" w:rsidTr="00AC4B62">
        <w:trPr>
          <w:cantSplit/>
          <w:jc w:val="center"/>
        </w:trPr>
        <w:tc>
          <w:tcPr>
            <w:tcW w:w="2547" w:type="dxa"/>
          </w:tcPr>
          <w:p w14:paraId="60EE9E16" w14:textId="77777777" w:rsidR="002F1085" w:rsidRPr="0061649B" w:rsidRDefault="002F1085" w:rsidP="00AC4B62">
            <w:pPr>
              <w:pStyle w:val="TAL"/>
              <w:rPr>
                <w:rFonts w:cs="Arial"/>
                <w:szCs w:val="18"/>
              </w:rPr>
            </w:pPr>
            <w:r w:rsidRPr="00B940D8">
              <w:rPr>
                <w:rFonts w:cs="Arial"/>
                <w:lang w:eastAsia="de-DE"/>
              </w:rPr>
              <w:t>FileDownloadJob.jobMonitor.resultStateInfo</w:t>
            </w:r>
          </w:p>
        </w:tc>
        <w:tc>
          <w:tcPr>
            <w:tcW w:w="5245" w:type="dxa"/>
          </w:tcPr>
          <w:p w14:paraId="3D33A169" w14:textId="77777777" w:rsidR="002F1085" w:rsidRPr="00B940D8" w:rsidRDefault="002F1085" w:rsidP="00AC4B62">
            <w:pPr>
              <w:pStyle w:val="TAL"/>
              <w:rPr>
                <w:lang w:eastAsia="de-DE"/>
              </w:rPr>
            </w:pPr>
            <w:r w:rsidRPr="00B940D8">
              <w:rPr>
                <w:lang w:eastAsia="de-DE"/>
              </w:rPr>
              <w:t>Provides the following specialisation for the "resultStateInfo" attribute of the "ProcessMonitor" data type for the "FileDownloadJob".</w:t>
            </w:r>
          </w:p>
          <w:p w14:paraId="00C416CF" w14:textId="77777777" w:rsidR="002F1085" w:rsidRPr="00B940D8" w:rsidRDefault="002F1085" w:rsidP="00AC4B62">
            <w:pPr>
              <w:pStyle w:val="TAL"/>
              <w:rPr>
                <w:lang w:eastAsia="de-DE"/>
              </w:rPr>
            </w:pPr>
          </w:p>
          <w:p w14:paraId="7DABB89F" w14:textId="77777777" w:rsidR="002F1085" w:rsidRPr="00B940D8" w:rsidRDefault="002F1085" w:rsidP="00AC4B62">
            <w:pPr>
              <w:pStyle w:val="TAL"/>
              <w:rPr>
                <w:lang w:eastAsia="de-DE"/>
              </w:rPr>
            </w:pPr>
            <w:r w:rsidRPr="00B940D8">
              <w:rPr>
                <w:lang w:eastAsia="de-DE"/>
              </w:rPr>
              <w:t>In the event the file download fails, and the "status" is equal to "FAILED", it provides the reason for the failure.</w:t>
            </w:r>
          </w:p>
          <w:p w14:paraId="3FD69929" w14:textId="77777777" w:rsidR="002F1085" w:rsidRPr="00B940D8" w:rsidRDefault="002F1085" w:rsidP="00AC4B62">
            <w:pPr>
              <w:pStyle w:val="TAL"/>
              <w:rPr>
                <w:lang w:eastAsia="de-DE"/>
              </w:rPr>
            </w:pPr>
          </w:p>
          <w:p w14:paraId="26BE8067" w14:textId="77777777" w:rsidR="002F1085" w:rsidRPr="00B940D8" w:rsidRDefault="002F1085" w:rsidP="00AC4B62">
            <w:pPr>
              <w:pStyle w:val="TAL"/>
              <w:rPr>
                <w:szCs w:val="18"/>
              </w:rPr>
            </w:pPr>
            <w:r w:rsidRPr="00B940D8">
              <w:rPr>
                <w:lang w:eastAsia="de-DE"/>
              </w:rPr>
              <w:t>allowedValues for "status" = "FAILED":</w:t>
            </w:r>
          </w:p>
          <w:p w14:paraId="7550C655" w14:textId="77777777" w:rsidR="002F1085" w:rsidRPr="00B940D8" w:rsidRDefault="002F1085" w:rsidP="00AC4B62">
            <w:pPr>
              <w:pStyle w:val="TAL"/>
              <w:rPr>
                <w:szCs w:val="18"/>
              </w:rPr>
            </w:pPr>
            <w:r w:rsidRPr="00B940D8">
              <w:rPr>
                <w:szCs w:val="18"/>
              </w:rPr>
              <w:t xml:space="preserve"> - NULL</w:t>
            </w:r>
          </w:p>
          <w:p w14:paraId="36D59FB1" w14:textId="77777777" w:rsidR="002F1085" w:rsidRPr="00B940D8" w:rsidRDefault="002F1085" w:rsidP="00AC4B62">
            <w:pPr>
              <w:pStyle w:val="TAL"/>
              <w:rPr>
                <w:szCs w:val="18"/>
              </w:rPr>
            </w:pPr>
            <w:r w:rsidRPr="00B940D8">
              <w:rPr>
                <w:szCs w:val="18"/>
              </w:rPr>
              <w:t xml:space="preserve"> - UNKNOWN</w:t>
            </w:r>
          </w:p>
          <w:p w14:paraId="3C5C2A09" w14:textId="77777777" w:rsidR="002F1085" w:rsidRPr="00B940D8" w:rsidRDefault="002F1085" w:rsidP="00AC4B62">
            <w:pPr>
              <w:pStyle w:val="TAL"/>
              <w:rPr>
                <w:szCs w:val="18"/>
              </w:rPr>
            </w:pPr>
            <w:r w:rsidRPr="00B940D8">
              <w:rPr>
                <w:szCs w:val="18"/>
              </w:rPr>
              <w:t xml:space="preserve"> - NO_STORAGE</w:t>
            </w:r>
          </w:p>
          <w:p w14:paraId="36C561DA" w14:textId="77777777" w:rsidR="002F1085" w:rsidRPr="00B940D8" w:rsidRDefault="002F1085" w:rsidP="00AC4B62">
            <w:pPr>
              <w:pStyle w:val="TAL"/>
              <w:rPr>
                <w:szCs w:val="18"/>
              </w:rPr>
            </w:pPr>
            <w:r w:rsidRPr="00B940D8">
              <w:rPr>
                <w:szCs w:val="18"/>
              </w:rPr>
              <w:t xml:space="preserve"> - LOW_MEMORY</w:t>
            </w:r>
          </w:p>
          <w:p w14:paraId="4D47C614" w14:textId="77777777" w:rsidR="002F1085" w:rsidRPr="00B940D8" w:rsidRDefault="002F1085" w:rsidP="00AC4B62">
            <w:pPr>
              <w:pStyle w:val="TAL"/>
              <w:rPr>
                <w:szCs w:val="18"/>
              </w:rPr>
            </w:pPr>
            <w:r w:rsidRPr="00B940D8">
              <w:rPr>
                <w:szCs w:val="18"/>
              </w:rPr>
              <w:t xml:space="preserve"> - NO_CONNECTION_TO_REMOTE_SERVER</w:t>
            </w:r>
          </w:p>
          <w:p w14:paraId="5586DDF5" w14:textId="77777777" w:rsidR="002F1085" w:rsidRPr="00B940D8" w:rsidRDefault="002F1085" w:rsidP="00AC4B62">
            <w:pPr>
              <w:pStyle w:val="TAL"/>
              <w:rPr>
                <w:szCs w:val="18"/>
              </w:rPr>
            </w:pPr>
            <w:r w:rsidRPr="00B940D8">
              <w:rPr>
                <w:szCs w:val="18"/>
              </w:rPr>
              <w:t xml:space="preserve"> - FILE_NOT_AVAILABLE</w:t>
            </w:r>
          </w:p>
          <w:p w14:paraId="31FDE10A" w14:textId="77777777" w:rsidR="002F1085" w:rsidRPr="00B940D8" w:rsidRDefault="002F1085" w:rsidP="00AC4B62">
            <w:pPr>
              <w:pStyle w:val="TAL"/>
              <w:rPr>
                <w:szCs w:val="18"/>
              </w:rPr>
            </w:pPr>
            <w:r w:rsidRPr="00B940D8">
              <w:rPr>
                <w:szCs w:val="18"/>
              </w:rPr>
              <w:t xml:space="preserve"> - DNS_CANNOT_BE_RESOLVED</w:t>
            </w:r>
            <w:r w:rsidRPr="00B940D8">
              <w:rPr>
                <w:szCs w:val="18"/>
              </w:rPr>
              <w:br/>
              <w:t xml:space="preserve"> - </w:t>
            </w:r>
            <w:r w:rsidRPr="00B940D8">
              <w:t>TIMER_EXPIRED</w:t>
            </w:r>
          </w:p>
          <w:p w14:paraId="73AEF8B9" w14:textId="77777777" w:rsidR="002F1085" w:rsidRPr="00B940D8" w:rsidRDefault="002F1085" w:rsidP="00AC4B62">
            <w:pPr>
              <w:pStyle w:val="TAL"/>
              <w:rPr>
                <w:szCs w:val="18"/>
              </w:rPr>
            </w:pPr>
            <w:r w:rsidRPr="00B940D8">
              <w:rPr>
                <w:szCs w:val="18"/>
              </w:rPr>
              <w:t xml:space="preserve"> - OTHER</w:t>
            </w:r>
          </w:p>
          <w:p w14:paraId="1A88C4F9" w14:textId="77777777" w:rsidR="002F1085" w:rsidRPr="00B940D8" w:rsidRDefault="002F1085" w:rsidP="00AC4B62">
            <w:pPr>
              <w:pStyle w:val="TAL"/>
              <w:rPr>
                <w:szCs w:val="18"/>
              </w:rPr>
            </w:pPr>
          </w:p>
          <w:p w14:paraId="0BF9505D" w14:textId="77777777" w:rsidR="002F1085" w:rsidRPr="0061649B" w:rsidRDefault="002F1085" w:rsidP="00AC4B62">
            <w:pPr>
              <w:pStyle w:val="TAL"/>
              <w:rPr>
                <w:rFonts w:cs="Arial"/>
                <w:szCs w:val="18"/>
              </w:rPr>
            </w:pPr>
            <w:r w:rsidRPr="00B940D8">
              <w:rPr>
                <w:szCs w:val="18"/>
              </w:rPr>
              <w:t>The allowed values for "FINISHED" or "CANCELLED" are vendor specific.</w:t>
            </w:r>
          </w:p>
        </w:tc>
        <w:tc>
          <w:tcPr>
            <w:tcW w:w="1984" w:type="dxa"/>
          </w:tcPr>
          <w:p w14:paraId="768CB355"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Type: String</w:t>
            </w:r>
          </w:p>
          <w:p w14:paraId="0EC8C2E3"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multiplicity: 0..1</w:t>
            </w:r>
          </w:p>
          <w:p w14:paraId="46E92D72"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isOrdered: N/A</w:t>
            </w:r>
          </w:p>
          <w:p w14:paraId="7A8143FB"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4C19DEA8"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177FB138" w14:textId="77777777" w:rsidR="002F1085" w:rsidRPr="0061649B" w:rsidRDefault="002F1085" w:rsidP="00AC4B62">
            <w:pPr>
              <w:pStyle w:val="TAL"/>
            </w:pPr>
            <w:r w:rsidRPr="00B940D8">
              <w:rPr>
                <w:rFonts w:cs="Arial"/>
                <w:szCs w:val="18"/>
              </w:rPr>
              <w:t>isNullable: False</w:t>
            </w:r>
          </w:p>
        </w:tc>
      </w:tr>
      <w:tr w:rsidR="002F1085" w:rsidRPr="00B26339" w14:paraId="677DA262" w14:textId="77777777" w:rsidTr="00AC4B62">
        <w:trPr>
          <w:cantSplit/>
          <w:jc w:val="center"/>
        </w:trPr>
        <w:tc>
          <w:tcPr>
            <w:tcW w:w="2547" w:type="dxa"/>
          </w:tcPr>
          <w:p w14:paraId="5D08E89F" w14:textId="77777777" w:rsidR="002F1085" w:rsidRPr="0061649B" w:rsidRDefault="002F1085" w:rsidP="00AC4B62">
            <w:pPr>
              <w:pStyle w:val="TAL"/>
              <w:rPr>
                <w:rFonts w:cs="Arial"/>
                <w:szCs w:val="18"/>
                <w:lang w:eastAsia="zh-CN"/>
              </w:rPr>
            </w:pPr>
            <w:r w:rsidRPr="0061649B">
              <w:rPr>
                <w:rFonts w:cs="Arial"/>
                <w:szCs w:val="18"/>
              </w:rPr>
              <w:t>heartbeatNtfPeriod</w:t>
            </w:r>
          </w:p>
        </w:tc>
        <w:tc>
          <w:tcPr>
            <w:tcW w:w="5245" w:type="dxa"/>
          </w:tcPr>
          <w:p w14:paraId="39D0FFB7" w14:textId="77777777" w:rsidR="002F1085" w:rsidRPr="0061649B" w:rsidRDefault="002F1085" w:rsidP="00AC4B6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1EEF529" w14:textId="77777777" w:rsidR="002F1085" w:rsidRPr="0061649B" w:rsidRDefault="002F1085" w:rsidP="00AC4B62">
            <w:pPr>
              <w:pStyle w:val="TAL"/>
              <w:rPr>
                <w:rFonts w:cs="Arial"/>
                <w:szCs w:val="18"/>
              </w:rPr>
            </w:pPr>
          </w:p>
          <w:p w14:paraId="673FEC06" w14:textId="77777777" w:rsidR="002F1085" w:rsidRPr="0061649B" w:rsidRDefault="002F1085" w:rsidP="00AC4B62">
            <w:pPr>
              <w:pStyle w:val="TAL"/>
              <w:rPr>
                <w:rFonts w:cs="Arial"/>
                <w:szCs w:val="18"/>
              </w:rPr>
            </w:pPr>
            <w:r w:rsidRPr="0061649B">
              <w:rPr>
                <w:rFonts w:cs="Arial"/>
                <w:szCs w:val="18"/>
              </w:rPr>
              <w:t>Unit is in seconds.</w:t>
            </w:r>
          </w:p>
          <w:p w14:paraId="1A4EA2FC" w14:textId="77777777" w:rsidR="002F1085" w:rsidRPr="0061649B" w:rsidRDefault="002F1085" w:rsidP="00AC4B62">
            <w:pPr>
              <w:pStyle w:val="TAL"/>
              <w:rPr>
                <w:rFonts w:cs="Arial"/>
                <w:szCs w:val="18"/>
              </w:rPr>
            </w:pPr>
          </w:p>
          <w:p w14:paraId="55CF5A3D" w14:textId="77777777" w:rsidR="002F1085" w:rsidRPr="0061649B" w:rsidRDefault="002F1085" w:rsidP="00AC4B62">
            <w:pPr>
              <w:pStyle w:val="TAL"/>
              <w:rPr>
                <w:szCs w:val="18"/>
              </w:rPr>
            </w:pPr>
            <w:r w:rsidRPr="0061649B">
              <w:rPr>
                <w:rFonts w:cs="Arial"/>
                <w:szCs w:val="18"/>
              </w:rPr>
              <w:t>AllowedValues: non-negative integers</w:t>
            </w:r>
          </w:p>
        </w:tc>
        <w:tc>
          <w:tcPr>
            <w:tcW w:w="1984" w:type="dxa"/>
          </w:tcPr>
          <w:p w14:paraId="0EC5B4F3" w14:textId="77777777" w:rsidR="002F1085" w:rsidRPr="0061649B" w:rsidRDefault="002F1085" w:rsidP="00AC4B62">
            <w:pPr>
              <w:pStyle w:val="TAL"/>
            </w:pPr>
            <w:r w:rsidRPr="0061649B">
              <w:t>type: Integer</w:t>
            </w:r>
          </w:p>
          <w:p w14:paraId="51BB7923" w14:textId="77777777" w:rsidR="002F1085" w:rsidRPr="0061649B" w:rsidRDefault="002F1085" w:rsidP="00AC4B62">
            <w:pPr>
              <w:pStyle w:val="TAL"/>
            </w:pPr>
            <w:r w:rsidRPr="0061649B">
              <w:t>multiplicity: 1</w:t>
            </w:r>
          </w:p>
          <w:p w14:paraId="202309A9" w14:textId="77777777" w:rsidR="002F1085" w:rsidRPr="0061649B" w:rsidRDefault="002F1085" w:rsidP="00AC4B62">
            <w:pPr>
              <w:pStyle w:val="TAL"/>
            </w:pPr>
            <w:r w:rsidRPr="0061649B">
              <w:t>isOrdered: N/A</w:t>
            </w:r>
          </w:p>
          <w:p w14:paraId="7B3658FB" w14:textId="77777777" w:rsidR="002F1085" w:rsidRPr="0061649B" w:rsidRDefault="002F1085" w:rsidP="00AC4B62">
            <w:pPr>
              <w:pStyle w:val="TAL"/>
            </w:pPr>
            <w:r w:rsidRPr="0061649B">
              <w:t>isUnique: N/A</w:t>
            </w:r>
          </w:p>
          <w:p w14:paraId="6F00850D" w14:textId="77777777" w:rsidR="002F1085" w:rsidRPr="0061649B" w:rsidRDefault="002F1085" w:rsidP="00AC4B62">
            <w:pPr>
              <w:pStyle w:val="TAL"/>
            </w:pPr>
            <w:r w:rsidRPr="0061649B">
              <w:t>defaultValue: 0</w:t>
            </w:r>
          </w:p>
          <w:p w14:paraId="01FD24E9" w14:textId="77777777" w:rsidR="002F1085" w:rsidRPr="0061649B" w:rsidRDefault="002F1085" w:rsidP="00AC4B62">
            <w:pPr>
              <w:pStyle w:val="TAL"/>
            </w:pPr>
            <w:r w:rsidRPr="0061649B">
              <w:t>isNullable: False</w:t>
            </w:r>
          </w:p>
        </w:tc>
      </w:tr>
      <w:tr w:rsidR="002F1085" w:rsidRPr="00B26339" w14:paraId="7C06992E" w14:textId="77777777" w:rsidTr="00AC4B62">
        <w:trPr>
          <w:cantSplit/>
          <w:jc w:val="center"/>
        </w:trPr>
        <w:tc>
          <w:tcPr>
            <w:tcW w:w="2547" w:type="dxa"/>
          </w:tcPr>
          <w:p w14:paraId="59CB7C18" w14:textId="77777777" w:rsidR="002F1085" w:rsidRPr="0061649B" w:rsidRDefault="002F1085" w:rsidP="00AC4B62">
            <w:pPr>
              <w:pStyle w:val="TAL"/>
              <w:rPr>
                <w:rFonts w:cs="Arial"/>
                <w:szCs w:val="18"/>
                <w:lang w:eastAsia="zh-CN"/>
              </w:rPr>
            </w:pPr>
            <w:r w:rsidRPr="0061649B">
              <w:rPr>
                <w:rFonts w:cs="Arial"/>
                <w:szCs w:val="18"/>
              </w:rPr>
              <w:t>triggerHeartbeatNtf</w:t>
            </w:r>
          </w:p>
        </w:tc>
        <w:tc>
          <w:tcPr>
            <w:tcW w:w="5245" w:type="dxa"/>
          </w:tcPr>
          <w:p w14:paraId="6E64842D" w14:textId="77777777" w:rsidR="002F1085" w:rsidRPr="0061649B" w:rsidRDefault="002F1085" w:rsidP="00AC4B6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12F9BED" w14:textId="77777777" w:rsidR="002F1085" w:rsidRPr="0061649B" w:rsidRDefault="002F1085" w:rsidP="00AC4B62">
            <w:pPr>
              <w:pStyle w:val="TAL"/>
              <w:rPr>
                <w:rFonts w:cs="Arial"/>
                <w:szCs w:val="18"/>
              </w:rPr>
            </w:pPr>
          </w:p>
          <w:p w14:paraId="3A7D8407" w14:textId="77777777" w:rsidR="002F1085" w:rsidRPr="0061649B" w:rsidRDefault="002F1085" w:rsidP="00AC4B62">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7C3ECB78" w14:textId="77777777" w:rsidR="002F1085" w:rsidRPr="0061649B" w:rsidRDefault="002F1085" w:rsidP="00AC4B62">
            <w:pPr>
              <w:pStyle w:val="TAL"/>
              <w:rPr>
                <w:rFonts w:cs="Arial"/>
                <w:szCs w:val="18"/>
              </w:rPr>
            </w:pPr>
          </w:p>
          <w:p w14:paraId="1010AD03" w14:textId="77777777" w:rsidR="002F1085" w:rsidRPr="0061649B" w:rsidRDefault="002F1085" w:rsidP="00AC4B62">
            <w:pPr>
              <w:pStyle w:val="TAL"/>
              <w:rPr>
                <w:szCs w:val="18"/>
              </w:rPr>
            </w:pPr>
            <w:r w:rsidRPr="0061649B">
              <w:rPr>
                <w:rFonts w:cs="Arial"/>
                <w:szCs w:val="18"/>
              </w:rPr>
              <w:t>AllowedValues: TRUE, FALSE</w:t>
            </w:r>
          </w:p>
        </w:tc>
        <w:tc>
          <w:tcPr>
            <w:tcW w:w="1984" w:type="dxa"/>
          </w:tcPr>
          <w:p w14:paraId="6ACA0DA6" w14:textId="77777777" w:rsidR="002F1085" w:rsidRPr="0061649B" w:rsidRDefault="002F1085" w:rsidP="00AC4B62">
            <w:pPr>
              <w:pStyle w:val="TAL"/>
            </w:pPr>
            <w:r w:rsidRPr="0061649B">
              <w:t>type: ENUM</w:t>
            </w:r>
          </w:p>
          <w:p w14:paraId="647A9708" w14:textId="77777777" w:rsidR="002F1085" w:rsidRPr="0061649B" w:rsidRDefault="002F1085" w:rsidP="00AC4B62">
            <w:pPr>
              <w:pStyle w:val="TAL"/>
            </w:pPr>
            <w:r w:rsidRPr="0061649B">
              <w:t>multiplicity: 1</w:t>
            </w:r>
          </w:p>
          <w:p w14:paraId="4E010651" w14:textId="77777777" w:rsidR="002F1085" w:rsidRPr="0061649B" w:rsidRDefault="002F1085" w:rsidP="00AC4B62">
            <w:pPr>
              <w:pStyle w:val="TAL"/>
            </w:pPr>
            <w:r w:rsidRPr="0061649B">
              <w:t>isOrdered: N/A</w:t>
            </w:r>
          </w:p>
          <w:p w14:paraId="185C274C" w14:textId="77777777" w:rsidR="002F1085" w:rsidRPr="0061649B" w:rsidRDefault="002F1085" w:rsidP="00AC4B62">
            <w:pPr>
              <w:pStyle w:val="TAL"/>
            </w:pPr>
            <w:r w:rsidRPr="0061649B">
              <w:t>isUnique: N/A</w:t>
            </w:r>
          </w:p>
          <w:p w14:paraId="225C483B" w14:textId="77777777" w:rsidR="002F1085" w:rsidRPr="0061649B" w:rsidRDefault="002F1085" w:rsidP="00AC4B62">
            <w:pPr>
              <w:pStyle w:val="TAL"/>
            </w:pPr>
            <w:r w:rsidRPr="0061649B">
              <w:t xml:space="preserve">defaultValue: FALSE </w:t>
            </w:r>
          </w:p>
          <w:p w14:paraId="494BCD0F" w14:textId="77777777" w:rsidR="002F1085" w:rsidRPr="0061649B" w:rsidRDefault="002F1085" w:rsidP="00AC4B62">
            <w:pPr>
              <w:pStyle w:val="TAL"/>
            </w:pPr>
            <w:r w:rsidRPr="0061649B">
              <w:t>isNullable: False</w:t>
            </w:r>
          </w:p>
        </w:tc>
      </w:tr>
      <w:tr w:rsidR="002F1085" w:rsidRPr="00B26339" w14:paraId="5AF0BF30" w14:textId="77777777" w:rsidTr="00AC4B62">
        <w:trPr>
          <w:cantSplit/>
          <w:jc w:val="center"/>
        </w:trPr>
        <w:tc>
          <w:tcPr>
            <w:tcW w:w="2547" w:type="dxa"/>
          </w:tcPr>
          <w:p w14:paraId="242F66A9" w14:textId="77777777" w:rsidR="002F1085" w:rsidRPr="0061649B" w:rsidRDefault="002F1085" w:rsidP="00AC4B62">
            <w:pPr>
              <w:pStyle w:val="TAL"/>
              <w:rPr>
                <w:rFonts w:cs="Arial"/>
                <w:szCs w:val="18"/>
                <w:lang w:eastAsia="zh-CN"/>
              </w:rPr>
            </w:pPr>
            <w:r w:rsidRPr="0061649B">
              <w:rPr>
                <w:rFonts w:cs="Arial"/>
                <w:szCs w:val="18"/>
              </w:rPr>
              <w:t>notificationRecipientAddress</w:t>
            </w:r>
          </w:p>
        </w:tc>
        <w:tc>
          <w:tcPr>
            <w:tcW w:w="5245" w:type="dxa"/>
          </w:tcPr>
          <w:p w14:paraId="49821911" w14:textId="77777777" w:rsidR="002F1085" w:rsidRPr="0061649B" w:rsidRDefault="002F1085" w:rsidP="00AC4B62">
            <w:pPr>
              <w:pStyle w:val="TAL"/>
              <w:rPr>
                <w:rFonts w:cs="Arial"/>
                <w:szCs w:val="18"/>
              </w:rPr>
            </w:pPr>
            <w:r w:rsidRPr="0061649B">
              <w:rPr>
                <w:rFonts w:cs="Arial"/>
                <w:szCs w:val="18"/>
              </w:rPr>
              <w:t>Address of the notification recipient.</w:t>
            </w:r>
          </w:p>
          <w:p w14:paraId="1F087972" w14:textId="77777777" w:rsidR="002F1085" w:rsidRPr="0061649B" w:rsidRDefault="002F1085" w:rsidP="00AC4B62">
            <w:pPr>
              <w:pStyle w:val="TAL"/>
              <w:rPr>
                <w:rFonts w:cs="Arial"/>
                <w:szCs w:val="18"/>
              </w:rPr>
            </w:pPr>
          </w:p>
          <w:p w14:paraId="2327BCD8" w14:textId="77777777" w:rsidR="002F1085" w:rsidRPr="0061649B" w:rsidRDefault="002F1085" w:rsidP="00AC4B62">
            <w:pPr>
              <w:pStyle w:val="TAL"/>
              <w:rPr>
                <w:szCs w:val="18"/>
              </w:rPr>
            </w:pPr>
            <w:r w:rsidRPr="0061649B">
              <w:rPr>
                <w:rFonts w:cs="Arial"/>
                <w:szCs w:val="18"/>
              </w:rPr>
              <w:t>allowedValues: N/A</w:t>
            </w:r>
          </w:p>
        </w:tc>
        <w:tc>
          <w:tcPr>
            <w:tcW w:w="1984" w:type="dxa"/>
          </w:tcPr>
          <w:p w14:paraId="4684674F" w14:textId="77777777" w:rsidR="002F1085" w:rsidRPr="0061649B" w:rsidRDefault="002F1085" w:rsidP="00AC4B62">
            <w:pPr>
              <w:pStyle w:val="TAL"/>
            </w:pPr>
            <w:r w:rsidRPr="0061649B">
              <w:t xml:space="preserve">type: String </w:t>
            </w:r>
          </w:p>
          <w:p w14:paraId="607C2E6B" w14:textId="77777777" w:rsidR="002F1085" w:rsidRPr="0061649B" w:rsidRDefault="002F1085" w:rsidP="00AC4B62">
            <w:pPr>
              <w:pStyle w:val="TAL"/>
            </w:pPr>
            <w:r w:rsidRPr="0061649B">
              <w:t>multiplicity: 1</w:t>
            </w:r>
          </w:p>
          <w:p w14:paraId="170DAE38" w14:textId="77777777" w:rsidR="002F1085" w:rsidRPr="0061649B" w:rsidRDefault="002F1085" w:rsidP="00AC4B62">
            <w:pPr>
              <w:pStyle w:val="TAL"/>
            </w:pPr>
            <w:r w:rsidRPr="0061649B">
              <w:t>isOrdered: N/A</w:t>
            </w:r>
          </w:p>
          <w:p w14:paraId="02E14AAD" w14:textId="77777777" w:rsidR="002F1085" w:rsidRPr="0061649B" w:rsidRDefault="002F1085" w:rsidP="00AC4B62">
            <w:pPr>
              <w:pStyle w:val="TAL"/>
            </w:pPr>
            <w:r w:rsidRPr="0061649B">
              <w:t>isUnique: N/A</w:t>
            </w:r>
          </w:p>
          <w:p w14:paraId="17FA8865" w14:textId="77777777" w:rsidR="002F1085" w:rsidRPr="0061649B" w:rsidRDefault="002F1085" w:rsidP="00AC4B62">
            <w:pPr>
              <w:pStyle w:val="TAL"/>
            </w:pPr>
            <w:r w:rsidRPr="0061649B">
              <w:t xml:space="preserve">defaultValue: None </w:t>
            </w:r>
          </w:p>
          <w:p w14:paraId="014F515B" w14:textId="77777777" w:rsidR="002F1085" w:rsidRPr="0061649B" w:rsidRDefault="002F1085" w:rsidP="00AC4B62">
            <w:pPr>
              <w:pStyle w:val="TAL"/>
            </w:pPr>
            <w:r w:rsidRPr="0061649B">
              <w:t>isNullable: False</w:t>
            </w:r>
          </w:p>
        </w:tc>
      </w:tr>
      <w:tr w:rsidR="002F1085" w:rsidRPr="00B26339" w14:paraId="297D8844" w14:textId="77777777" w:rsidTr="00AC4B62">
        <w:trPr>
          <w:cantSplit/>
          <w:jc w:val="center"/>
        </w:trPr>
        <w:tc>
          <w:tcPr>
            <w:tcW w:w="2547" w:type="dxa"/>
          </w:tcPr>
          <w:p w14:paraId="60E377F1" w14:textId="77777777" w:rsidR="002F1085" w:rsidRPr="0061649B" w:rsidRDefault="002F1085" w:rsidP="00AC4B62">
            <w:pPr>
              <w:pStyle w:val="TAL"/>
              <w:rPr>
                <w:rFonts w:cs="Arial"/>
                <w:szCs w:val="18"/>
                <w:lang w:eastAsia="zh-CN"/>
              </w:rPr>
            </w:pPr>
            <w:r w:rsidRPr="0061649B">
              <w:rPr>
                <w:rFonts w:cs="Arial"/>
                <w:szCs w:val="18"/>
              </w:rPr>
              <w:t>notificationTypes</w:t>
            </w:r>
          </w:p>
        </w:tc>
        <w:tc>
          <w:tcPr>
            <w:tcW w:w="5245" w:type="dxa"/>
          </w:tcPr>
          <w:p w14:paraId="117D4640" w14:textId="77777777" w:rsidR="002F1085" w:rsidRPr="0061649B" w:rsidRDefault="002F1085" w:rsidP="00AC4B62">
            <w:pPr>
              <w:pStyle w:val="TAL"/>
              <w:rPr>
                <w:rFonts w:cs="Arial"/>
                <w:szCs w:val="18"/>
              </w:rPr>
            </w:pPr>
            <w:r w:rsidRPr="009D5964">
              <w:rPr>
                <w:rFonts w:cs="Arial"/>
                <w:szCs w:val="18"/>
              </w:rPr>
              <w:t>List of notification types.</w:t>
            </w:r>
          </w:p>
          <w:p w14:paraId="0DFCB5BB" w14:textId="77777777" w:rsidR="002F1085" w:rsidRPr="0061649B" w:rsidRDefault="002F1085" w:rsidP="00AC4B62">
            <w:pPr>
              <w:pStyle w:val="TAL"/>
              <w:rPr>
                <w:rFonts w:cs="Arial"/>
                <w:szCs w:val="18"/>
              </w:rPr>
            </w:pPr>
          </w:p>
          <w:p w14:paraId="32D48E6B" w14:textId="77777777" w:rsidR="002F1085" w:rsidRPr="0061649B" w:rsidRDefault="002F1085" w:rsidP="00AC4B62">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1F685D4A" w14:textId="77777777" w:rsidR="002F1085" w:rsidRPr="0061649B" w:rsidRDefault="002F1085" w:rsidP="00AC4B62">
            <w:pPr>
              <w:pStyle w:val="TAL"/>
              <w:rPr>
                <w:rFonts w:cs="Arial"/>
                <w:szCs w:val="18"/>
              </w:rPr>
            </w:pPr>
          </w:p>
          <w:p w14:paraId="01CF9F20" w14:textId="77777777" w:rsidR="002F1085" w:rsidRPr="0061649B" w:rsidRDefault="002F1085" w:rsidP="00AC4B62">
            <w:pPr>
              <w:pStyle w:val="TAL"/>
              <w:rPr>
                <w:szCs w:val="18"/>
              </w:rPr>
            </w:pPr>
            <w:r w:rsidRPr="0061649B">
              <w:rPr>
                <w:szCs w:val="18"/>
              </w:rPr>
              <w:t xml:space="preserve">AllowedValues: </w:t>
            </w:r>
          </w:p>
          <w:p w14:paraId="15184DCB" w14:textId="77777777" w:rsidR="002F1085" w:rsidRPr="0061649B" w:rsidRDefault="002F1085" w:rsidP="00AC4B62">
            <w:pPr>
              <w:pStyle w:val="TAL"/>
              <w:rPr>
                <w:szCs w:val="18"/>
              </w:rPr>
            </w:pPr>
            <w:r w:rsidRPr="0061649B">
              <w:rPr>
                <w:szCs w:val="18"/>
              </w:rPr>
              <w:t>- notifyMOICreation</w:t>
            </w:r>
          </w:p>
          <w:p w14:paraId="606D1CF1" w14:textId="77777777" w:rsidR="002F1085" w:rsidRPr="0061649B" w:rsidRDefault="002F1085" w:rsidP="00AC4B62">
            <w:pPr>
              <w:pStyle w:val="TAL"/>
              <w:rPr>
                <w:szCs w:val="18"/>
              </w:rPr>
            </w:pPr>
            <w:r w:rsidRPr="0061649B">
              <w:rPr>
                <w:szCs w:val="18"/>
              </w:rPr>
              <w:t>- notifyMOIDeletion</w:t>
            </w:r>
          </w:p>
          <w:p w14:paraId="54FC433C" w14:textId="77777777" w:rsidR="002F1085" w:rsidRPr="0061649B" w:rsidRDefault="002F1085" w:rsidP="00AC4B62">
            <w:pPr>
              <w:pStyle w:val="TAL"/>
              <w:rPr>
                <w:szCs w:val="18"/>
              </w:rPr>
            </w:pPr>
            <w:r w:rsidRPr="0061649B">
              <w:rPr>
                <w:szCs w:val="18"/>
              </w:rPr>
              <w:t>- notifyMOIAttributeValueChanges</w:t>
            </w:r>
          </w:p>
          <w:p w14:paraId="6CAC2E09" w14:textId="77777777" w:rsidR="002F1085" w:rsidRPr="0061649B" w:rsidRDefault="002F1085" w:rsidP="00AC4B62">
            <w:pPr>
              <w:pStyle w:val="TAL"/>
              <w:rPr>
                <w:szCs w:val="18"/>
              </w:rPr>
            </w:pPr>
            <w:r w:rsidRPr="0061649B">
              <w:rPr>
                <w:szCs w:val="18"/>
              </w:rPr>
              <w:t>- notifyMOIChanges</w:t>
            </w:r>
          </w:p>
          <w:p w14:paraId="246EF5EC" w14:textId="77777777" w:rsidR="002F1085" w:rsidRPr="0061649B" w:rsidRDefault="002F1085" w:rsidP="00AC4B62">
            <w:pPr>
              <w:pStyle w:val="TAL"/>
              <w:rPr>
                <w:szCs w:val="18"/>
              </w:rPr>
            </w:pPr>
            <w:r w:rsidRPr="0061649B">
              <w:rPr>
                <w:szCs w:val="18"/>
              </w:rPr>
              <w:t>- notifyEvent</w:t>
            </w:r>
          </w:p>
          <w:p w14:paraId="4FDD32E1" w14:textId="77777777" w:rsidR="002F1085" w:rsidRPr="0061649B" w:rsidRDefault="002F1085" w:rsidP="00AC4B62">
            <w:pPr>
              <w:pStyle w:val="TAL"/>
              <w:rPr>
                <w:szCs w:val="18"/>
              </w:rPr>
            </w:pPr>
            <w:r w:rsidRPr="0061649B">
              <w:rPr>
                <w:szCs w:val="18"/>
              </w:rPr>
              <w:t>- notifyNewAlarm</w:t>
            </w:r>
          </w:p>
          <w:p w14:paraId="73F5BAE6" w14:textId="77777777" w:rsidR="002F1085" w:rsidRPr="0061649B" w:rsidRDefault="002F1085" w:rsidP="00AC4B62">
            <w:pPr>
              <w:pStyle w:val="TAL"/>
              <w:rPr>
                <w:szCs w:val="18"/>
              </w:rPr>
            </w:pPr>
            <w:r w:rsidRPr="0061649B">
              <w:rPr>
                <w:szCs w:val="18"/>
              </w:rPr>
              <w:t>- notifyChangedAlarm</w:t>
            </w:r>
          </w:p>
          <w:p w14:paraId="35100F9A" w14:textId="77777777" w:rsidR="002F1085" w:rsidRPr="0061649B" w:rsidRDefault="002F1085" w:rsidP="00AC4B62">
            <w:pPr>
              <w:pStyle w:val="TAL"/>
              <w:rPr>
                <w:szCs w:val="18"/>
              </w:rPr>
            </w:pPr>
            <w:r w:rsidRPr="0061649B">
              <w:rPr>
                <w:szCs w:val="18"/>
              </w:rPr>
              <w:t>- notifyAckStateChanged</w:t>
            </w:r>
          </w:p>
          <w:p w14:paraId="44335F23" w14:textId="77777777" w:rsidR="002F1085" w:rsidRPr="0061649B" w:rsidRDefault="002F1085" w:rsidP="00AC4B62">
            <w:pPr>
              <w:pStyle w:val="TAL"/>
              <w:rPr>
                <w:szCs w:val="18"/>
              </w:rPr>
            </w:pPr>
            <w:r w:rsidRPr="0061649B">
              <w:rPr>
                <w:szCs w:val="18"/>
              </w:rPr>
              <w:t>- notifyComments</w:t>
            </w:r>
          </w:p>
          <w:p w14:paraId="01D5938A" w14:textId="77777777" w:rsidR="002F1085" w:rsidRPr="0061649B" w:rsidRDefault="002F1085" w:rsidP="00AC4B62">
            <w:pPr>
              <w:pStyle w:val="TAL"/>
              <w:rPr>
                <w:szCs w:val="18"/>
              </w:rPr>
            </w:pPr>
            <w:r w:rsidRPr="0061649B">
              <w:rPr>
                <w:szCs w:val="18"/>
              </w:rPr>
              <w:t>- notifyCorrelatedNotificationChanged</w:t>
            </w:r>
          </w:p>
          <w:p w14:paraId="7989D618" w14:textId="77777777" w:rsidR="002F1085" w:rsidRPr="0061649B" w:rsidRDefault="002F1085" w:rsidP="00AC4B62">
            <w:pPr>
              <w:pStyle w:val="TAL"/>
              <w:rPr>
                <w:szCs w:val="18"/>
              </w:rPr>
            </w:pPr>
            <w:r w:rsidRPr="0061649B">
              <w:rPr>
                <w:szCs w:val="18"/>
              </w:rPr>
              <w:t>- notifyChangedAlarmGeneral</w:t>
            </w:r>
          </w:p>
          <w:p w14:paraId="37E74311" w14:textId="77777777" w:rsidR="002F1085" w:rsidRPr="0061649B" w:rsidRDefault="002F1085" w:rsidP="00AC4B62">
            <w:pPr>
              <w:pStyle w:val="TAL"/>
              <w:rPr>
                <w:szCs w:val="18"/>
              </w:rPr>
            </w:pPr>
            <w:r w:rsidRPr="0061649B">
              <w:rPr>
                <w:szCs w:val="18"/>
              </w:rPr>
              <w:t>- notifyClearedAlarm</w:t>
            </w:r>
          </w:p>
          <w:p w14:paraId="3E04C6C2" w14:textId="77777777" w:rsidR="002F1085" w:rsidRPr="0061649B" w:rsidRDefault="002F1085" w:rsidP="00AC4B62">
            <w:pPr>
              <w:pStyle w:val="TAL"/>
              <w:rPr>
                <w:szCs w:val="18"/>
              </w:rPr>
            </w:pPr>
            <w:r w:rsidRPr="0061649B">
              <w:rPr>
                <w:szCs w:val="18"/>
              </w:rPr>
              <w:t>- notifyAlarmListRebuilt</w:t>
            </w:r>
          </w:p>
          <w:p w14:paraId="5849C350" w14:textId="77777777" w:rsidR="002F1085" w:rsidRPr="0061649B" w:rsidRDefault="002F1085" w:rsidP="00AC4B62">
            <w:pPr>
              <w:pStyle w:val="TAL"/>
              <w:rPr>
                <w:szCs w:val="18"/>
              </w:rPr>
            </w:pPr>
            <w:r w:rsidRPr="0061649B">
              <w:rPr>
                <w:szCs w:val="18"/>
              </w:rPr>
              <w:t>- notifyPotentialFaultyAlarmList</w:t>
            </w:r>
          </w:p>
          <w:p w14:paraId="20D6AECE" w14:textId="77777777" w:rsidR="002F1085" w:rsidRPr="0061649B" w:rsidRDefault="002F1085" w:rsidP="00AC4B62">
            <w:pPr>
              <w:pStyle w:val="TAL"/>
              <w:rPr>
                <w:szCs w:val="18"/>
              </w:rPr>
            </w:pPr>
            <w:r w:rsidRPr="0061649B">
              <w:rPr>
                <w:szCs w:val="18"/>
              </w:rPr>
              <w:t>- notifyFileReady</w:t>
            </w:r>
          </w:p>
          <w:p w14:paraId="66FCC709" w14:textId="77777777" w:rsidR="002F1085" w:rsidRPr="0061649B" w:rsidRDefault="002F1085" w:rsidP="00AC4B62">
            <w:pPr>
              <w:pStyle w:val="TAL"/>
              <w:rPr>
                <w:szCs w:val="18"/>
              </w:rPr>
            </w:pPr>
            <w:r w:rsidRPr="0061649B">
              <w:rPr>
                <w:szCs w:val="18"/>
              </w:rPr>
              <w:t>- notifyFilePreparationError</w:t>
            </w:r>
          </w:p>
          <w:p w14:paraId="0A6C98F0" w14:textId="77777777" w:rsidR="002F1085" w:rsidRPr="0061649B" w:rsidRDefault="002F1085" w:rsidP="00AC4B62">
            <w:pPr>
              <w:pStyle w:val="TAL"/>
              <w:rPr>
                <w:szCs w:val="18"/>
              </w:rPr>
            </w:pPr>
            <w:r w:rsidRPr="0061649B">
              <w:rPr>
                <w:szCs w:val="18"/>
              </w:rPr>
              <w:t>- notifyThresholdCrossing</w:t>
            </w:r>
          </w:p>
        </w:tc>
        <w:tc>
          <w:tcPr>
            <w:tcW w:w="1984" w:type="dxa"/>
          </w:tcPr>
          <w:p w14:paraId="0333DB8D" w14:textId="77777777" w:rsidR="002F1085" w:rsidRPr="0061649B" w:rsidRDefault="002F1085" w:rsidP="00AC4B62">
            <w:pPr>
              <w:pStyle w:val="TAL"/>
            </w:pPr>
            <w:r w:rsidRPr="0061649B">
              <w:t>type: ENUM</w:t>
            </w:r>
          </w:p>
          <w:p w14:paraId="777A51B6" w14:textId="77777777" w:rsidR="002F1085" w:rsidRPr="0061649B" w:rsidRDefault="002F1085" w:rsidP="00AC4B62">
            <w:pPr>
              <w:pStyle w:val="TAL"/>
            </w:pPr>
            <w:r w:rsidRPr="0061649B">
              <w:t>multiplicity: *</w:t>
            </w:r>
          </w:p>
          <w:p w14:paraId="2A9DBABE" w14:textId="77777777" w:rsidR="002F1085" w:rsidRPr="0061649B" w:rsidRDefault="002F1085" w:rsidP="00AC4B62">
            <w:pPr>
              <w:pStyle w:val="TAL"/>
            </w:pPr>
            <w:r w:rsidRPr="0061649B">
              <w:t>isOrdered: False</w:t>
            </w:r>
          </w:p>
          <w:p w14:paraId="0011CCBD" w14:textId="77777777" w:rsidR="002F1085" w:rsidRPr="0061649B" w:rsidRDefault="002F1085" w:rsidP="00AC4B62">
            <w:pPr>
              <w:pStyle w:val="TAL"/>
            </w:pPr>
            <w:r w:rsidRPr="0061649B">
              <w:t>isUnique: True</w:t>
            </w:r>
          </w:p>
          <w:p w14:paraId="45E82D9A" w14:textId="77777777" w:rsidR="002F1085" w:rsidRPr="0061649B" w:rsidRDefault="002F1085" w:rsidP="00AC4B62">
            <w:pPr>
              <w:pStyle w:val="TAL"/>
            </w:pPr>
            <w:r w:rsidRPr="0061649B">
              <w:t>defaultValue: None</w:t>
            </w:r>
          </w:p>
          <w:p w14:paraId="772A3699" w14:textId="77777777" w:rsidR="002F1085" w:rsidRPr="0061649B" w:rsidRDefault="002F1085" w:rsidP="00AC4B62">
            <w:pPr>
              <w:pStyle w:val="TAL"/>
            </w:pPr>
            <w:r w:rsidRPr="0061649B">
              <w:t>isNullable: False</w:t>
            </w:r>
          </w:p>
        </w:tc>
      </w:tr>
      <w:tr w:rsidR="002F1085" w:rsidRPr="00B26339" w14:paraId="18A087D1" w14:textId="77777777" w:rsidTr="00AC4B62">
        <w:trPr>
          <w:cantSplit/>
          <w:jc w:val="center"/>
        </w:trPr>
        <w:tc>
          <w:tcPr>
            <w:tcW w:w="2547" w:type="dxa"/>
          </w:tcPr>
          <w:p w14:paraId="4FE155C5" w14:textId="77777777" w:rsidR="002F1085" w:rsidRPr="0061649B" w:rsidRDefault="002F1085" w:rsidP="00AC4B62">
            <w:pPr>
              <w:pStyle w:val="TAL"/>
              <w:rPr>
                <w:rFonts w:cs="Arial"/>
                <w:szCs w:val="18"/>
                <w:lang w:eastAsia="zh-CN"/>
              </w:rPr>
            </w:pPr>
            <w:r w:rsidRPr="0061649B">
              <w:rPr>
                <w:rFonts w:cs="Arial"/>
                <w:szCs w:val="18"/>
              </w:rPr>
              <w:t>notificationFilter</w:t>
            </w:r>
          </w:p>
        </w:tc>
        <w:tc>
          <w:tcPr>
            <w:tcW w:w="5245" w:type="dxa"/>
          </w:tcPr>
          <w:p w14:paraId="12A441D5" w14:textId="77777777" w:rsidR="002F1085" w:rsidRPr="0061649B" w:rsidRDefault="002F1085" w:rsidP="00AC4B62">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27E44FF" w14:textId="77777777" w:rsidR="002F1085" w:rsidRPr="0061649B" w:rsidRDefault="002F1085" w:rsidP="00AC4B62">
            <w:pPr>
              <w:pStyle w:val="TAL"/>
              <w:rPr>
                <w:rFonts w:cs="Arial"/>
                <w:szCs w:val="18"/>
              </w:rPr>
            </w:pPr>
            <w:r w:rsidRPr="0061649B">
              <w:rPr>
                <w:rFonts w:cs="Arial"/>
                <w:szCs w:val="18"/>
              </w:rPr>
              <w:t>The filter can be applied to any field of a notification.</w:t>
            </w:r>
          </w:p>
          <w:p w14:paraId="0129C275" w14:textId="77777777" w:rsidR="002F1085" w:rsidRPr="0061649B" w:rsidRDefault="002F1085" w:rsidP="00AC4B62">
            <w:pPr>
              <w:pStyle w:val="TAL"/>
              <w:rPr>
                <w:rFonts w:cs="Arial"/>
                <w:szCs w:val="18"/>
              </w:rPr>
            </w:pPr>
          </w:p>
          <w:p w14:paraId="3A15B17C" w14:textId="77777777" w:rsidR="002F1085" w:rsidRPr="0061649B" w:rsidRDefault="002F1085" w:rsidP="00AC4B62">
            <w:pPr>
              <w:spacing w:after="0"/>
            </w:pPr>
            <w:r w:rsidRPr="0061649B">
              <w:rPr>
                <w:rFonts w:ascii="Arial" w:hAnsi="Arial" w:cs="Arial"/>
                <w:sz w:val="18"/>
                <w:szCs w:val="18"/>
              </w:rPr>
              <w:t>allowedValues: N/A</w:t>
            </w:r>
          </w:p>
        </w:tc>
        <w:tc>
          <w:tcPr>
            <w:tcW w:w="1984" w:type="dxa"/>
          </w:tcPr>
          <w:p w14:paraId="6D46B79D" w14:textId="77777777" w:rsidR="002F1085" w:rsidRPr="0061649B" w:rsidRDefault="002F1085" w:rsidP="00AC4B62">
            <w:pPr>
              <w:pStyle w:val="TAL"/>
            </w:pPr>
            <w:r w:rsidRPr="0061649B">
              <w:t xml:space="preserve">type: String </w:t>
            </w:r>
          </w:p>
          <w:p w14:paraId="4CFEF7F9" w14:textId="77777777" w:rsidR="002F1085" w:rsidRPr="0061649B" w:rsidRDefault="002F1085" w:rsidP="00AC4B62">
            <w:pPr>
              <w:pStyle w:val="TAL"/>
            </w:pPr>
            <w:r w:rsidRPr="0061649B">
              <w:t>multiplicity: 0..1</w:t>
            </w:r>
          </w:p>
          <w:p w14:paraId="6C7BE1B2" w14:textId="77777777" w:rsidR="002F1085" w:rsidRPr="0061649B" w:rsidRDefault="002F1085" w:rsidP="00AC4B62">
            <w:pPr>
              <w:pStyle w:val="TAL"/>
            </w:pPr>
            <w:r w:rsidRPr="0061649B">
              <w:t>isOrdered: N/A</w:t>
            </w:r>
          </w:p>
          <w:p w14:paraId="678E6C7D" w14:textId="77777777" w:rsidR="002F1085" w:rsidRPr="0061649B" w:rsidRDefault="002F1085" w:rsidP="00AC4B62">
            <w:pPr>
              <w:pStyle w:val="TAL"/>
            </w:pPr>
            <w:r w:rsidRPr="0061649B">
              <w:t>isUnique: N/A</w:t>
            </w:r>
          </w:p>
          <w:p w14:paraId="5DE4D6F1" w14:textId="77777777" w:rsidR="002F1085" w:rsidRPr="0061649B" w:rsidRDefault="002F1085" w:rsidP="00AC4B62">
            <w:pPr>
              <w:pStyle w:val="TAL"/>
            </w:pPr>
            <w:r w:rsidRPr="0061649B">
              <w:t xml:space="preserve">defaultValue: None </w:t>
            </w:r>
          </w:p>
          <w:p w14:paraId="2F16CC18" w14:textId="77777777" w:rsidR="002F1085" w:rsidRPr="0061649B" w:rsidRDefault="002F1085" w:rsidP="00AC4B62">
            <w:pPr>
              <w:pStyle w:val="TAL"/>
            </w:pPr>
            <w:r w:rsidRPr="0061649B">
              <w:t>isNullable: False</w:t>
            </w:r>
          </w:p>
        </w:tc>
      </w:tr>
      <w:tr w:rsidR="002F1085" w:rsidRPr="00B26339" w14:paraId="1C3D1041" w14:textId="77777777" w:rsidTr="00AC4B62">
        <w:trPr>
          <w:cantSplit/>
          <w:jc w:val="center"/>
        </w:trPr>
        <w:tc>
          <w:tcPr>
            <w:tcW w:w="2547" w:type="dxa"/>
          </w:tcPr>
          <w:p w14:paraId="61872142" w14:textId="77777777" w:rsidR="002F1085" w:rsidRPr="0061649B" w:rsidRDefault="002F1085" w:rsidP="00AC4B62">
            <w:pPr>
              <w:pStyle w:val="TAL"/>
              <w:rPr>
                <w:rFonts w:cs="Arial"/>
                <w:szCs w:val="18"/>
              </w:rPr>
            </w:pPr>
            <w:r w:rsidRPr="008B7904">
              <w:rPr>
                <w:rFonts w:cs="Arial"/>
                <w:szCs w:val="18"/>
              </w:rPr>
              <w:t>notificationProtocols</w:t>
            </w:r>
          </w:p>
        </w:tc>
        <w:tc>
          <w:tcPr>
            <w:tcW w:w="5245" w:type="dxa"/>
          </w:tcPr>
          <w:p w14:paraId="1813D3FF" w14:textId="77777777" w:rsidR="002F1085" w:rsidRDefault="002F1085" w:rsidP="00AC4B6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BB88A25" w14:textId="77777777" w:rsidR="002F1085" w:rsidRPr="008B7904" w:rsidRDefault="002F1085" w:rsidP="00AC4B6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98833D" w14:textId="77777777" w:rsidR="002F1085" w:rsidRPr="008B7904" w:rsidRDefault="002F1085" w:rsidP="00AC4B6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2EF6DD0" w14:textId="77777777" w:rsidR="002F1085" w:rsidRPr="008B7904" w:rsidRDefault="002F1085" w:rsidP="00AC4B6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4654964F" w14:textId="77777777" w:rsidR="002F1085" w:rsidRPr="008B7904" w:rsidRDefault="002F1085" w:rsidP="00AC4B62">
            <w:pPr>
              <w:keepNext/>
              <w:keepLines/>
              <w:spacing w:after="0"/>
              <w:rPr>
                <w:rFonts w:ascii="Arial" w:hAnsi="Arial"/>
                <w:sz w:val="18"/>
                <w:szCs w:val="18"/>
              </w:rPr>
            </w:pPr>
          </w:p>
          <w:p w14:paraId="36174086" w14:textId="77777777" w:rsidR="002F1085" w:rsidRPr="008B7904" w:rsidRDefault="002F1085" w:rsidP="00AC4B62">
            <w:pPr>
              <w:keepNext/>
              <w:keepLines/>
              <w:spacing w:after="0"/>
              <w:rPr>
                <w:rFonts w:ascii="Arial" w:hAnsi="Arial"/>
                <w:sz w:val="18"/>
                <w:szCs w:val="18"/>
              </w:rPr>
            </w:pPr>
            <w:r w:rsidRPr="008B7904">
              <w:rPr>
                <w:rFonts w:ascii="Arial" w:hAnsi="Arial"/>
                <w:sz w:val="18"/>
                <w:szCs w:val="18"/>
              </w:rPr>
              <w:t xml:space="preserve">AllowedValues: </w:t>
            </w:r>
          </w:p>
          <w:p w14:paraId="351316C4" w14:textId="77777777" w:rsidR="002F1085" w:rsidRPr="008B7904" w:rsidRDefault="002F1085" w:rsidP="00AC4B62">
            <w:pPr>
              <w:keepNext/>
              <w:keepLines/>
              <w:spacing w:after="0"/>
              <w:rPr>
                <w:rFonts w:ascii="Arial" w:hAnsi="Arial"/>
                <w:sz w:val="18"/>
                <w:szCs w:val="18"/>
              </w:rPr>
            </w:pPr>
            <w:r w:rsidRPr="008B7904">
              <w:rPr>
                <w:rFonts w:ascii="Arial" w:hAnsi="Arial"/>
                <w:sz w:val="18"/>
                <w:szCs w:val="18"/>
              </w:rPr>
              <w:t>- HTTP</w:t>
            </w:r>
          </w:p>
          <w:p w14:paraId="385D3EFC" w14:textId="77777777" w:rsidR="002F1085" w:rsidRPr="008B7904" w:rsidRDefault="002F1085" w:rsidP="00AC4B6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C4624F5" w14:textId="77777777" w:rsidR="002F1085" w:rsidRPr="0061649B" w:rsidRDefault="002F1085" w:rsidP="00AC4B62">
            <w:pPr>
              <w:pStyle w:val="TAL"/>
              <w:rPr>
                <w:rFonts w:cs="Arial"/>
                <w:szCs w:val="18"/>
              </w:rPr>
            </w:pPr>
          </w:p>
        </w:tc>
        <w:tc>
          <w:tcPr>
            <w:tcW w:w="1984" w:type="dxa"/>
          </w:tcPr>
          <w:p w14:paraId="5A04BBEB" w14:textId="77777777" w:rsidR="002F1085" w:rsidRPr="008B7904" w:rsidRDefault="002F1085" w:rsidP="00AC4B62">
            <w:pPr>
              <w:keepNext/>
              <w:keepLines/>
              <w:spacing w:after="0"/>
              <w:rPr>
                <w:rFonts w:ascii="Arial" w:hAnsi="Arial"/>
                <w:sz w:val="18"/>
              </w:rPr>
            </w:pPr>
            <w:r w:rsidRPr="008B7904">
              <w:rPr>
                <w:rFonts w:ascii="Arial" w:hAnsi="Arial"/>
                <w:sz w:val="18"/>
              </w:rPr>
              <w:t>type: ENUM</w:t>
            </w:r>
          </w:p>
          <w:p w14:paraId="02AA1C63" w14:textId="77777777" w:rsidR="002F1085" w:rsidRPr="008B7904" w:rsidRDefault="002F1085" w:rsidP="00AC4B62">
            <w:pPr>
              <w:keepNext/>
              <w:keepLines/>
              <w:spacing w:after="0"/>
              <w:rPr>
                <w:rFonts w:ascii="Arial" w:hAnsi="Arial"/>
                <w:sz w:val="18"/>
              </w:rPr>
            </w:pPr>
            <w:r w:rsidRPr="008B7904">
              <w:rPr>
                <w:rFonts w:ascii="Arial" w:hAnsi="Arial"/>
                <w:sz w:val="18"/>
              </w:rPr>
              <w:t>multiplicity: 1..*</w:t>
            </w:r>
          </w:p>
          <w:p w14:paraId="530FB8A9" w14:textId="77777777" w:rsidR="002F1085" w:rsidRPr="008B7904" w:rsidRDefault="002F1085" w:rsidP="00AC4B62">
            <w:pPr>
              <w:keepNext/>
              <w:keepLines/>
              <w:spacing w:after="0"/>
              <w:rPr>
                <w:rFonts w:ascii="Arial" w:hAnsi="Arial"/>
                <w:sz w:val="18"/>
              </w:rPr>
            </w:pPr>
            <w:r w:rsidRPr="008B7904">
              <w:rPr>
                <w:rFonts w:ascii="Arial" w:hAnsi="Arial"/>
                <w:sz w:val="18"/>
              </w:rPr>
              <w:t>isOrdered: False</w:t>
            </w:r>
          </w:p>
          <w:p w14:paraId="1D2C1C2B" w14:textId="77777777" w:rsidR="002F1085" w:rsidRPr="008B7904" w:rsidRDefault="002F1085" w:rsidP="00AC4B62">
            <w:pPr>
              <w:keepNext/>
              <w:keepLines/>
              <w:spacing w:after="0"/>
              <w:rPr>
                <w:rFonts w:ascii="Arial" w:hAnsi="Arial"/>
                <w:sz w:val="18"/>
              </w:rPr>
            </w:pPr>
            <w:r w:rsidRPr="008B7904">
              <w:rPr>
                <w:rFonts w:ascii="Arial" w:hAnsi="Arial"/>
                <w:sz w:val="18"/>
              </w:rPr>
              <w:t>isUnique: True</w:t>
            </w:r>
          </w:p>
          <w:p w14:paraId="40414FE6" w14:textId="77777777" w:rsidR="002F1085" w:rsidRPr="008B7904" w:rsidRDefault="002F1085" w:rsidP="00AC4B62">
            <w:pPr>
              <w:keepNext/>
              <w:keepLines/>
              <w:spacing w:after="0"/>
              <w:rPr>
                <w:rFonts w:ascii="Arial" w:hAnsi="Arial"/>
                <w:sz w:val="18"/>
              </w:rPr>
            </w:pPr>
            <w:r w:rsidRPr="008B7904">
              <w:rPr>
                <w:rFonts w:ascii="Arial" w:hAnsi="Arial"/>
                <w:sz w:val="18"/>
              </w:rPr>
              <w:t>defaultValue: None</w:t>
            </w:r>
          </w:p>
          <w:p w14:paraId="24A2FFD3" w14:textId="77777777" w:rsidR="002F1085" w:rsidRPr="0061649B" w:rsidRDefault="002F1085" w:rsidP="00AC4B62">
            <w:pPr>
              <w:pStyle w:val="TAL"/>
            </w:pPr>
            <w:r w:rsidRPr="008B7904">
              <w:t>isNullable: False</w:t>
            </w:r>
          </w:p>
        </w:tc>
      </w:tr>
      <w:tr w:rsidR="002F1085" w:rsidRPr="00B26339" w14:paraId="1A4A2BFE" w14:textId="77777777" w:rsidTr="00AC4B62">
        <w:trPr>
          <w:cantSplit/>
          <w:jc w:val="center"/>
        </w:trPr>
        <w:tc>
          <w:tcPr>
            <w:tcW w:w="2547" w:type="dxa"/>
          </w:tcPr>
          <w:p w14:paraId="6DA555D7" w14:textId="77777777" w:rsidR="002F1085" w:rsidRPr="0061649B" w:rsidRDefault="002F1085" w:rsidP="00AC4B62">
            <w:pPr>
              <w:pStyle w:val="TAL"/>
              <w:rPr>
                <w:rFonts w:cs="Arial"/>
                <w:szCs w:val="18"/>
                <w:lang w:eastAsia="zh-CN"/>
              </w:rPr>
            </w:pPr>
            <w:r w:rsidRPr="0061649B">
              <w:rPr>
                <w:rFonts w:cs="Arial"/>
                <w:szCs w:val="18"/>
              </w:rPr>
              <w:t>scope</w:t>
            </w:r>
          </w:p>
        </w:tc>
        <w:tc>
          <w:tcPr>
            <w:tcW w:w="5245" w:type="dxa"/>
          </w:tcPr>
          <w:p w14:paraId="7ADB1D33" w14:textId="77777777" w:rsidR="002F1085" w:rsidRPr="0061649B" w:rsidRDefault="002F1085" w:rsidP="00AC4B62">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42FC36B9" w14:textId="77777777" w:rsidR="002F1085" w:rsidRPr="0061649B" w:rsidRDefault="002F1085" w:rsidP="00AC4B62">
            <w:pPr>
              <w:pStyle w:val="TAL"/>
              <w:rPr>
                <w:rFonts w:cs="Arial"/>
                <w:szCs w:val="18"/>
              </w:rPr>
            </w:pPr>
          </w:p>
          <w:p w14:paraId="60CC2129" w14:textId="77777777" w:rsidR="002F1085" w:rsidRPr="0061649B" w:rsidRDefault="002F1085" w:rsidP="00AC4B62">
            <w:pPr>
              <w:spacing w:after="0"/>
            </w:pPr>
            <w:r w:rsidRPr="0061649B">
              <w:rPr>
                <w:rFonts w:ascii="Arial" w:hAnsi="Arial" w:cs="Arial"/>
                <w:sz w:val="18"/>
                <w:szCs w:val="18"/>
              </w:rPr>
              <w:t>allowedValues: N/A</w:t>
            </w:r>
          </w:p>
        </w:tc>
        <w:tc>
          <w:tcPr>
            <w:tcW w:w="1984" w:type="dxa"/>
          </w:tcPr>
          <w:p w14:paraId="12210674" w14:textId="77777777" w:rsidR="002F1085" w:rsidRPr="0061649B" w:rsidRDefault="002F1085" w:rsidP="00AC4B62">
            <w:pPr>
              <w:pStyle w:val="TAL"/>
            </w:pPr>
            <w:r w:rsidRPr="0061649B">
              <w:t>type: Scope</w:t>
            </w:r>
          </w:p>
          <w:p w14:paraId="18013A7A" w14:textId="77777777" w:rsidR="002F1085" w:rsidRPr="0061649B" w:rsidRDefault="002F1085" w:rsidP="00AC4B62">
            <w:pPr>
              <w:pStyle w:val="TAL"/>
            </w:pPr>
            <w:r w:rsidRPr="0061649B">
              <w:t>multiplicity: 0..1</w:t>
            </w:r>
          </w:p>
          <w:p w14:paraId="022D25DA" w14:textId="77777777" w:rsidR="002F1085" w:rsidRPr="0061649B" w:rsidRDefault="002F1085" w:rsidP="00AC4B62">
            <w:pPr>
              <w:pStyle w:val="TAL"/>
            </w:pPr>
            <w:r w:rsidRPr="0061649B">
              <w:t>isOrdered: N/A</w:t>
            </w:r>
          </w:p>
          <w:p w14:paraId="1911D345" w14:textId="77777777" w:rsidR="002F1085" w:rsidRPr="0061649B" w:rsidRDefault="002F1085" w:rsidP="00AC4B62">
            <w:pPr>
              <w:pStyle w:val="TAL"/>
            </w:pPr>
            <w:r w:rsidRPr="0061649B">
              <w:t>isUnique: N/A</w:t>
            </w:r>
          </w:p>
          <w:p w14:paraId="5BE2C4F3" w14:textId="77777777" w:rsidR="002F1085" w:rsidRPr="0061649B" w:rsidRDefault="002F1085" w:rsidP="00AC4B62">
            <w:pPr>
              <w:pStyle w:val="TAL"/>
            </w:pPr>
            <w:r w:rsidRPr="0061649B">
              <w:t xml:space="preserve">defaultValue: None </w:t>
            </w:r>
          </w:p>
          <w:p w14:paraId="25AA88AD" w14:textId="77777777" w:rsidR="002F1085" w:rsidRPr="0061649B" w:rsidRDefault="002F1085" w:rsidP="00AC4B62">
            <w:pPr>
              <w:pStyle w:val="TAL"/>
            </w:pPr>
            <w:r w:rsidRPr="0061649B">
              <w:t>isNullable: False</w:t>
            </w:r>
          </w:p>
        </w:tc>
      </w:tr>
      <w:tr w:rsidR="002F1085" w:rsidRPr="00B26339" w14:paraId="314A97AF" w14:textId="77777777" w:rsidTr="00AC4B62">
        <w:trPr>
          <w:cantSplit/>
          <w:jc w:val="center"/>
        </w:trPr>
        <w:tc>
          <w:tcPr>
            <w:tcW w:w="2547" w:type="dxa"/>
          </w:tcPr>
          <w:p w14:paraId="2A866C44" w14:textId="77777777" w:rsidR="002F1085" w:rsidRPr="0061649B" w:rsidRDefault="002F1085" w:rsidP="00AC4B62">
            <w:pPr>
              <w:pStyle w:val="TAL"/>
              <w:rPr>
                <w:rFonts w:cs="Arial"/>
                <w:szCs w:val="18"/>
                <w:lang w:eastAsia="zh-CN"/>
              </w:rPr>
            </w:pPr>
            <w:r w:rsidRPr="0061649B">
              <w:rPr>
                <w:rFonts w:cs="Arial"/>
                <w:szCs w:val="18"/>
                <w:lang w:eastAsia="zh-CN"/>
              </w:rPr>
              <w:t>scopeType</w:t>
            </w:r>
          </w:p>
        </w:tc>
        <w:tc>
          <w:tcPr>
            <w:tcW w:w="5245" w:type="dxa"/>
          </w:tcPr>
          <w:p w14:paraId="01F44100" w14:textId="77777777" w:rsidR="002F1085" w:rsidRPr="0061649B" w:rsidRDefault="002F1085" w:rsidP="00AC4B62">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26E5DBE" w14:textId="77777777" w:rsidR="002F1085" w:rsidRPr="0061649B" w:rsidRDefault="002F1085" w:rsidP="00AC4B62">
            <w:pPr>
              <w:pStyle w:val="TAL"/>
              <w:rPr>
                <w:szCs w:val="18"/>
              </w:rPr>
            </w:pPr>
          </w:p>
          <w:p w14:paraId="2F0EF31B" w14:textId="77777777" w:rsidR="002F1085" w:rsidRPr="0061649B" w:rsidRDefault="002F1085" w:rsidP="00AC4B62">
            <w:pPr>
              <w:pStyle w:val="TAL"/>
              <w:rPr>
                <w:szCs w:val="18"/>
              </w:rPr>
            </w:pPr>
            <w:r w:rsidRPr="0061649B">
              <w:rPr>
                <w:szCs w:val="18"/>
              </w:rPr>
              <w:t>The value BASE_ONLY indicates only the base object is selected.</w:t>
            </w:r>
          </w:p>
          <w:p w14:paraId="6B911C50" w14:textId="77777777" w:rsidR="002F1085" w:rsidRPr="0061649B" w:rsidRDefault="002F1085" w:rsidP="00AC4B62">
            <w:pPr>
              <w:pStyle w:val="TAL"/>
              <w:rPr>
                <w:szCs w:val="18"/>
              </w:rPr>
            </w:pPr>
          </w:p>
          <w:p w14:paraId="38F80A2C" w14:textId="77777777" w:rsidR="002F1085" w:rsidRPr="0061649B" w:rsidRDefault="002F1085" w:rsidP="00AC4B62">
            <w:pPr>
              <w:pStyle w:val="TAL"/>
              <w:rPr>
                <w:szCs w:val="18"/>
              </w:rPr>
            </w:pPr>
            <w:r w:rsidRPr="0061649B">
              <w:rPr>
                <w:szCs w:val="18"/>
              </w:rPr>
              <w:t>The value BASE_ALL indicates the base object and all of its subordinate objects (incl. the leaf objects) are selected.</w:t>
            </w:r>
          </w:p>
          <w:p w14:paraId="1EAAFD0C" w14:textId="77777777" w:rsidR="002F1085" w:rsidRPr="0061649B" w:rsidRDefault="002F1085" w:rsidP="00AC4B62">
            <w:pPr>
              <w:pStyle w:val="TAL"/>
              <w:rPr>
                <w:szCs w:val="18"/>
              </w:rPr>
            </w:pPr>
          </w:p>
          <w:p w14:paraId="20BA7EA4" w14:textId="77777777" w:rsidR="002F1085" w:rsidRPr="0061649B" w:rsidRDefault="002F1085" w:rsidP="00AC4B62">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2D9925C8" w14:textId="77777777" w:rsidR="002F1085" w:rsidRPr="0061649B" w:rsidRDefault="002F1085" w:rsidP="00AC4B62">
            <w:pPr>
              <w:pStyle w:val="TAL"/>
              <w:rPr>
                <w:szCs w:val="18"/>
              </w:rPr>
            </w:pPr>
          </w:p>
          <w:p w14:paraId="674B3914" w14:textId="77777777" w:rsidR="002F1085" w:rsidRPr="0061649B" w:rsidRDefault="002F1085" w:rsidP="00AC4B62">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4BD9A2C9" w14:textId="77777777" w:rsidR="002F1085" w:rsidRPr="0061649B" w:rsidRDefault="002F1085" w:rsidP="00AC4B62">
            <w:pPr>
              <w:pStyle w:val="TAL"/>
              <w:rPr>
                <w:szCs w:val="18"/>
              </w:rPr>
            </w:pPr>
          </w:p>
          <w:p w14:paraId="7746CFC9" w14:textId="77777777" w:rsidR="002F1085" w:rsidRPr="0061649B" w:rsidRDefault="002F1085" w:rsidP="00AC4B6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729E38E5" w14:textId="77777777" w:rsidR="002F1085" w:rsidRPr="0061649B" w:rsidRDefault="002F1085" w:rsidP="00AC4B62">
            <w:pPr>
              <w:pStyle w:val="TAL"/>
              <w:rPr>
                <w:rFonts w:cs="Arial"/>
                <w:szCs w:val="18"/>
              </w:rPr>
            </w:pPr>
          </w:p>
          <w:p w14:paraId="3AF9922B" w14:textId="77777777" w:rsidR="002F1085" w:rsidRPr="0061649B" w:rsidRDefault="002F1085" w:rsidP="00AC4B62">
            <w:pPr>
              <w:spacing w:after="0"/>
            </w:pPr>
            <w:r w:rsidRPr="0061649B">
              <w:rPr>
                <w:rFonts w:ascii="Arial" w:hAnsi="Arial" w:cs="Arial"/>
                <w:sz w:val="18"/>
                <w:szCs w:val="18"/>
              </w:rPr>
              <w:t>allowedValues: N/A</w:t>
            </w:r>
          </w:p>
        </w:tc>
        <w:tc>
          <w:tcPr>
            <w:tcW w:w="1984" w:type="dxa"/>
          </w:tcPr>
          <w:p w14:paraId="13694188" w14:textId="77777777" w:rsidR="002F1085" w:rsidRPr="0061649B" w:rsidRDefault="002F1085" w:rsidP="00AC4B62">
            <w:pPr>
              <w:pStyle w:val="TAL"/>
            </w:pPr>
            <w:r w:rsidRPr="0061649B">
              <w:t>type: ENUM</w:t>
            </w:r>
          </w:p>
          <w:p w14:paraId="4803C3F1" w14:textId="77777777" w:rsidR="002F1085" w:rsidRPr="0061649B" w:rsidRDefault="002F1085" w:rsidP="00AC4B62">
            <w:pPr>
              <w:pStyle w:val="TAL"/>
            </w:pPr>
            <w:r w:rsidRPr="0061649B">
              <w:t>multiplicity: 1</w:t>
            </w:r>
          </w:p>
          <w:p w14:paraId="5380BD9B" w14:textId="77777777" w:rsidR="002F1085" w:rsidRPr="0061649B" w:rsidRDefault="002F1085" w:rsidP="00AC4B62">
            <w:pPr>
              <w:pStyle w:val="TAL"/>
            </w:pPr>
            <w:r w:rsidRPr="0061649B">
              <w:t>isOrdered: N/A</w:t>
            </w:r>
          </w:p>
          <w:p w14:paraId="0CF6C0F9" w14:textId="77777777" w:rsidR="002F1085" w:rsidRPr="0061649B" w:rsidRDefault="002F1085" w:rsidP="00AC4B62">
            <w:pPr>
              <w:pStyle w:val="TAL"/>
            </w:pPr>
            <w:r w:rsidRPr="0061649B">
              <w:t>isUnique: N/A</w:t>
            </w:r>
          </w:p>
          <w:p w14:paraId="7155C5E1" w14:textId="77777777" w:rsidR="002F1085" w:rsidRPr="0061649B" w:rsidRDefault="002F1085" w:rsidP="00AC4B62">
            <w:pPr>
              <w:pStyle w:val="TAL"/>
            </w:pPr>
            <w:r w:rsidRPr="0061649B">
              <w:t xml:space="preserve">defaultValue: None </w:t>
            </w:r>
          </w:p>
          <w:p w14:paraId="02953623" w14:textId="77777777" w:rsidR="002F1085" w:rsidRPr="0061649B" w:rsidRDefault="002F1085" w:rsidP="00AC4B62">
            <w:pPr>
              <w:pStyle w:val="TAL"/>
            </w:pPr>
            <w:r w:rsidRPr="0061649B">
              <w:t>isNullable: False</w:t>
            </w:r>
          </w:p>
        </w:tc>
      </w:tr>
      <w:tr w:rsidR="002F1085" w:rsidRPr="00B26339" w14:paraId="11926629" w14:textId="77777777" w:rsidTr="00AC4B62">
        <w:trPr>
          <w:cantSplit/>
          <w:jc w:val="center"/>
        </w:trPr>
        <w:tc>
          <w:tcPr>
            <w:tcW w:w="2547" w:type="dxa"/>
          </w:tcPr>
          <w:p w14:paraId="15A9EC8C" w14:textId="77777777" w:rsidR="002F1085" w:rsidRPr="0061649B" w:rsidRDefault="002F1085" w:rsidP="00AC4B62">
            <w:pPr>
              <w:pStyle w:val="TAL"/>
              <w:rPr>
                <w:rFonts w:cs="Arial"/>
                <w:szCs w:val="18"/>
                <w:lang w:eastAsia="zh-CN"/>
              </w:rPr>
            </w:pPr>
            <w:r w:rsidRPr="0061649B">
              <w:rPr>
                <w:rFonts w:cs="Arial"/>
                <w:szCs w:val="18"/>
                <w:lang w:eastAsia="zh-CN"/>
              </w:rPr>
              <w:t>scopeLevel</w:t>
            </w:r>
          </w:p>
        </w:tc>
        <w:tc>
          <w:tcPr>
            <w:tcW w:w="5245" w:type="dxa"/>
          </w:tcPr>
          <w:p w14:paraId="32E4646B" w14:textId="77777777" w:rsidR="002F1085" w:rsidRPr="0061649B" w:rsidRDefault="002F1085" w:rsidP="00AC4B62">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EED2121" w14:textId="77777777" w:rsidR="002F1085" w:rsidRPr="0061649B" w:rsidRDefault="002F1085" w:rsidP="00AC4B62">
            <w:pPr>
              <w:pStyle w:val="TAL"/>
              <w:rPr>
                <w:rFonts w:cs="Arial"/>
                <w:szCs w:val="18"/>
              </w:rPr>
            </w:pPr>
          </w:p>
          <w:p w14:paraId="6A1CDB08" w14:textId="77777777" w:rsidR="002F1085" w:rsidRPr="0061649B" w:rsidRDefault="002F1085" w:rsidP="00AC4B62">
            <w:pPr>
              <w:spacing w:after="0"/>
            </w:pPr>
            <w:r w:rsidRPr="0061649B">
              <w:rPr>
                <w:rFonts w:ascii="Arial" w:hAnsi="Arial" w:cs="Arial"/>
                <w:sz w:val="18"/>
                <w:szCs w:val="18"/>
              </w:rPr>
              <w:t>allowedValues: N/A</w:t>
            </w:r>
          </w:p>
        </w:tc>
        <w:tc>
          <w:tcPr>
            <w:tcW w:w="1984" w:type="dxa"/>
          </w:tcPr>
          <w:p w14:paraId="700BBF69" w14:textId="77777777" w:rsidR="002F1085" w:rsidRPr="0061649B" w:rsidRDefault="002F1085" w:rsidP="00AC4B62">
            <w:pPr>
              <w:pStyle w:val="TAL"/>
            </w:pPr>
            <w:r w:rsidRPr="0061649B">
              <w:t>type: Integer</w:t>
            </w:r>
          </w:p>
          <w:p w14:paraId="0DBB0281" w14:textId="77777777" w:rsidR="002F1085" w:rsidRPr="0061649B" w:rsidRDefault="002F1085" w:rsidP="00AC4B62">
            <w:pPr>
              <w:pStyle w:val="TAL"/>
            </w:pPr>
            <w:r w:rsidRPr="0061649B">
              <w:t>multiplicity: 1</w:t>
            </w:r>
          </w:p>
          <w:p w14:paraId="5A5BBCF1" w14:textId="77777777" w:rsidR="002F1085" w:rsidRPr="0061649B" w:rsidRDefault="002F1085" w:rsidP="00AC4B62">
            <w:pPr>
              <w:pStyle w:val="TAL"/>
            </w:pPr>
            <w:r w:rsidRPr="0061649B">
              <w:t>isOrdered: N/A</w:t>
            </w:r>
          </w:p>
          <w:p w14:paraId="0C6C5E98" w14:textId="77777777" w:rsidR="002F1085" w:rsidRPr="0061649B" w:rsidRDefault="002F1085" w:rsidP="00AC4B62">
            <w:pPr>
              <w:pStyle w:val="TAL"/>
            </w:pPr>
            <w:r w:rsidRPr="0061649B">
              <w:t>isUnique: N/A</w:t>
            </w:r>
          </w:p>
          <w:p w14:paraId="3475960E" w14:textId="77777777" w:rsidR="002F1085" w:rsidRPr="0061649B" w:rsidRDefault="002F1085" w:rsidP="00AC4B62">
            <w:pPr>
              <w:pStyle w:val="TAL"/>
            </w:pPr>
            <w:r w:rsidRPr="0061649B">
              <w:t xml:space="preserve">defaultValue: None </w:t>
            </w:r>
          </w:p>
          <w:p w14:paraId="1E0A70B4" w14:textId="77777777" w:rsidR="002F1085" w:rsidRPr="0061649B" w:rsidRDefault="002F1085" w:rsidP="00AC4B62">
            <w:pPr>
              <w:pStyle w:val="TAL"/>
            </w:pPr>
            <w:r w:rsidRPr="0061649B">
              <w:t>isNullable: False</w:t>
            </w:r>
          </w:p>
        </w:tc>
      </w:tr>
      <w:tr w:rsidR="002F1085" w:rsidRPr="00B26339" w14:paraId="03BCFDD7" w14:textId="77777777" w:rsidTr="00AC4B62">
        <w:trPr>
          <w:cantSplit/>
          <w:jc w:val="center"/>
        </w:trPr>
        <w:tc>
          <w:tcPr>
            <w:tcW w:w="2547" w:type="dxa"/>
          </w:tcPr>
          <w:p w14:paraId="3865F249" w14:textId="77777777" w:rsidR="002F1085" w:rsidRPr="0061649B" w:rsidRDefault="002F1085" w:rsidP="00AC4B62">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3A0CA79F" w14:textId="77777777" w:rsidR="002F1085" w:rsidRPr="0061649B" w:rsidRDefault="002F1085" w:rsidP="00AC4B6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2875515"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6CD7C3B1" w14:textId="77777777" w:rsidR="002F1085" w:rsidRPr="0061649B" w:rsidRDefault="002F1085" w:rsidP="00AC4B62">
            <w:pPr>
              <w:spacing w:after="0"/>
              <w:rPr>
                <w:rFonts w:ascii="Arial" w:hAnsi="Arial" w:cs="Arial"/>
                <w:sz w:val="18"/>
                <w:szCs w:val="18"/>
              </w:rPr>
            </w:pPr>
          </w:p>
          <w:p w14:paraId="2C7B5EEE" w14:textId="77777777" w:rsidR="002F1085" w:rsidRPr="0061649B" w:rsidRDefault="002F1085" w:rsidP="00AC4B62">
            <w:pPr>
              <w:spacing w:after="0"/>
              <w:rPr>
                <w:lang w:eastAsia="zh-CN"/>
              </w:rPr>
            </w:pPr>
            <w:r w:rsidRPr="0061649B">
              <w:rPr>
                <w:rFonts w:ascii="Arial" w:hAnsi="Arial" w:cs="Arial"/>
                <w:sz w:val="18"/>
                <w:szCs w:val="18"/>
              </w:rPr>
              <w:t>allowedValues: N/A</w:t>
            </w:r>
          </w:p>
        </w:tc>
        <w:tc>
          <w:tcPr>
            <w:tcW w:w="1984" w:type="dxa"/>
          </w:tcPr>
          <w:p w14:paraId="13F58D3B" w14:textId="77777777" w:rsidR="002F1085" w:rsidRPr="0061649B" w:rsidRDefault="002F1085" w:rsidP="00AC4B62">
            <w:pPr>
              <w:pStyle w:val="TAL"/>
            </w:pPr>
            <w:r w:rsidRPr="0061649B">
              <w:t>type: DN</w:t>
            </w:r>
          </w:p>
          <w:p w14:paraId="4E37CFD3" w14:textId="77777777" w:rsidR="002F1085" w:rsidRPr="0061649B" w:rsidRDefault="002F1085" w:rsidP="00AC4B62">
            <w:pPr>
              <w:pStyle w:val="TAL"/>
            </w:pPr>
            <w:r w:rsidRPr="0061649B">
              <w:t>multiplicity: 0..1</w:t>
            </w:r>
          </w:p>
          <w:p w14:paraId="4E2C9EC1" w14:textId="77777777" w:rsidR="002F1085" w:rsidRPr="0061649B" w:rsidRDefault="002F1085" w:rsidP="00AC4B62">
            <w:pPr>
              <w:pStyle w:val="TAL"/>
            </w:pPr>
            <w:r w:rsidRPr="0061649B">
              <w:t>isOrdered: N/A</w:t>
            </w:r>
          </w:p>
          <w:p w14:paraId="20D3286F" w14:textId="77777777" w:rsidR="002F1085" w:rsidRPr="00B940D8" w:rsidRDefault="002F1085" w:rsidP="00AC4B62">
            <w:pPr>
              <w:pStyle w:val="TAL"/>
            </w:pPr>
            <w:r w:rsidRPr="00B940D8">
              <w:t>isUnique: N/A</w:t>
            </w:r>
          </w:p>
          <w:p w14:paraId="5FC2E764" w14:textId="77777777" w:rsidR="002F1085" w:rsidRPr="00B940D8" w:rsidRDefault="002F1085" w:rsidP="00AC4B62">
            <w:pPr>
              <w:pStyle w:val="TAL"/>
            </w:pPr>
            <w:r w:rsidRPr="00B940D8">
              <w:t xml:space="preserve">defaultValue: None </w:t>
            </w:r>
          </w:p>
          <w:p w14:paraId="5333C297" w14:textId="77777777" w:rsidR="002F1085" w:rsidRPr="0061649B" w:rsidRDefault="002F1085" w:rsidP="00AC4B62">
            <w:pPr>
              <w:pStyle w:val="TAL"/>
            </w:pPr>
            <w:r w:rsidRPr="0061649B">
              <w:t>isNullable: False</w:t>
            </w:r>
          </w:p>
        </w:tc>
      </w:tr>
      <w:tr w:rsidR="002F1085" w:rsidRPr="00B26339" w14:paraId="120387DD" w14:textId="77777777" w:rsidTr="00AC4B62">
        <w:trPr>
          <w:cantSplit/>
          <w:jc w:val="center"/>
        </w:trPr>
        <w:tc>
          <w:tcPr>
            <w:tcW w:w="2547" w:type="dxa"/>
          </w:tcPr>
          <w:p w14:paraId="0462D290" w14:textId="77777777" w:rsidR="002F1085" w:rsidRPr="0061649B" w:rsidRDefault="002F1085" w:rsidP="00AC4B62">
            <w:pPr>
              <w:pStyle w:val="TAL"/>
              <w:rPr>
                <w:rFonts w:cs="Arial"/>
                <w:szCs w:val="18"/>
                <w:lang w:eastAsia="de-DE"/>
              </w:rPr>
            </w:pPr>
            <w:r w:rsidRPr="0061649B">
              <w:rPr>
                <w:rFonts w:cs="Arial"/>
                <w:szCs w:val="18"/>
              </w:rPr>
              <w:t>linkType</w:t>
            </w:r>
          </w:p>
        </w:tc>
        <w:tc>
          <w:tcPr>
            <w:tcW w:w="5245" w:type="dxa"/>
          </w:tcPr>
          <w:p w14:paraId="5E348D4B" w14:textId="77777777" w:rsidR="002F1085" w:rsidRPr="0061649B" w:rsidRDefault="002F1085" w:rsidP="00AC4B62">
            <w:pPr>
              <w:pStyle w:val="TAL"/>
              <w:rPr>
                <w:szCs w:val="18"/>
              </w:rPr>
            </w:pPr>
            <w:r w:rsidRPr="0061649B">
              <w:rPr>
                <w:szCs w:val="18"/>
              </w:rPr>
              <w:t xml:space="preserve">This attribute defines the type of the link. </w:t>
            </w:r>
          </w:p>
          <w:p w14:paraId="211D4BD1" w14:textId="77777777" w:rsidR="002F1085" w:rsidRPr="0061649B" w:rsidRDefault="002F1085" w:rsidP="00AC4B62">
            <w:pPr>
              <w:pStyle w:val="TAL"/>
              <w:rPr>
                <w:szCs w:val="18"/>
              </w:rPr>
            </w:pPr>
          </w:p>
          <w:p w14:paraId="7BF25508" w14:textId="77777777" w:rsidR="002F1085" w:rsidRPr="0061649B" w:rsidRDefault="002F1085" w:rsidP="00AC4B6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AB51862" w14:textId="77777777" w:rsidR="002F1085" w:rsidRPr="0061649B" w:rsidRDefault="002F1085" w:rsidP="00AC4B62">
            <w:pPr>
              <w:pStyle w:val="TAL"/>
            </w:pPr>
            <w:r w:rsidRPr="0061649B">
              <w:t>type: String</w:t>
            </w:r>
          </w:p>
          <w:p w14:paraId="30752079" w14:textId="77777777" w:rsidR="002F1085" w:rsidRPr="0061649B" w:rsidRDefault="002F1085" w:rsidP="00AC4B62">
            <w:pPr>
              <w:pStyle w:val="TAL"/>
            </w:pPr>
            <w:r w:rsidRPr="0061649B">
              <w:t>multiplicity: 0..*</w:t>
            </w:r>
          </w:p>
          <w:p w14:paraId="186B96A1" w14:textId="77777777" w:rsidR="002F1085" w:rsidRPr="0061649B" w:rsidRDefault="002F1085" w:rsidP="00AC4B62">
            <w:pPr>
              <w:pStyle w:val="TAL"/>
            </w:pPr>
            <w:r w:rsidRPr="0061649B">
              <w:t>isOrdered: False</w:t>
            </w:r>
          </w:p>
          <w:p w14:paraId="727E5BB4" w14:textId="77777777" w:rsidR="002F1085" w:rsidRPr="0061649B" w:rsidRDefault="002F1085" w:rsidP="00AC4B62">
            <w:pPr>
              <w:pStyle w:val="TAL"/>
            </w:pPr>
            <w:r w:rsidRPr="0061649B">
              <w:t>isUnique: True</w:t>
            </w:r>
          </w:p>
          <w:p w14:paraId="7490F196" w14:textId="77777777" w:rsidR="002F1085" w:rsidRPr="0061649B" w:rsidRDefault="002F1085" w:rsidP="00AC4B62">
            <w:pPr>
              <w:pStyle w:val="TAL"/>
            </w:pPr>
            <w:r w:rsidRPr="0061649B">
              <w:t xml:space="preserve">defaultValue: None </w:t>
            </w:r>
          </w:p>
          <w:p w14:paraId="77910897" w14:textId="77777777" w:rsidR="002F1085" w:rsidRPr="0061649B" w:rsidRDefault="002F1085" w:rsidP="00AC4B62">
            <w:pPr>
              <w:pStyle w:val="TAL"/>
            </w:pPr>
            <w:r w:rsidRPr="0061649B">
              <w:t>isNullable: False</w:t>
            </w:r>
          </w:p>
        </w:tc>
      </w:tr>
      <w:tr w:rsidR="002F1085" w:rsidRPr="00B26339" w14:paraId="0CC7566F" w14:textId="77777777" w:rsidTr="00AC4B62">
        <w:trPr>
          <w:cantSplit/>
          <w:jc w:val="center"/>
        </w:trPr>
        <w:tc>
          <w:tcPr>
            <w:tcW w:w="2547" w:type="dxa"/>
          </w:tcPr>
          <w:p w14:paraId="2C7FD844" w14:textId="77777777" w:rsidR="002F1085" w:rsidRPr="0061649B" w:rsidRDefault="002F1085" w:rsidP="00AC4B62">
            <w:pPr>
              <w:pStyle w:val="TAL"/>
              <w:rPr>
                <w:rFonts w:cs="Arial"/>
                <w:szCs w:val="18"/>
                <w:lang w:eastAsia="de-DE"/>
              </w:rPr>
            </w:pPr>
            <w:r w:rsidRPr="0061649B">
              <w:rPr>
                <w:rFonts w:cs="Arial"/>
                <w:szCs w:val="18"/>
                <w:lang w:eastAsia="de-DE"/>
              </w:rPr>
              <w:t>locationName</w:t>
            </w:r>
          </w:p>
        </w:tc>
        <w:tc>
          <w:tcPr>
            <w:tcW w:w="5245" w:type="dxa"/>
          </w:tcPr>
          <w:p w14:paraId="3F987E46"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831078A" w14:textId="77777777" w:rsidR="002F1085" w:rsidRPr="0061649B" w:rsidRDefault="002F1085" w:rsidP="00AC4B62">
            <w:pPr>
              <w:spacing w:after="0"/>
              <w:rPr>
                <w:rFonts w:ascii="Arial" w:hAnsi="Arial" w:cs="Arial"/>
                <w:sz w:val="18"/>
                <w:szCs w:val="18"/>
              </w:rPr>
            </w:pPr>
          </w:p>
          <w:p w14:paraId="6BFB173E" w14:textId="77777777" w:rsidR="002F1085" w:rsidRPr="0061649B" w:rsidRDefault="002F1085" w:rsidP="00AC4B62">
            <w:pPr>
              <w:spacing w:after="0"/>
            </w:pPr>
            <w:r w:rsidRPr="0061649B">
              <w:rPr>
                <w:rFonts w:ascii="Arial" w:hAnsi="Arial" w:cs="Arial"/>
                <w:sz w:val="18"/>
                <w:szCs w:val="18"/>
              </w:rPr>
              <w:t>allowedValues: N/A</w:t>
            </w:r>
          </w:p>
        </w:tc>
        <w:tc>
          <w:tcPr>
            <w:tcW w:w="1984" w:type="dxa"/>
          </w:tcPr>
          <w:p w14:paraId="1AB784C3" w14:textId="77777777" w:rsidR="002F1085" w:rsidRPr="0061649B" w:rsidRDefault="002F1085" w:rsidP="00AC4B62">
            <w:pPr>
              <w:pStyle w:val="TAL"/>
            </w:pPr>
            <w:r w:rsidRPr="0061649B">
              <w:t>type: String</w:t>
            </w:r>
          </w:p>
          <w:p w14:paraId="0D6CDB39" w14:textId="77777777" w:rsidR="002F1085" w:rsidRPr="0061649B" w:rsidRDefault="002F1085" w:rsidP="00AC4B62">
            <w:pPr>
              <w:pStyle w:val="TAL"/>
            </w:pPr>
            <w:r w:rsidRPr="0061649B">
              <w:t>multiplicity: 0..1</w:t>
            </w:r>
          </w:p>
          <w:p w14:paraId="2422DDE5" w14:textId="77777777" w:rsidR="002F1085" w:rsidRPr="0061649B" w:rsidRDefault="002F1085" w:rsidP="00AC4B62">
            <w:pPr>
              <w:pStyle w:val="TAL"/>
            </w:pPr>
            <w:r w:rsidRPr="0061649B">
              <w:t>isOrdered: N/A</w:t>
            </w:r>
          </w:p>
          <w:p w14:paraId="68A758E7" w14:textId="77777777" w:rsidR="002F1085" w:rsidRPr="00B940D8" w:rsidRDefault="002F1085" w:rsidP="00AC4B62">
            <w:pPr>
              <w:pStyle w:val="TAL"/>
            </w:pPr>
            <w:r w:rsidRPr="00B940D8">
              <w:t>isUnique: N/A</w:t>
            </w:r>
          </w:p>
          <w:p w14:paraId="770A9764" w14:textId="77777777" w:rsidR="002F1085" w:rsidRPr="00B940D8" w:rsidRDefault="002F1085" w:rsidP="00AC4B62">
            <w:pPr>
              <w:pStyle w:val="TAL"/>
            </w:pPr>
            <w:r w:rsidRPr="00B940D8">
              <w:t xml:space="preserve">defaultValue: None </w:t>
            </w:r>
          </w:p>
          <w:p w14:paraId="6C5ED2BC" w14:textId="77777777" w:rsidR="002F1085" w:rsidRPr="0061649B" w:rsidRDefault="002F1085" w:rsidP="00AC4B62">
            <w:pPr>
              <w:pStyle w:val="TAL"/>
            </w:pPr>
            <w:r w:rsidRPr="0061649B">
              <w:t>isNullable: False</w:t>
            </w:r>
          </w:p>
        </w:tc>
      </w:tr>
      <w:tr w:rsidR="002F1085" w:rsidRPr="00B26339" w14:paraId="5BAA16BC" w14:textId="77777777" w:rsidTr="00AC4B62">
        <w:trPr>
          <w:cantSplit/>
          <w:jc w:val="center"/>
        </w:trPr>
        <w:tc>
          <w:tcPr>
            <w:tcW w:w="2547" w:type="dxa"/>
          </w:tcPr>
          <w:p w14:paraId="564B9599" w14:textId="77777777" w:rsidR="002F1085" w:rsidRPr="0061649B" w:rsidRDefault="002F1085" w:rsidP="00AC4B62">
            <w:pPr>
              <w:pStyle w:val="TAL"/>
              <w:rPr>
                <w:rFonts w:cs="Arial"/>
                <w:szCs w:val="18"/>
                <w:lang w:eastAsia="de-DE"/>
              </w:rPr>
            </w:pPr>
            <w:r w:rsidRPr="0061649B">
              <w:rPr>
                <w:rFonts w:cs="Arial"/>
                <w:szCs w:val="18"/>
              </w:rPr>
              <w:t>monitorGranularityPeriod</w:t>
            </w:r>
          </w:p>
        </w:tc>
        <w:tc>
          <w:tcPr>
            <w:tcW w:w="5245" w:type="dxa"/>
          </w:tcPr>
          <w:p w14:paraId="2CB6EE0B" w14:textId="77777777" w:rsidR="002F1085" w:rsidRPr="0061649B" w:rsidRDefault="002F1085" w:rsidP="00AC4B62">
            <w:pPr>
              <w:pStyle w:val="TAL"/>
              <w:rPr>
                <w:szCs w:val="18"/>
              </w:rPr>
            </w:pPr>
            <w:r w:rsidRPr="0061649B">
              <w:rPr>
                <w:szCs w:val="18"/>
              </w:rPr>
              <w:t>Granularity period used to monitor measurements for threshold crossings. The period is defined in seconds.</w:t>
            </w:r>
          </w:p>
          <w:p w14:paraId="00D6DF36" w14:textId="77777777" w:rsidR="002F1085" w:rsidRPr="0061649B" w:rsidRDefault="002F1085" w:rsidP="00AC4B62">
            <w:pPr>
              <w:pStyle w:val="TAL"/>
              <w:rPr>
                <w:szCs w:val="18"/>
              </w:rPr>
            </w:pPr>
          </w:p>
          <w:p w14:paraId="4E3DCB78" w14:textId="77777777" w:rsidR="002F1085" w:rsidRPr="0061649B" w:rsidRDefault="002F1085" w:rsidP="00AC4B62">
            <w:pPr>
              <w:pStyle w:val="TAL"/>
              <w:rPr>
                <w:szCs w:val="18"/>
              </w:rPr>
            </w:pPr>
          </w:p>
          <w:p w14:paraId="33B3A4EB" w14:textId="77777777" w:rsidR="002F1085" w:rsidRPr="0061649B" w:rsidRDefault="002F1085" w:rsidP="00AC4B62">
            <w:pPr>
              <w:pStyle w:val="TAL"/>
              <w:rPr>
                <w:szCs w:val="18"/>
              </w:rPr>
            </w:pPr>
            <w:r w:rsidRPr="0061649B">
              <w:rPr>
                <w:szCs w:val="18"/>
              </w:rPr>
              <w:t>See Note 5</w:t>
            </w:r>
          </w:p>
          <w:p w14:paraId="0DCAA703" w14:textId="77777777" w:rsidR="002F1085" w:rsidRPr="0061649B" w:rsidRDefault="002F1085" w:rsidP="00AC4B62">
            <w:pPr>
              <w:pStyle w:val="TAL"/>
              <w:rPr>
                <w:szCs w:val="18"/>
              </w:rPr>
            </w:pPr>
          </w:p>
          <w:p w14:paraId="3275D730" w14:textId="77777777" w:rsidR="002F1085" w:rsidRPr="0061649B" w:rsidRDefault="002F1085" w:rsidP="00AC4B62">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6DCD0FA5" w14:textId="77777777" w:rsidR="002F1085" w:rsidRPr="0061649B" w:rsidRDefault="002F1085" w:rsidP="00AC4B62">
            <w:pPr>
              <w:pStyle w:val="TAL"/>
            </w:pPr>
            <w:r w:rsidRPr="0061649B">
              <w:t>type: Integer</w:t>
            </w:r>
          </w:p>
          <w:p w14:paraId="6EDE2A85" w14:textId="77777777" w:rsidR="002F1085" w:rsidRPr="0061649B" w:rsidRDefault="002F1085" w:rsidP="00AC4B62">
            <w:pPr>
              <w:pStyle w:val="TAL"/>
            </w:pPr>
            <w:r w:rsidRPr="0061649B">
              <w:t>multiplicity: 1</w:t>
            </w:r>
          </w:p>
          <w:p w14:paraId="5C121AA3" w14:textId="77777777" w:rsidR="002F1085" w:rsidRPr="0061649B" w:rsidRDefault="002F1085" w:rsidP="00AC4B62">
            <w:pPr>
              <w:pStyle w:val="TAL"/>
            </w:pPr>
            <w:r w:rsidRPr="0061649B">
              <w:t>isOrdered: N/A</w:t>
            </w:r>
          </w:p>
          <w:p w14:paraId="3D94D5D4" w14:textId="77777777" w:rsidR="002F1085" w:rsidRPr="0061649B" w:rsidRDefault="002F1085" w:rsidP="00AC4B62">
            <w:pPr>
              <w:pStyle w:val="TAL"/>
            </w:pPr>
            <w:r w:rsidRPr="0061649B">
              <w:t xml:space="preserve">isUnique: </w:t>
            </w:r>
            <w:r w:rsidRPr="0076579F">
              <w:t>N/A</w:t>
            </w:r>
          </w:p>
          <w:p w14:paraId="11DBEE1A" w14:textId="77777777" w:rsidR="002F1085" w:rsidRPr="0061649B" w:rsidRDefault="002F1085" w:rsidP="00AC4B62">
            <w:pPr>
              <w:pStyle w:val="TAL"/>
            </w:pPr>
            <w:r w:rsidRPr="0061649B">
              <w:t xml:space="preserve">defaultValue: None </w:t>
            </w:r>
          </w:p>
          <w:p w14:paraId="3D4A04E2" w14:textId="77777777" w:rsidR="002F1085" w:rsidRPr="0061649B" w:rsidRDefault="002F1085" w:rsidP="00AC4B62">
            <w:pPr>
              <w:pStyle w:val="TAL"/>
            </w:pPr>
            <w:r w:rsidRPr="0061649B">
              <w:t>isNullable: False</w:t>
            </w:r>
          </w:p>
        </w:tc>
      </w:tr>
      <w:tr w:rsidR="002F1085" w:rsidRPr="00B26339" w14:paraId="28395B66" w14:textId="77777777" w:rsidTr="00AC4B62">
        <w:trPr>
          <w:cantSplit/>
          <w:jc w:val="center"/>
        </w:trPr>
        <w:tc>
          <w:tcPr>
            <w:tcW w:w="2547" w:type="dxa"/>
          </w:tcPr>
          <w:p w14:paraId="273712D3" w14:textId="77777777" w:rsidR="002F1085" w:rsidRPr="0061649B" w:rsidRDefault="002F1085" w:rsidP="00AC4B62">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06D9EB0B" w14:textId="77777777" w:rsidR="002F1085" w:rsidRPr="0061649B" w:rsidRDefault="002F1085" w:rsidP="00AC4B6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711AB5EC" w14:textId="77777777" w:rsidR="002F1085" w:rsidRPr="0061649B" w:rsidRDefault="002F1085" w:rsidP="00AC4B62">
            <w:pPr>
              <w:pStyle w:val="TAL"/>
              <w:rPr>
                <w:szCs w:val="18"/>
              </w:rPr>
            </w:pPr>
          </w:p>
          <w:p w14:paraId="28C21007" w14:textId="77777777" w:rsidR="002F1085" w:rsidRPr="0061649B" w:rsidRDefault="002F1085" w:rsidP="00AC4B62">
            <w:pPr>
              <w:pStyle w:val="TAL"/>
              <w:rPr>
                <w:szCs w:val="18"/>
              </w:rPr>
            </w:pPr>
            <w:r w:rsidRPr="0061649B">
              <w:rPr>
                <w:szCs w:val="18"/>
              </w:rPr>
              <w:t>allowedValues: Integer with a minimum value of 1</w:t>
            </w:r>
          </w:p>
        </w:tc>
        <w:tc>
          <w:tcPr>
            <w:tcW w:w="1984" w:type="dxa"/>
          </w:tcPr>
          <w:p w14:paraId="37EDA899" w14:textId="77777777" w:rsidR="002F1085" w:rsidRPr="0061649B" w:rsidRDefault="002F1085" w:rsidP="00AC4B62">
            <w:pPr>
              <w:pStyle w:val="TAL"/>
            </w:pPr>
            <w:r w:rsidRPr="0061649B">
              <w:t>type: Integer</w:t>
            </w:r>
          </w:p>
          <w:p w14:paraId="3369B712" w14:textId="77777777" w:rsidR="002F1085" w:rsidRPr="0061649B" w:rsidRDefault="002F1085" w:rsidP="00AC4B62">
            <w:pPr>
              <w:pStyle w:val="TAL"/>
            </w:pPr>
            <w:r w:rsidRPr="0061649B">
              <w:t>multiplicity: *</w:t>
            </w:r>
          </w:p>
          <w:p w14:paraId="79A0FDEF" w14:textId="77777777" w:rsidR="002F1085" w:rsidRPr="0061649B" w:rsidRDefault="002F1085" w:rsidP="00AC4B62">
            <w:pPr>
              <w:pStyle w:val="TAL"/>
            </w:pPr>
            <w:r w:rsidRPr="0061649B">
              <w:t>isOrdered: False</w:t>
            </w:r>
          </w:p>
          <w:p w14:paraId="303AB635" w14:textId="77777777" w:rsidR="002F1085" w:rsidRPr="0061649B" w:rsidRDefault="002F1085" w:rsidP="00AC4B62">
            <w:pPr>
              <w:pStyle w:val="TAL"/>
            </w:pPr>
            <w:r w:rsidRPr="0061649B">
              <w:t>isUnique: True</w:t>
            </w:r>
          </w:p>
          <w:p w14:paraId="576CD6CF" w14:textId="77777777" w:rsidR="002F1085" w:rsidRPr="0061649B" w:rsidRDefault="002F1085" w:rsidP="00AC4B62">
            <w:pPr>
              <w:pStyle w:val="TAL"/>
            </w:pPr>
            <w:r w:rsidRPr="0061649B">
              <w:t>defaultValue: None</w:t>
            </w:r>
          </w:p>
          <w:p w14:paraId="0579AEF3" w14:textId="77777777" w:rsidR="002F1085" w:rsidRPr="0061649B" w:rsidRDefault="002F1085" w:rsidP="00AC4B62">
            <w:pPr>
              <w:pStyle w:val="TAL"/>
            </w:pPr>
            <w:r w:rsidRPr="0061649B">
              <w:t>isNullable: False</w:t>
            </w:r>
          </w:p>
        </w:tc>
      </w:tr>
      <w:tr w:rsidR="002F1085" w:rsidRPr="00B26339" w14:paraId="07883A1D" w14:textId="77777777" w:rsidTr="00AC4B62">
        <w:trPr>
          <w:cantSplit/>
          <w:jc w:val="center"/>
        </w:trPr>
        <w:tc>
          <w:tcPr>
            <w:tcW w:w="2547" w:type="dxa"/>
          </w:tcPr>
          <w:p w14:paraId="3B741798" w14:textId="77777777" w:rsidR="002F1085" w:rsidRPr="0061649B" w:rsidRDefault="002F1085" w:rsidP="00AC4B62">
            <w:pPr>
              <w:pStyle w:val="TAL"/>
              <w:rPr>
                <w:rFonts w:cs="Arial"/>
                <w:szCs w:val="18"/>
              </w:rPr>
            </w:pPr>
            <w:r w:rsidRPr="0061649B">
              <w:rPr>
                <w:rFonts w:cs="Arial"/>
                <w:color w:val="000000"/>
                <w:szCs w:val="18"/>
              </w:rPr>
              <w:t>thresholdInfoList</w:t>
            </w:r>
          </w:p>
        </w:tc>
        <w:tc>
          <w:tcPr>
            <w:tcW w:w="5245" w:type="dxa"/>
          </w:tcPr>
          <w:p w14:paraId="6FB9FD41" w14:textId="77777777" w:rsidR="002F1085" w:rsidRPr="0061649B" w:rsidRDefault="002F1085" w:rsidP="00AC4B62">
            <w:pPr>
              <w:pStyle w:val="TAL"/>
              <w:rPr>
                <w:szCs w:val="18"/>
              </w:rPr>
            </w:pPr>
            <w:r w:rsidRPr="0061649B">
              <w:rPr>
                <w:color w:val="000000"/>
                <w:szCs w:val="18"/>
              </w:rPr>
              <w:t>List of threshold infos.</w:t>
            </w:r>
          </w:p>
        </w:tc>
        <w:tc>
          <w:tcPr>
            <w:tcW w:w="1984" w:type="dxa"/>
          </w:tcPr>
          <w:p w14:paraId="4D359B0D" w14:textId="77777777" w:rsidR="002F1085" w:rsidRPr="0061649B" w:rsidRDefault="002F1085" w:rsidP="00AC4B62">
            <w:pPr>
              <w:pStyle w:val="TAL"/>
            </w:pPr>
            <w:r w:rsidRPr="0061649B">
              <w:t>type: ThresholdInfo</w:t>
            </w:r>
          </w:p>
          <w:p w14:paraId="1C8A260E" w14:textId="77777777" w:rsidR="002F1085" w:rsidRPr="0061649B" w:rsidRDefault="002F1085" w:rsidP="00AC4B62">
            <w:pPr>
              <w:pStyle w:val="TAL"/>
            </w:pPr>
            <w:r w:rsidRPr="0061649B">
              <w:t>multiplicity: 1..*</w:t>
            </w:r>
          </w:p>
          <w:p w14:paraId="7AE2A2E0" w14:textId="77777777" w:rsidR="002F1085" w:rsidRPr="0061649B" w:rsidRDefault="002F1085" w:rsidP="00AC4B62">
            <w:pPr>
              <w:pStyle w:val="TAL"/>
            </w:pPr>
            <w:r w:rsidRPr="0061649B">
              <w:t>isOrdered: False</w:t>
            </w:r>
          </w:p>
          <w:p w14:paraId="638F69A1" w14:textId="77777777" w:rsidR="002F1085" w:rsidRPr="00B940D8" w:rsidRDefault="002F1085" w:rsidP="00AC4B62">
            <w:pPr>
              <w:pStyle w:val="TAL"/>
            </w:pPr>
            <w:r w:rsidRPr="00B940D8">
              <w:t>isUnique: True</w:t>
            </w:r>
          </w:p>
          <w:p w14:paraId="0FD421E1" w14:textId="77777777" w:rsidR="002F1085" w:rsidRPr="00B940D8" w:rsidRDefault="002F1085" w:rsidP="00AC4B62">
            <w:pPr>
              <w:pStyle w:val="TAL"/>
            </w:pPr>
            <w:r w:rsidRPr="00B940D8">
              <w:t>defaultValue: None</w:t>
            </w:r>
          </w:p>
          <w:p w14:paraId="582466CA" w14:textId="77777777" w:rsidR="002F1085" w:rsidRPr="0061649B" w:rsidRDefault="002F1085" w:rsidP="00AC4B62">
            <w:pPr>
              <w:pStyle w:val="TAL"/>
            </w:pPr>
            <w:r w:rsidRPr="0061649B">
              <w:t>isNullable: False</w:t>
            </w:r>
          </w:p>
        </w:tc>
      </w:tr>
      <w:tr w:rsidR="002F1085" w:rsidRPr="00B26339" w14:paraId="3B30AA29" w14:textId="77777777" w:rsidTr="00AC4B62">
        <w:trPr>
          <w:cantSplit/>
          <w:jc w:val="center"/>
        </w:trPr>
        <w:tc>
          <w:tcPr>
            <w:tcW w:w="2547" w:type="dxa"/>
          </w:tcPr>
          <w:p w14:paraId="102A1F23" w14:textId="77777777" w:rsidR="002F1085" w:rsidRPr="0061649B" w:rsidRDefault="002F1085" w:rsidP="00AC4B62">
            <w:pPr>
              <w:pStyle w:val="TAL"/>
              <w:rPr>
                <w:rFonts w:cs="Arial"/>
                <w:szCs w:val="18"/>
              </w:rPr>
            </w:pPr>
            <w:r w:rsidRPr="0061649B">
              <w:rPr>
                <w:rFonts w:cs="Arial"/>
                <w:color w:val="000000"/>
                <w:szCs w:val="18"/>
              </w:rPr>
              <w:t>thresholdValue</w:t>
            </w:r>
          </w:p>
        </w:tc>
        <w:tc>
          <w:tcPr>
            <w:tcW w:w="5245" w:type="dxa"/>
          </w:tcPr>
          <w:p w14:paraId="3AF948D3" w14:textId="77777777" w:rsidR="002F1085" w:rsidRPr="0061649B" w:rsidRDefault="002F1085" w:rsidP="00AC4B6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86B8898" w14:textId="77777777" w:rsidR="002F1085" w:rsidRPr="0061649B" w:rsidRDefault="002F1085" w:rsidP="00AC4B62">
            <w:pPr>
              <w:pStyle w:val="TAL"/>
              <w:rPr>
                <w:rFonts w:eastAsia="Arial Unicode MS"/>
                <w:color w:val="000000"/>
                <w:szCs w:val="18"/>
                <w:lang w:eastAsia="zh-CN"/>
              </w:rPr>
            </w:pPr>
          </w:p>
          <w:p w14:paraId="2063DCB4" w14:textId="77777777" w:rsidR="002F1085" w:rsidRPr="0061649B" w:rsidRDefault="002F1085" w:rsidP="00AC4B62">
            <w:pPr>
              <w:pStyle w:val="TAL"/>
              <w:rPr>
                <w:szCs w:val="18"/>
              </w:rPr>
            </w:pPr>
            <w:r w:rsidRPr="0061649B">
              <w:rPr>
                <w:rFonts w:cs="Arial"/>
                <w:szCs w:val="18"/>
              </w:rPr>
              <w:t>allowedValues: float or integer</w:t>
            </w:r>
          </w:p>
        </w:tc>
        <w:tc>
          <w:tcPr>
            <w:tcW w:w="1984" w:type="dxa"/>
          </w:tcPr>
          <w:p w14:paraId="3216A2AF" w14:textId="77777777" w:rsidR="002F1085" w:rsidRPr="0061649B" w:rsidRDefault="002F1085" w:rsidP="00AC4B62">
            <w:pPr>
              <w:pStyle w:val="TAL"/>
            </w:pPr>
            <w:r w:rsidRPr="0061649B">
              <w:t>type: Union</w:t>
            </w:r>
          </w:p>
          <w:p w14:paraId="296BDD61" w14:textId="77777777" w:rsidR="002F1085" w:rsidRPr="0061649B" w:rsidRDefault="002F1085" w:rsidP="00AC4B62">
            <w:pPr>
              <w:pStyle w:val="TAL"/>
            </w:pPr>
            <w:r w:rsidRPr="0061649B">
              <w:t>multiplicity: 1</w:t>
            </w:r>
          </w:p>
          <w:p w14:paraId="2A18A8DB" w14:textId="77777777" w:rsidR="002F1085" w:rsidRPr="0061649B" w:rsidRDefault="002F1085" w:rsidP="00AC4B62">
            <w:pPr>
              <w:pStyle w:val="TAL"/>
            </w:pPr>
            <w:r w:rsidRPr="0061649B">
              <w:t>isOrdered: NA</w:t>
            </w:r>
          </w:p>
          <w:p w14:paraId="0F12B280" w14:textId="77777777" w:rsidR="002F1085" w:rsidRPr="00B940D8" w:rsidRDefault="002F1085" w:rsidP="00AC4B62">
            <w:pPr>
              <w:pStyle w:val="TAL"/>
            </w:pPr>
            <w:r w:rsidRPr="00B940D8">
              <w:t>isUnique: NA</w:t>
            </w:r>
          </w:p>
          <w:p w14:paraId="5B56A347" w14:textId="77777777" w:rsidR="002F1085" w:rsidRPr="00B940D8" w:rsidRDefault="002F1085" w:rsidP="00AC4B62">
            <w:pPr>
              <w:pStyle w:val="TAL"/>
            </w:pPr>
            <w:r w:rsidRPr="00B940D8">
              <w:t>defaultValue: None</w:t>
            </w:r>
          </w:p>
          <w:p w14:paraId="25C2BF46" w14:textId="77777777" w:rsidR="002F1085" w:rsidRPr="0061649B" w:rsidRDefault="002F1085" w:rsidP="00AC4B62">
            <w:pPr>
              <w:pStyle w:val="TAL"/>
            </w:pPr>
            <w:r w:rsidRPr="0061649B">
              <w:t>isNullable: False</w:t>
            </w:r>
          </w:p>
        </w:tc>
      </w:tr>
      <w:tr w:rsidR="002F1085" w:rsidRPr="00B26339" w14:paraId="62ED33AD" w14:textId="77777777" w:rsidTr="00AC4B62">
        <w:trPr>
          <w:cantSplit/>
          <w:jc w:val="center"/>
        </w:trPr>
        <w:tc>
          <w:tcPr>
            <w:tcW w:w="2547" w:type="dxa"/>
          </w:tcPr>
          <w:p w14:paraId="54FCB68B" w14:textId="77777777" w:rsidR="002F1085" w:rsidRPr="0061649B" w:rsidRDefault="002F1085" w:rsidP="00AC4B62">
            <w:pPr>
              <w:pStyle w:val="TAL"/>
              <w:rPr>
                <w:rFonts w:cs="Arial"/>
                <w:szCs w:val="18"/>
              </w:rPr>
            </w:pPr>
            <w:r w:rsidRPr="0061649B">
              <w:rPr>
                <w:rFonts w:cs="Arial"/>
                <w:szCs w:val="18"/>
              </w:rPr>
              <w:t>hysteresis</w:t>
            </w:r>
          </w:p>
        </w:tc>
        <w:tc>
          <w:tcPr>
            <w:tcW w:w="5245" w:type="dxa"/>
          </w:tcPr>
          <w:p w14:paraId="7DF3CF8E" w14:textId="77777777" w:rsidR="002F1085" w:rsidRPr="0061649B" w:rsidRDefault="002F1085" w:rsidP="00AC4B6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D6E6B5B" w14:textId="77777777" w:rsidR="002F1085" w:rsidRPr="0061649B" w:rsidRDefault="002F1085" w:rsidP="00AC4B62">
            <w:pPr>
              <w:pStyle w:val="TAL"/>
              <w:rPr>
                <w:rFonts w:eastAsia="Arial Unicode MS"/>
                <w:color w:val="000000"/>
                <w:szCs w:val="18"/>
                <w:lang w:eastAsia="zh-CN"/>
              </w:rPr>
            </w:pPr>
          </w:p>
          <w:p w14:paraId="601943C5" w14:textId="77777777" w:rsidR="002F1085" w:rsidRPr="0061649B" w:rsidRDefault="002F1085" w:rsidP="00AC4B6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449C1DF" w14:textId="77777777" w:rsidR="002F1085" w:rsidRPr="0061649B" w:rsidRDefault="002F1085" w:rsidP="00AC4B6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C9F51AA" w14:textId="77777777" w:rsidR="002F1085" w:rsidRPr="0061649B" w:rsidRDefault="002F1085" w:rsidP="00AC4B62">
            <w:pPr>
              <w:pStyle w:val="TAL"/>
              <w:rPr>
                <w:rFonts w:eastAsia="Arial Unicode MS"/>
                <w:color w:val="000000"/>
                <w:szCs w:val="18"/>
                <w:lang w:eastAsia="zh-CN"/>
              </w:rPr>
            </w:pPr>
          </w:p>
          <w:p w14:paraId="670CD5CD" w14:textId="77777777" w:rsidR="002F1085" w:rsidRPr="0061649B" w:rsidRDefault="002F1085" w:rsidP="00AC4B6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272FAA7" w14:textId="77777777" w:rsidR="002F1085" w:rsidRPr="0061649B" w:rsidRDefault="002F1085" w:rsidP="00AC4B62">
            <w:pPr>
              <w:pStyle w:val="TAL"/>
              <w:rPr>
                <w:rFonts w:eastAsia="Arial Unicode MS"/>
                <w:color w:val="000000"/>
                <w:szCs w:val="18"/>
                <w:lang w:eastAsia="zh-CN"/>
              </w:rPr>
            </w:pPr>
          </w:p>
          <w:p w14:paraId="4006C910" w14:textId="77777777" w:rsidR="002F1085" w:rsidRPr="0061649B" w:rsidRDefault="002F1085" w:rsidP="00AC4B6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F5C2FF8" w14:textId="77777777" w:rsidR="002F1085" w:rsidRPr="0061649B" w:rsidRDefault="002F1085" w:rsidP="00AC4B62">
            <w:pPr>
              <w:pStyle w:val="TAL"/>
              <w:rPr>
                <w:rFonts w:eastAsia="Arial Unicode MS"/>
                <w:color w:val="000000"/>
                <w:szCs w:val="18"/>
                <w:lang w:eastAsia="zh-CN"/>
              </w:rPr>
            </w:pPr>
          </w:p>
          <w:p w14:paraId="6EA93008" w14:textId="77777777" w:rsidR="002F1085" w:rsidRPr="0061649B" w:rsidRDefault="002F1085" w:rsidP="00AC4B62">
            <w:pPr>
              <w:pStyle w:val="TAL"/>
              <w:rPr>
                <w:szCs w:val="18"/>
              </w:rPr>
            </w:pPr>
            <w:r w:rsidRPr="0061649B">
              <w:rPr>
                <w:rFonts w:cs="Arial"/>
                <w:szCs w:val="18"/>
              </w:rPr>
              <w:t>allowedValues: non-negative float or integer</w:t>
            </w:r>
          </w:p>
        </w:tc>
        <w:tc>
          <w:tcPr>
            <w:tcW w:w="1984" w:type="dxa"/>
          </w:tcPr>
          <w:p w14:paraId="6BA4952B" w14:textId="77777777" w:rsidR="002F1085" w:rsidRPr="0061649B" w:rsidRDefault="002F1085" w:rsidP="00AC4B62">
            <w:pPr>
              <w:pStyle w:val="TAL"/>
            </w:pPr>
            <w:r w:rsidRPr="0061649B">
              <w:t>type: Union</w:t>
            </w:r>
          </w:p>
          <w:p w14:paraId="23FB92FA" w14:textId="77777777" w:rsidR="002F1085" w:rsidRPr="0061649B" w:rsidRDefault="002F1085" w:rsidP="00AC4B62">
            <w:pPr>
              <w:pStyle w:val="TAL"/>
            </w:pPr>
            <w:r w:rsidRPr="0061649B">
              <w:t>multiplicity: 0..1</w:t>
            </w:r>
          </w:p>
          <w:p w14:paraId="05423A25" w14:textId="77777777" w:rsidR="002F1085" w:rsidRPr="0061649B" w:rsidRDefault="002F1085" w:rsidP="00AC4B62">
            <w:pPr>
              <w:pStyle w:val="TAL"/>
            </w:pPr>
            <w:r w:rsidRPr="0061649B">
              <w:t>isOrdered: NA</w:t>
            </w:r>
          </w:p>
          <w:p w14:paraId="58BD4F31" w14:textId="77777777" w:rsidR="002F1085" w:rsidRPr="00B940D8" w:rsidRDefault="002F1085" w:rsidP="00AC4B62">
            <w:pPr>
              <w:pStyle w:val="TAL"/>
            </w:pPr>
            <w:r w:rsidRPr="00B940D8">
              <w:t>isUnique: NA</w:t>
            </w:r>
          </w:p>
          <w:p w14:paraId="7193FC04" w14:textId="77777777" w:rsidR="002F1085" w:rsidRPr="00B940D8" w:rsidRDefault="002F1085" w:rsidP="00AC4B62">
            <w:pPr>
              <w:pStyle w:val="TAL"/>
            </w:pPr>
            <w:r w:rsidRPr="00B940D8">
              <w:t>defaultValue: None</w:t>
            </w:r>
          </w:p>
          <w:p w14:paraId="553810E6" w14:textId="77777777" w:rsidR="002F1085" w:rsidRPr="0061649B" w:rsidRDefault="002F1085" w:rsidP="00AC4B62">
            <w:pPr>
              <w:pStyle w:val="TAL"/>
            </w:pPr>
            <w:r w:rsidRPr="0061649B">
              <w:t>isNullable: False</w:t>
            </w:r>
          </w:p>
        </w:tc>
      </w:tr>
      <w:tr w:rsidR="002F1085" w:rsidRPr="00B26339" w14:paraId="73BC200C" w14:textId="77777777" w:rsidTr="00AC4B62">
        <w:trPr>
          <w:cantSplit/>
          <w:jc w:val="center"/>
        </w:trPr>
        <w:tc>
          <w:tcPr>
            <w:tcW w:w="2547" w:type="dxa"/>
          </w:tcPr>
          <w:p w14:paraId="40E451CF" w14:textId="77777777" w:rsidR="002F1085" w:rsidRPr="0061649B" w:rsidRDefault="002F1085" w:rsidP="00AC4B62">
            <w:pPr>
              <w:pStyle w:val="TAL"/>
              <w:rPr>
                <w:rFonts w:cs="Arial"/>
                <w:szCs w:val="18"/>
              </w:rPr>
            </w:pPr>
            <w:r w:rsidRPr="0061649B">
              <w:rPr>
                <w:rFonts w:cs="Arial"/>
                <w:color w:val="000000"/>
                <w:szCs w:val="18"/>
              </w:rPr>
              <w:t>thresholdDirection</w:t>
            </w:r>
          </w:p>
        </w:tc>
        <w:tc>
          <w:tcPr>
            <w:tcW w:w="5245" w:type="dxa"/>
          </w:tcPr>
          <w:p w14:paraId="12234380" w14:textId="77777777" w:rsidR="002F1085" w:rsidRPr="0061649B" w:rsidRDefault="002F1085" w:rsidP="00AC4B62">
            <w:pPr>
              <w:pStyle w:val="TAL"/>
              <w:rPr>
                <w:color w:val="000000"/>
                <w:szCs w:val="18"/>
              </w:rPr>
            </w:pPr>
            <w:r w:rsidRPr="0061649B">
              <w:rPr>
                <w:color w:val="000000"/>
                <w:szCs w:val="18"/>
              </w:rPr>
              <w:t>Direction of a threshold indicating the direction for which a threshold crossing triggers a threshold.</w:t>
            </w:r>
          </w:p>
          <w:p w14:paraId="6DE13C0C" w14:textId="77777777" w:rsidR="002F1085" w:rsidRPr="0061649B" w:rsidRDefault="002F1085" w:rsidP="00AC4B62">
            <w:pPr>
              <w:pStyle w:val="TAL"/>
              <w:rPr>
                <w:color w:val="000000"/>
                <w:szCs w:val="18"/>
              </w:rPr>
            </w:pPr>
          </w:p>
          <w:p w14:paraId="74C97B30" w14:textId="77777777" w:rsidR="002F1085" w:rsidRPr="0061649B" w:rsidRDefault="002F1085" w:rsidP="00AC4B62">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7087D0C1" w14:textId="77777777" w:rsidR="002F1085" w:rsidRPr="0061649B" w:rsidRDefault="002F1085" w:rsidP="00AC4B62">
            <w:pPr>
              <w:pStyle w:val="TAL"/>
              <w:rPr>
                <w:color w:val="000000"/>
                <w:szCs w:val="18"/>
              </w:rPr>
            </w:pPr>
          </w:p>
          <w:p w14:paraId="256060BE" w14:textId="77777777" w:rsidR="002F1085" w:rsidRPr="0061649B" w:rsidRDefault="002F1085" w:rsidP="00AC4B62">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D6C30C3" w14:textId="77777777" w:rsidR="002F1085" w:rsidRPr="0061649B" w:rsidRDefault="002F1085" w:rsidP="00AC4B62">
            <w:pPr>
              <w:pStyle w:val="TAL"/>
              <w:rPr>
                <w:color w:val="000000"/>
                <w:szCs w:val="18"/>
              </w:rPr>
            </w:pPr>
          </w:p>
          <w:p w14:paraId="3A979D94" w14:textId="77777777" w:rsidR="002F1085" w:rsidRPr="0061649B" w:rsidRDefault="002F1085" w:rsidP="00AC4B62">
            <w:pPr>
              <w:pStyle w:val="TAL"/>
              <w:rPr>
                <w:color w:val="000000"/>
                <w:szCs w:val="18"/>
              </w:rPr>
            </w:pPr>
            <w:r w:rsidRPr="0061649B">
              <w:rPr>
                <w:color w:val="000000"/>
                <w:szCs w:val="18"/>
              </w:rPr>
              <w:t>When the threshold direction is set to "UP_AND_DOWN" the treshold is active in both direcions.</w:t>
            </w:r>
          </w:p>
          <w:p w14:paraId="6585109A" w14:textId="77777777" w:rsidR="002F1085" w:rsidRPr="0061649B" w:rsidRDefault="002F1085" w:rsidP="00AC4B62">
            <w:pPr>
              <w:pStyle w:val="TAL"/>
              <w:rPr>
                <w:color w:val="000000"/>
                <w:szCs w:val="18"/>
              </w:rPr>
            </w:pPr>
          </w:p>
          <w:p w14:paraId="3CDADBFB" w14:textId="77777777" w:rsidR="002F1085" w:rsidRPr="0061649B" w:rsidRDefault="002F1085" w:rsidP="00AC4B62">
            <w:pPr>
              <w:pStyle w:val="TAL"/>
              <w:rPr>
                <w:color w:val="000000"/>
                <w:szCs w:val="18"/>
              </w:rPr>
            </w:pPr>
            <w:r w:rsidRPr="0061649B">
              <w:rPr>
                <w:color w:val="000000"/>
                <w:szCs w:val="18"/>
              </w:rPr>
              <w:t>In case a threshold with hysteresis is configured, the threshold direction attribute shall be set to "UP_AND_DOWN".</w:t>
            </w:r>
          </w:p>
          <w:p w14:paraId="33360593" w14:textId="77777777" w:rsidR="002F1085" w:rsidRPr="0061649B" w:rsidRDefault="002F1085" w:rsidP="00AC4B62">
            <w:pPr>
              <w:pStyle w:val="TAL"/>
              <w:rPr>
                <w:color w:val="000000"/>
                <w:szCs w:val="18"/>
              </w:rPr>
            </w:pPr>
          </w:p>
          <w:p w14:paraId="3A80A6A1" w14:textId="77777777" w:rsidR="002F1085" w:rsidRPr="0061649B" w:rsidRDefault="002F1085" w:rsidP="00AC4B62">
            <w:pPr>
              <w:pStyle w:val="TAL"/>
              <w:rPr>
                <w:color w:val="000000"/>
                <w:szCs w:val="18"/>
              </w:rPr>
            </w:pPr>
            <w:r w:rsidRPr="0061649B">
              <w:rPr>
                <w:color w:val="000000"/>
                <w:szCs w:val="18"/>
              </w:rPr>
              <w:t>allowedValues:</w:t>
            </w:r>
          </w:p>
          <w:p w14:paraId="74853A3D" w14:textId="77777777" w:rsidR="002F1085" w:rsidRPr="0061649B" w:rsidRDefault="002F1085" w:rsidP="00AC4B62">
            <w:pPr>
              <w:pStyle w:val="TAL"/>
              <w:rPr>
                <w:color w:val="000000"/>
                <w:szCs w:val="18"/>
              </w:rPr>
            </w:pPr>
            <w:r w:rsidRPr="0061649B">
              <w:rPr>
                <w:color w:val="000000"/>
                <w:szCs w:val="18"/>
              </w:rPr>
              <w:t>- UP</w:t>
            </w:r>
          </w:p>
          <w:p w14:paraId="36182880" w14:textId="77777777" w:rsidR="002F1085" w:rsidRPr="0061649B" w:rsidRDefault="002F1085" w:rsidP="00AC4B62">
            <w:pPr>
              <w:pStyle w:val="TAL"/>
              <w:rPr>
                <w:color w:val="000000"/>
                <w:szCs w:val="18"/>
              </w:rPr>
            </w:pPr>
            <w:r w:rsidRPr="0061649B">
              <w:rPr>
                <w:color w:val="000000"/>
                <w:szCs w:val="18"/>
              </w:rPr>
              <w:t>- DOWN</w:t>
            </w:r>
          </w:p>
          <w:p w14:paraId="57D69788" w14:textId="77777777" w:rsidR="002F1085" w:rsidRPr="0061649B" w:rsidRDefault="002F1085" w:rsidP="00AC4B62">
            <w:pPr>
              <w:pStyle w:val="TAL"/>
              <w:rPr>
                <w:szCs w:val="18"/>
              </w:rPr>
            </w:pPr>
            <w:r w:rsidRPr="0061649B">
              <w:rPr>
                <w:color w:val="000000"/>
                <w:szCs w:val="18"/>
              </w:rPr>
              <w:t>- UP_AND_DOWN</w:t>
            </w:r>
          </w:p>
        </w:tc>
        <w:tc>
          <w:tcPr>
            <w:tcW w:w="1984" w:type="dxa"/>
          </w:tcPr>
          <w:p w14:paraId="5E801EDC" w14:textId="77777777" w:rsidR="002F1085" w:rsidRPr="0061649B" w:rsidRDefault="002F1085" w:rsidP="00AC4B62">
            <w:pPr>
              <w:pStyle w:val="TAL"/>
            </w:pPr>
            <w:r w:rsidRPr="0061649B">
              <w:t>type: ENUM</w:t>
            </w:r>
          </w:p>
          <w:p w14:paraId="742CD1AF" w14:textId="77777777" w:rsidR="002F1085" w:rsidRPr="0061649B" w:rsidRDefault="002F1085" w:rsidP="00AC4B62">
            <w:pPr>
              <w:pStyle w:val="TAL"/>
            </w:pPr>
            <w:r w:rsidRPr="0061649B">
              <w:t>multiplicity: 1</w:t>
            </w:r>
          </w:p>
          <w:p w14:paraId="767518C3" w14:textId="77777777" w:rsidR="002F1085" w:rsidRPr="0061649B" w:rsidRDefault="002F1085" w:rsidP="00AC4B62">
            <w:pPr>
              <w:pStyle w:val="TAL"/>
            </w:pPr>
            <w:r w:rsidRPr="0061649B">
              <w:t>isOrdered: N/A</w:t>
            </w:r>
          </w:p>
          <w:p w14:paraId="0543EA27" w14:textId="77777777" w:rsidR="002F1085" w:rsidRPr="00B940D8" w:rsidRDefault="002F1085" w:rsidP="00AC4B62">
            <w:pPr>
              <w:pStyle w:val="TAL"/>
            </w:pPr>
            <w:r w:rsidRPr="00B940D8">
              <w:t>isUnique: N/A</w:t>
            </w:r>
          </w:p>
          <w:p w14:paraId="197A90A5" w14:textId="77777777" w:rsidR="002F1085" w:rsidRPr="00B940D8" w:rsidRDefault="002F1085" w:rsidP="00AC4B62">
            <w:pPr>
              <w:pStyle w:val="TAL"/>
            </w:pPr>
            <w:r w:rsidRPr="00B940D8">
              <w:t>defaultValue: None</w:t>
            </w:r>
          </w:p>
          <w:p w14:paraId="0E0BBF72" w14:textId="77777777" w:rsidR="002F1085" w:rsidRPr="0061649B" w:rsidRDefault="002F1085" w:rsidP="00AC4B62">
            <w:pPr>
              <w:pStyle w:val="TAL"/>
            </w:pPr>
            <w:r w:rsidRPr="0061649B">
              <w:t>isNullable: False</w:t>
            </w:r>
          </w:p>
        </w:tc>
      </w:tr>
      <w:tr w:rsidR="002F1085" w:rsidRPr="00B26339" w14:paraId="519ABB1C" w14:textId="77777777" w:rsidTr="00AC4B62">
        <w:trPr>
          <w:cantSplit/>
          <w:jc w:val="center"/>
        </w:trPr>
        <w:tc>
          <w:tcPr>
            <w:tcW w:w="2547" w:type="dxa"/>
          </w:tcPr>
          <w:p w14:paraId="13266FF0" w14:textId="77777777" w:rsidR="002F1085" w:rsidRPr="0061649B" w:rsidRDefault="002F1085" w:rsidP="00AC4B62">
            <w:pPr>
              <w:pStyle w:val="TAL"/>
              <w:rPr>
                <w:rFonts w:cs="Arial"/>
                <w:szCs w:val="18"/>
              </w:rPr>
            </w:pPr>
            <w:r w:rsidRPr="0061649B">
              <w:rPr>
                <w:rFonts w:cs="Arial"/>
                <w:szCs w:val="18"/>
              </w:rPr>
              <w:t>objectClass</w:t>
            </w:r>
          </w:p>
        </w:tc>
        <w:tc>
          <w:tcPr>
            <w:tcW w:w="5245" w:type="dxa"/>
          </w:tcPr>
          <w:p w14:paraId="44A0FC2A" w14:textId="77777777" w:rsidR="002F1085" w:rsidRPr="0061649B" w:rsidRDefault="002F1085" w:rsidP="00AC4B62">
            <w:pPr>
              <w:pStyle w:val="TAL"/>
              <w:rPr>
                <w:szCs w:val="18"/>
              </w:rPr>
            </w:pPr>
            <w:r w:rsidRPr="0061649B">
              <w:rPr>
                <w:szCs w:val="18"/>
              </w:rPr>
              <w:t>Class of a managed object instance.</w:t>
            </w:r>
          </w:p>
          <w:p w14:paraId="6EF6B703" w14:textId="77777777" w:rsidR="002F1085" w:rsidRPr="0061649B" w:rsidRDefault="002F1085" w:rsidP="00AC4B62">
            <w:pPr>
              <w:pStyle w:val="TAL"/>
              <w:rPr>
                <w:szCs w:val="18"/>
              </w:rPr>
            </w:pPr>
          </w:p>
          <w:p w14:paraId="09D7F38A" w14:textId="77777777" w:rsidR="002F1085" w:rsidRPr="0061649B" w:rsidRDefault="002F1085" w:rsidP="00AC4B62">
            <w:pPr>
              <w:pStyle w:val="TAL"/>
              <w:rPr>
                <w:szCs w:val="18"/>
              </w:rPr>
            </w:pPr>
            <w:r w:rsidRPr="0061649B">
              <w:rPr>
                <w:szCs w:val="18"/>
              </w:rPr>
              <w:t>allowedValues: N/A</w:t>
            </w:r>
          </w:p>
        </w:tc>
        <w:tc>
          <w:tcPr>
            <w:tcW w:w="1984" w:type="dxa"/>
          </w:tcPr>
          <w:p w14:paraId="3CA6BBF1" w14:textId="77777777" w:rsidR="002F1085" w:rsidRPr="0061649B" w:rsidRDefault="002F1085" w:rsidP="00AC4B62">
            <w:pPr>
              <w:pStyle w:val="TAL"/>
            </w:pPr>
            <w:r w:rsidRPr="0061649B">
              <w:t>type: String</w:t>
            </w:r>
          </w:p>
          <w:p w14:paraId="6384D8FA" w14:textId="77777777" w:rsidR="002F1085" w:rsidRPr="0061649B" w:rsidRDefault="002F1085" w:rsidP="00AC4B62">
            <w:pPr>
              <w:pStyle w:val="TAL"/>
            </w:pPr>
            <w:r w:rsidRPr="0061649B">
              <w:t>multiplicity: 1</w:t>
            </w:r>
          </w:p>
          <w:p w14:paraId="7A84D325" w14:textId="77777777" w:rsidR="002F1085" w:rsidRPr="0061649B" w:rsidRDefault="002F1085" w:rsidP="00AC4B62">
            <w:pPr>
              <w:pStyle w:val="TAL"/>
            </w:pPr>
            <w:r w:rsidRPr="0061649B">
              <w:t>isOrdered: N/A</w:t>
            </w:r>
          </w:p>
          <w:p w14:paraId="54A53AF6" w14:textId="77777777" w:rsidR="002F1085" w:rsidRPr="00B940D8" w:rsidRDefault="002F1085" w:rsidP="00AC4B62">
            <w:pPr>
              <w:pStyle w:val="TAL"/>
            </w:pPr>
            <w:r w:rsidRPr="00B940D8">
              <w:t>isUnique: N/A</w:t>
            </w:r>
          </w:p>
          <w:p w14:paraId="61D3C768" w14:textId="77777777" w:rsidR="002F1085" w:rsidRPr="00B940D8" w:rsidRDefault="002F1085" w:rsidP="00AC4B62">
            <w:pPr>
              <w:pStyle w:val="TAL"/>
            </w:pPr>
            <w:r w:rsidRPr="00B940D8">
              <w:t>defaultValue: None</w:t>
            </w:r>
          </w:p>
          <w:p w14:paraId="1495CB08" w14:textId="77777777" w:rsidR="002F1085" w:rsidRPr="0061649B" w:rsidRDefault="002F1085" w:rsidP="00AC4B62">
            <w:pPr>
              <w:pStyle w:val="TAL"/>
            </w:pPr>
            <w:r w:rsidRPr="0061649B">
              <w:t>isNullable: False</w:t>
            </w:r>
          </w:p>
        </w:tc>
      </w:tr>
      <w:tr w:rsidR="002F1085" w:rsidRPr="00B26339" w14:paraId="57E77E99" w14:textId="77777777" w:rsidTr="00AC4B62">
        <w:trPr>
          <w:cantSplit/>
          <w:jc w:val="center"/>
        </w:trPr>
        <w:tc>
          <w:tcPr>
            <w:tcW w:w="2547" w:type="dxa"/>
          </w:tcPr>
          <w:p w14:paraId="38090CC5" w14:textId="77777777" w:rsidR="002F1085" w:rsidRPr="0061649B" w:rsidRDefault="002F1085" w:rsidP="00AC4B62">
            <w:pPr>
              <w:pStyle w:val="TAL"/>
              <w:rPr>
                <w:rFonts w:cs="Arial"/>
                <w:szCs w:val="18"/>
              </w:rPr>
            </w:pPr>
            <w:r w:rsidRPr="0061649B">
              <w:rPr>
                <w:rFonts w:cs="Arial"/>
                <w:szCs w:val="18"/>
              </w:rPr>
              <w:t>objectInstance</w:t>
            </w:r>
          </w:p>
        </w:tc>
        <w:tc>
          <w:tcPr>
            <w:tcW w:w="5245" w:type="dxa"/>
          </w:tcPr>
          <w:p w14:paraId="4E3BB51C" w14:textId="77777777" w:rsidR="002F1085" w:rsidRPr="0061649B" w:rsidRDefault="002F1085" w:rsidP="00AC4B62">
            <w:pPr>
              <w:pStyle w:val="TAL"/>
              <w:rPr>
                <w:szCs w:val="18"/>
              </w:rPr>
            </w:pPr>
            <w:r w:rsidRPr="0061649B">
              <w:rPr>
                <w:szCs w:val="18"/>
              </w:rPr>
              <w:t>Managed object instance identified by its DN.</w:t>
            </w:r>
          </w:p>
          <w:p w14:paraId="639FE151" w14:textId="77777777" w:rsidR="002F1085" w:rsidRPr="0061649B" w:rsidRDefault="002F1085" w:rsidP="00AC4B62">
            <w:pPr>
              <w:pStyle w:val="TAL"/>
              <w:rPr>
                <w:szCs w:val="18"/>
              </w:rPr>
            </w:pPr>
          </w:p>
          <w:p w14:paraId="0793BAB8" w14:textId="77777777" w:rsidR="002F1085" w:rsidRPr="0061649B" w:rsidRDefault="002F1085" w:rsidP="00AC4B62">
            <w:pPr>
              <w:pStyle w:val="TAL"/>
              <w:rPr>
                <w:szCs w:val="18"/>
              </w:rPr>
            </w:pPr>
            <w:r w:rsidRPr="0061649B">
              <w:rPr>
                <w:szCs w:val="18"/>
              </w:rPr>
              <w:t>allowedValues: N/A</w:t>
            </w:r>
          </w:p>
        </w:tc>
        <w:tc>
          <w:tcPr>
            <w:tcW w:w="1984" w:type="dxa"/>
          </w:tcPr>
          <w:p w14:paraId="496ED399" w14:textId="77777777" w:rsidR="002F1085" w:rsidRPr="0061649B" w:rsidRDefault="002F1085" w:rsidP="00AC4B62">
            <w:pPr>
              <w:pStyle w:val="TAL"/>
            </w:pPr>
            <w:r w:rsidRPr="0061649B">
              <w:t>type: String</w:t>
            </w:r>
          </w:p>
          <w:p w14:paraId="3BB87B9C" w14:textId="77777777" w:rsidR="002F1085" w:rsidRPr="0061649B" w:rsidRDefault="002F1085" w:rsidP="00AC4B62">
            <w:pPr>
              <w:pStyle w:val="TAL"/>
            </w:pPr>
            <w:r w:rsidRPr="0061649B">
              <w:t>multiplicity: 1</w:t>
            </w:r>
          </w:p>
          <w:p w14:paraId="2F6AE025" w14:textId="77777777" w:rsidR="002F1085" w:rsidRPr="0061649B" w:rsidRDefault="002F1085" w:rsidP="00AC4B62">
            <w:pPr>
              <w:pStyle w:val="TAL"/>
            </w:pPr>
            <w:r w:rsidRPr="0061649B">
              <w:t>isOrdered: N/A</w:t>
            </w:r>
          </w:p>
          <w:p w14:paraId="3225C86E" w14:textId="77777777" w:rsidR="002F1085" w:rsidRPr="00B940D8" w:rsidRDefault="002F1085" w:rsidP="00AC4B62">
            <w:pPr>
              <w:pStyle w:val="TAL"/>
            </w:pPr>
            <w:r w:rsidRPr="00B940D8">
              <w:t>isUnique: N/A</w:t>
            </w:r>
          </w:p>
          <w:p w14:paraId="6E86E765" w14:textId="77777777" w:rsidR="002F1085" w:rsidRPr="00B940D8" w:rsidRDefault="002F1085" w:rsidP="00AC4B62">
            <w:pPr>
              <w:pStyle w:val="TAL"/>
            </w:pPr>
            <w:r w:rsidRPr="00B940D8">
              <w:t>defaultValue: None</w:t>
            </w:r>
          </w:p>
          <w:p w14:paraId="4867F9D0" w14:textId="77777777" w:rsidR="002F1085" w:rsidRPr="0061649B" w:rsidRDefault="002F1085" w:rsidP="00AC4B62">
            <w:pPr>
              <w:pStyle w:val="TAL"/>
            </w:pPr>
            <w:r w:rsidRPr="0061649B">
              <w:t>isNullable: False</w:t>
            </w:r>
          </w:p>
        </w:tc>
      </w:tr>
      <w:tr w:rsidR="002F1085" w:rsidRPr="00B26339" w14:paraId="6A61AA93" w14:textId="77777777" w:rsidTr="00AC4B62">
        <w:trPr>
          <w:cantSplit/>
          <w:jc w:val="center"/>
        </w:trPr>
        <w:tc>
          <w:tcPr>
            <w:tcW w:w="2547" w:type="dxa"/>
          </w:tcPr>
          <w:p w14:paraId="66F08BD8" w14:textId="77777777" w:rsidR="002F1085" w:rsidRPr="0061649B" w:rsidRDefault="002F1085" w:rsidP="00AC4B62">
            <w:pPr>
              <w:pStyle w:val="TAL"/>
              <w:rPr>
                <w:rFonts w:cs="Arial"/>
                <w:szCs w:val="18"/>
              </w:rPr>
            </w:pPr>
            <w:r w:rsidRPr="0061649B">
              <w:rPr>
                <w:rFonts w:cs="Arial"/>
                <w:szCs w:val="18"/>
              </w:rPr>
              <w:t>objectInstances</w:t>
            </w:r>
          </w:p>
        </w:tc>
        <w:tc>
          <w:tcPr>
            <w:tcW w:w="5245" w:type="dxa"/>
          </w:tcPr>
          <w:p w14:paraId="3531DC9F" w14:textId="77777777" w:rsidR="002F1085" w:rsidRPr="0061649B" w:rsidRDefault="002F1085" w:rsidP="00AC4B62">
            <w:pPr>
              <w:pStyle w:val="TAL"/>
              <w:rPr>
                <w:szCs w:val="18"/>
              </w:rPr>
            </w:pPr>
            <w:r w:rsidRPr="0061649B">
              <w:rPr>
                <w:szCs w:val="18"/>
              </w:rPr>
              <w:t>List of managed object instances. Each object instance is identified by its DN.</w:t>
            </w:r>
          </w:p>
          <w:p w14:paraId="54E9A2F7" w14:textId="77777777" w:rsidR="002F1085" w:rsidRPr="0061649B" w:rsidRDefault="002F1085" w:rsidP="00AC4B62">
            <w:pPr>
              <w:pStyle w:val="TAL"/>
              <w:rPr>
                <w:szCs w:val="18"/>
              </w:rPr>
            </w:pPr>
          </w:p>
          <w:p w14:paraId="221DCA74" w14:textId="77777777" w:rsidR="002F1085" w:rsidRPr="0061649B" w:rsidDel="00B463AC" w:rsidRDefault="002F1085" w:rsidP="00AC4B62">
            <w:pPr>
              <w:pStyle w:val="TAL"/>
              <w:rPr>
                <w:szCs w:val="18"/>
              </w:rPr>
            </w:pPr>
            <w:r w:rsidRPr="0061649B">
              <w:rPr>
                <w:szCs w:val="18"/>
              </w:rPr>
              <w:t>allowedValues: N/A</w:t>
            </w:r>
          </w:p>
        </w:tc>
        <w:tc>
          <w:tcPr>
            <w:tcW w:w="1984" w:type="dxa"/>
          </w:tcPr>
          <w:p w14:paraId="6BEC8D1E" w14:textId="77777777" w:rsidR="002F1085" w:rsidRPr="0061649B" w:rsidRDefault="002F1085" w:rsidP="00AC4B62">
            <w:pPr>
              <w:pStyle w:val="TAL"/>
            </w:pPr>
            <w:r w:rsidRPr="0061649B">
              <w:t>type: Dn</w:t>
            </w:r>
          </w:p>
          <w:p w14:paraId="6CEEB4F4" w14:textId="77777777" w:rsidR="002F1085" w:rsidRPr="0061649B" w:rsidRDefault="002F1085" w:rsidP="00AC4B62">
            <w:pPr>
              <w:pStyle w:val="TAL"/>
            </w:pPr>
            <w:r w:rsidRPr="0061649B">
              <w:t>multiplicity: *</w:t>
            </w:r>
          </w:p>
          <w:p w14:paraId="1CA0D4A0" w14:textId="77777777" w:rsidR="002F1085" w:rsidRPr="0061649B" w:rsidRDefault="002F1085" w:rsidP="00AC4B62">
            <w:pPr>
              <w:pStyle w:val="TAL"/>
            </w:pPr>
            <w:r w:rsidRPr="0061649B">
              <w:t>isOrdered: False</w:t>
            </w:r>
          </w:p>
          <w:p w14:paraId="6109CBD3" w14:textId="77777777" w:rsidR="002F1085" w:rsidRPr="00B940D8" w:rsidRDefault="002F1085" w:rsidP="00AC4B62">
            <w:pPr>
              <w:pStyle w:val="TAL"/>
            </w:pPr>
            <w:r w:rsidRPr="00B940D8">
              <w:t>isUnique: True</w:t>
            </w:r>
          </w:p>
          <w:p w14:paraId="4FDD455A" w14:textId="77777777" w:rsidR="002F1085" w:rsidRPr="00B940D8" w:rsidRDefault="002F1085" w:rsidP="00AC4B62">
            <w:pPr>
              <w:pStyle w:val="TAL"/>
            </w:pPr>
            <w:r w:rsidRPr="00B940D8">
              <w:t>defaultValue: None</w:t>
            </w:r>
          </w:p>
          <w:p w14:paraId="76BA7684" w14:textId="77777777" w:rsidR="002F1085" w:rsidRPr="0061649B" w:rsidRDefault="002F1085" w:rsidP="00AC4B62">
            <w:pPr>
              <w:pStyle w:val="TAL"/>
            </w:pPr>
            <w:r w:rsidRPr="0061649B">
              <w:t>isNullable: False</w:t>
            </w:r>
          </w:p>
        </w:tc>
      </w:tr>
      <w:tr w:rsidR="002F1085" w:rsidRPr="00B26339" w14:paraId="28954808" w14:textId="77777777" w:rsidTr="00AC4B62">
        <w:trPr>
          <w:jc w:val="center"/>
        </w:trPr>
        <w:tc>
          <w:tcPr>
            <w:tcW w:w="2547" w:type="dxa"/>
          </w:tcPr>
          <w:p w14:paraId="3FD9B6B9" w14:textId="77777777" w:rsidR="002F1085" w:rsidRPr="0061649B" w:rsidRDefault="002F1085" w:rsidP="00AC4B62">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1E43B193" w14:textId="77777777" w:rsidR="002F1085" w:rsidRPr="00B940D8" w:rsidRDefault="002F1085" w:rsidP="00AC4B6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6000A21" w14:textId="77777777" w:rsidR="002F1085" w:rsidRPr="00B940D8" w:rsidRDefault="002F1085" w:rsidP="00AC4B62">
            <w:pPr>
              <w:keepNext/>
              <w:keepLines/>
              <w:spacing w:after="0"/>
              <w:rPr>
                <w:rFonts w:ascii="Arial" w:eastAsia="SimSun" w:hAnsi="Arial"/>
                <w:color w:val="000000"/>
                <w:sz w:val="18"/>
                <w:szCs w:val="18"/>
                <w:lang w:eastAsia="zh-CN"/>
              </w:rPr>
            </w:pPr>
          </w:p>
          <w:p w14:paraId="6A915087" w14:textId="77777777" w:rsidR="002F1085" w:rsidRPr="00B940D8" w:rsidRDefault="002F1085" w:rsidP="00AC4B6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63CB4241" w14:textId="77777777" w:rsidR="002F1085" w:rsidRPr="00B940D8" w:rsidRDefault="002F1085" w:rsidP="00AC4B6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07B99115" w14:textId="77777777" w:rsidR="002F1085" w:rsidRPr="00B940D8" w:rsidRDefault="002F1085" w:rsidP="00AC4B6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74FF8175" w14:textId="77777777" w:rsidR="002F1085" w:rsidRPr="00B940D8" w:rsidRDefault="002F1085" w:rsidP="00AC4B6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09165381" w14:textId="77777777" w:rsidR="002F1085" w:rsidRPr="00B940D8" w:rsidRDefault="002F1085" w:rsidP="00AC4B6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388E21DA" w14:textId="77777777" w:rsidR="002F1085" w:rsidRPr="00B940D8" w:rsidRDefault="002F1085" w:rsidP="00AC4B6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3FB5858E" w14:textId="77777777" w:rsidR="002F1085" w:rsidRPr="00B940D8" w:rsidRDefault="002F1085" w:rsidP="00AC4B6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31D17EDD" w14:textId="77777777" w:rsidR="002F1085" w:rsidRPr="00B940D8" w:rsidRDefault="002F1085" w:rsidP="00AC4B6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4CFCBBCD" w14:textId="77777777" w:rsidR="002F1085" w:rsidRPr="00B940D8" w:rsidRDefault="002F1085" w:rsidP="00AC4B62">
            <w:pPr>
              <w:keepNext/>
              <w:keepLines/>
              <w:spacing w:after="0"/>
              <w:rPr>
                <w:rFonts w:ascii="Arial" w:eastAsia="SimSun" w:hAnsi="Arial" w:cs="Arial"/>
                <w:sz w:val="18"/>
                <w:szCs w:val="18"/>
                <w:lang w:eastAsia="zh-CN"/>
              </w:rPr>
            </w:pPr>
          </w:p>
          <w:p w14:paraId="16BD874F" w14:textId="77777777" w:rsidR="002F1085" w:rsidRPr="00B940D8" w:rsidRDefault="002F1085" w:rsidP="00AC4B62">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FFCA162" w14:textId="77777777" w:rsidR="002F1085" w:rsidRPr="00B940D8" w:rsidRDefault="002F1085" w:rsidP="00AC4B62">
            <w:pPr>
              <w:keepNext/>
              <w:keepLines/>
              <w:spacing w:after="0"/>
              <w:rPr>
                <w:rFonts w:ascii="Arial" w:eastAsia="SimSun" w:hAnsi="Arial"/>
                <w:bCs/>
                <w:sz w:val="18"/>
                <w:szCs w:val="18"/>
                <w:lang w:eastAsia="zh-CN"/>
              </w:rPr>
            </w:pPr>
          </w:p>
          <w:p w14:paraId="19C83BF1" w14:textId="77777777" w:rsidR="002F1085" w:rsidRPr="0061649B" w:rsidRDefault="002F1085" w:rsidP="00AC4B62">
            <w:pPr>
              <w:spacing w:after="0"/>
              <w:rPr>
                <w:rFonts w:ascii="Arial" w:eastAsia="SimSun" w:hAnsi="Arial" w:cs="Arial"/>
                <w:sz w:val="18"/>
                <w:szCs w:val="18"/>
              </w:rPr>
            </w:pPr>
            <w:r w:rsidRPr="0061649B">
              <w:rPr>
                <w:rFonts w:ascii="Arial" w:eastAsia="SimSun" w:hAnsi="Arial" w:cs="Arial"/>
                <w:sz w:val="18"/>
                <w:szCs w:val="18"/>
              </w:rPr>
              <w:t>allowedValues: N/A</w:t>
            </w:r>
          </w:p>
          <w:p w14:paraId="31B05276" w14:textId="77777777" w:rsidR="002F1085" w:rsidRPr="00B940D8" w:rsidRDefault="002F1085" w:rsidP="00AC4B62">
            <w:pPr>
              <w:keepNext/>
              <w:keepLines/>
              <w:spacing w:after="0"/>
              <w:rPr>
                <w:rFonts w:ascii="Arial" w:eastAsia="SimSun" w:hAnsi="Arial"/>
                <w:bCs/>
                <w:sz w:val="18"/>
                <w:szCs w:val="18"/>
                <w:lang w:eastAsia="zh-CN"/>
              </w:rPr>
            </w:pPr>
          </w:p>
          <w:p w14:paraId="54583E66" w14:textId="77777777" w:rsidR="002F1085" w:rsidRPr="00B940D8" w:rsidRDefault="002F1085" w:rsidP="00AC4B6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585EBE79" w14:textId="77777777" w:rsidR="002F1085" w:rsidRPr="00B940D8" w:rsidRDefault="002F1085" w:rsidP="00AC4B62">
            <w:pPr>
              <w:widowControl w:val="0"/>
              <w:autoSpaceDE w:val="0"/>
              <w:autoSpaceDN w:val="0"/>
              <w:adjustRightInd w:val="0"/>
              <w:spacing w:after="0"/>
              <w:rPr>
                <w:rFonts w:ascii="Arial" w:eastAsia="SimSun" w:hAnsi="Arial" w:cs="Arial"/>
                <w:sz w:val="18"/>
                <w:szCs w:val="18"/>
                <w:lang w:eastAsia="zh-CN"/>
              </w:rPr>
            </w:pPr>
          </w:p>
          <w:p w14:paraId="45BE059E" w14:textId="77777777" w:rsidR="002F1085" w:rsidRPr="00B940D8" w:rsidRDefault="002F1085" w:rsidP="00AC4B62">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25EA5A30" w14:textId="77777777" w:rsidR="002F1085" w:rsidRPr="00B940D8" w:rsidRDefault="002F1085" w:rsidP="00AC4B62">
            <w:pPr>
              <w:widowControl w:val="0"/>
              <w:autoSpaceDE w:val="0"/>
              <w:autoSpaceDN w:val="0"/>
              <w:adjustRightInd w:val="0"/>
              <w:spacing w:after="0"/>
              <w:rPr>
                <w:rFonts w:ascii="Arial" w:eastAsia="SimSun" w:hAnsi="Arial" w:cs="Arial"/>
                <w:sz w:val="18"/>
                <w:szCs w:val="18"/>
                <w:lang w:eastAsia="zh-CN"/>
              </w:rPr>
            </w:pPr>
          </w:p>
          <w:p w14:paraId="2A92AA79" w14:textId="77777777" w:rsidR="002F1085" w:rsidRPr="00B940D8" w:rsidRDefault="002F1085" w:rsidP="00AC4B6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7A29EED" w14:textId="77777777" w:rsidR="002F1085" w:rsidRPr="00B940D8" w:rsidRDefault="002F1085" w:rsidP="00AC4B62">
            <w:pPr>
              <w:widowControl w:val="0"/>
              <w:autoSpaceDE w:val="0"/>
              <w:autoSpaceDN w:val="0"/>
              <w:adjustRightInd w:val="0"/>
              <w:spacing w:after="0"/>
              <w:rPr>
                <w:rFonts w:ascii="Arial" w:eastAsia="SimSun" w:hAnsi="Arial" w:cs="Arial"/>
                <w:sz w:val="18"/>
                <w:szCs w:val="18"/>
                <w:lang w:eastAsia="zh-CN"/>
              </w:rPr>
            </w:pPr>
          </w:p>
          <w:p w14:paraId="14B7C211" w14:textId="77777777" w:rsidR="002F1085" w:rsidRPr="00B940D8" w:rsidRDefault="002F1085" w:rsidP="00AC4B6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689CC317" w14:textId="77777777" w:rsidR="002F1085" w:rsidRPr="00B940D8" w:rsidRDefault="002F1085" w:rsidP="00AC4B62">
            <w:pPr>
              <w:keepNext/>
              <w:keepLines/>
              <w:spacing w:after="0"/>
              <w:rPr>
                <w:rFonts w:ascii="Arial" w:eastAsia="SimSun" w:hAnsi="Arial"/>
                <w:bCs/>
                <w:sz w:val="18"/>
                <w:szCs w:val="18"/>
                <w:lang w:eastAsia="zh-CN"/>
              </w:rPr>
            </w:pPr>
          </w:p>
          <w:p w14:paraId="60F53D0B" w14:textId="77777777" w:rsidR="002F1085" w:rsidRPr="00B940D8" w:rsidRDefault="002F1085" w:rsidP="00AC4B6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B33BA38" w14:textId="77777777" w:rsidR="002F1085" w:rsidRPr="00B940D8" w:rsidRDefault="002F1085" w:rsidP="00AC4B62">
            <w:pPr>
              <w:keepNext/>
              <w:keepLines/>
              <w:spacing w:after="0"/>
              <w:rPr>
                <w:rFonts w:ascii="Arial" w:eastAsia="SimSun" w:hAnsi="Arial"/>
                <w:bCs/>
                <w:sz w:val="18"/>
                <w:szCs w:val="18"/>
                <w:lang w:eastAsia="zh-CN"/>
              </w:rPr>
            </w:pPr>
          </w:p>
          <w:p w14:paraId="4A7BCD69" w14:textId="77777777" w:rsidR="002F1085" w:rsidRPr="00B940D8" w:rsidRDefault="002F1085" w:rsidP="00AC4B6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0A841189" w14:textId="77777777" w:rsidR="002F1085" w:rsidRPr="00B940D8" w:rsidRDefault="002F1085" w:rsidP="00AC4B62">
            <w:pPr>
              <w:widowControl w:val="0"/>
              <w:autoSpaceDE w:val="0"/>
              <w:autoSpaceDN w:val="0"/>
              <w:adjustRightInd w:val="0"/>
              <w:spacing w:after="0"/>
              <w:rPr>
                <w:rFonts w:ascii="Arial" w:eastAsia="SimSun" w:hAnsi="Arial" w:cs="Arial"/>
                <w:sz w:val="18"/>
                <w:szCs w:val="18"/>
                <w:lang w:eastAsia="zh-CN"/>
              </w:rPr>
            </w:pPr>
          </w:p>
          <w:p w14:paraId="07A166D3" w14:textId="77777777" w:rsidR="002F1085" w:rsidRPr="00B940D8" w:rsidRDefault="002F1085" w:rsidP="00AC4B62">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55F26D04" w14:textId="77777777" w:rsidR="002F1085" w:rsidRPr="00B940D8" w:rsidRDefault="002F1085" w:rsidP="00AC4B62">
            <w:pPr>
              <w:keepNext/>
              <w:keepLines/>
              <w:spacing w:after="0"/>
              <w:rPr>
                <w:rFonts w:ascii="Arial" w:eastAsia="SimSun" w:hAnsi="Arial" w:cs="Arial"/>
                <w:bCs/>
                <w:sz w:val="18"/>
                <w:szCs w:val="18"/>
                <w:lang w:eastAsia="zh-CN"/>
              </w:rPr>
            </w:pPr>
          </w:p>
          <w:p w14:paraId="504D0D6A" w14:textId="77777777" w:rsidR="002F1085" w:rsidRPr="00B940D8" w:rsidRDefault="002F1085" w:rsidP="00AC4B62">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370888FB" w14:textId="77777777" w:rsidR="002F1085" w:rsidRPr="00B940D8" w:rsidRDefault="002F1085" w:rsidP="00AC4B62">
            <w:pPr>
              <w:keepNext/>
              <w:keepLines/>
              <w:spacing w:after="0"/>
              <w:rPr>
                <w:rFonts w:ascii="Arial" w:eastAsia="SimSun" w:hAnsi="Arial" w:cs="Arial"/>
                <w:sz w:val="18"/>
                <w:szCs w:val="18"/>
                <w:lang w:eastAsia="zh-CN"/>
              </w:rPr>
            </w:pPr>
          </w:p>
          <w:p w14:paraId="5D7BC71E" w14:textId="77777777" w:rsidR="002F1085" w:rsidRPr="00B940D8" w:rsidRDefault="002F1085" w:rsidP="00AC4B6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092C41B" w14:textId="77777777" w:rsidR="002F1085" w:rsidRPr="00B940D8" w:rsidRDefault="002F1085" w:rsidP="00AC4B62">
            <w:pPr>
              <w:keepNext/>
              <w:keepLines/>
              <w:spacing w:after="0"/>
              <w:rPr>
                <w:rFonts w:ascii="Arial" w:eastAsia="SimSun" w:hAnsi="Arial"/>
                <w:bCs/>
                <w:sz w:val="18"/>
                <w:szCs w:val="18"/>
                <w:lang w:eastAsia="zh-CN"/>
              </w:rPr>
            </w:pPr>
          </w:p>
          <w:p w14:paraId="497A2377" w14:textId="77777777" w:rsidR="002F1085" w:rsidRPr="00B940D8" w:rsidRDefault="002F1085" w:rsidP="00AC4B6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6DAF562F" w14:textId="77777777" w:rsidR="002F1085" w:rsidRPr="00B940D8" w:rsidRDefault="002F1085" w:rsidP="00AC4B62">
            <w:pPr>
              <w:keepNext/>
              <w:keepLines/>
              <w:spacing w:after="0"/>
              <w:rPr>
                <w:rFonts w:ascii="Arial" w:eastAsia="SimSun" w:hAnsi="Arial" w:cs="Arial"/>
                <w:sz w:val="18"/>
                <w:szCs w:val="18"/>
                <w:lang w:eastAsia="zh-CN"/>
              </w:rPr>
            </w:pPr>
          </w:p>
          <w:p w14:paraId="7A8A2DA0" w14:textId="77777777" w:rsidR="002F1085" w:rsidRPr="00B940D8" w:rsidRDefault="002F1085" w:rsidP="00AC4B6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22054A57" w14:textId="77777777" w:rsidR="002F1085" w:rsidRPr="00B940D8" w:rsidRDefault="002F1085" w:rsidP="00AC4B62">
            <w:pPr>
              <w:keepNext/>
              <w:keepLines/>
              <w:spacing w:after="0"/>
              <w:rPr>
                <w:rFonts w:ascii="Arial" w:eastAsia="SimSun" w:hAnsi="Arial" w:cs="Arial"/>
                <w:sz w:val="18"/>
                <w:szCs w:val="18"/>
                <w:lang w:eastAsia="zh-CN"/>
              </w:rPr>
            </w:pPr>
          </w:p>
          <w:p w14:paraId="40019EC8" w14:textId="77777777" w:rsidR="002F1085" w:rsidRPr="00B940D8" w:rsidRDefault="002F1085" w:rsidP="00AC4B6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19353AD2" w14:textId="77777777" w:rsidR="002F1085" w:rsidRPr="00B940D8" w:rsidRDefault="002F1085" w:rsidP="00AC4B62">
            <w:pPr>
              <w:keepNext/>
              <w:keepLines/>
              <w:spacing w:after="0"/>
              <w:rPr>
                <w:rFonts w:ascii="Arial" w:eastAsia="SimSun" w:hAnsi="Arial" w:cs="Arial"/>
                <w:sz w:val="18"/>
                <w:szCs w:val="18"/>
                <w:lang w:eastAsia="zh-CN"/>
              </w:rPr>
            </w:pPr>
          </w:p>
          <w:p w14:paraId="2A1E4DCD" w14:textId="77777777" w:rsidR="002F1085" w:rsidRPr="0061649B" w:rsidRDefault="002F1085" w:rsidP="00AC4B62">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679B7E32" w14:textId="77777777" w:rsidR="002F1085" w:rsidRPr="0061649B" w:rsidRDefault="002F1085" w:rsidP="00AC4B62">
            <w:pPr>
              <w:pStyle w:val="TAL"/>
              <w:rPr>
                <w:rFonts w:eastAsia="SimSun"/>
              </w:rPr>
            </w:pPr>
            <w:r w:rsidRPr="0061649B">
              <w:rPr>
                <w:rFonts w:eastAsia="SimSun"/>
              </w:rPr>
              <w:t>type: String</w:t>
            </w:r>
          </w:p>
          <w:p w14:paraId="5345445E" w14:textId="77777777" w:rsidR="002F1085" w:rsidRPr="0061649B" w:rsidRDefault="002F1085" w:rsidP="00AC4B62">
            <w:pPr>
              <w:pStyle w:val="TAL"/>
              <w:rPr>
                <w:rFonts w:eastAsia="SimSun"/>
                <w:lang w:eastAsia="zh-CN"/>
              </w:rPr>
            </w:pPr>
            <w:r w:rsidRPr="0061649B">
              <w:rPr>
                <w:rFonts w:eastAsia="SimSun"/>
              </w:rPr>
              <w:t>multiplicity: 0..</w:t>
            </w:r>
            <w:r w:rsidRPr="0061649B">
              <w:rPr>
                <w:rFonts w:eastAsia="SimSun"/>
                <w:lang w:eastAsia="zh-CN"/>
              </w:rPr>
              <w:t>*</w:t>
            </w:r>
          </w:p>
          <w:p w14:paraId="235C9BD3" w14:textId="77777777" w:rsidR="002F1085" w:rsidRPr="0061649B" w:rsidRDefault="002F1085" w:rsidP="00AC4B62">
            <w:pPr>
              <w:pStyle w:val="TAL"/>
              <w:rPr>
                <w:rFonts w:eastAsia="SimSun"/>
                <w:lang w:eastAsia="zh-CN"/>
              </w:rPr>
            </w:pPr>
            <w:r w:rsidRPr="0061649B">
              <w:rPr>
                <w:rFonts w:eastAsia="SimSun"/>
              </w:rPr>
              <w:t>isOrdered: False</w:t>
            </w:r>
          </w:p>
          <w:p w14:paraId="32D2A0AE" w14:textId="77777777" w:rsidR="002F1085" w:rsidRPr="00B940D8" w:rsidRDefault="002F1085" w:rsidP="00AC4B62">
            <w:pPr>
              <w:pStyle w:val="TAL"/>
              <w:rPr>
                <w:rFonts w:eastAsia="SimSun"/>
                <w:lang w:eastAsia="zh-CN"/>
              </w:rPr>
            </w:pPr>
            <w:r w:rsidRPr="00B940D8">
              <w:rPr>
                <w:rFonts w:eastAsia="SimSun"/>
              </w:rPr>
              <w:t xml:space="preserve">isUnique: </w:t>
            </w:r>
            <w:r w:rsidRPr="00B940D8">
              <w:rPr>
                <w:rFonts w:eastAsia="SimSun"/>
                <w:lang w:eastAsia="zh-CN"/>
              </w:rPr>
              <w:t>True</w:t>
            </w:r>
          </w:p>
          <w:p w14:paraId="556B016F" w14:textId="77777777" w:rsidR="002F1085" w:rsidRPr="00B940D8" w:rsidRDefault="002F1085" w:rsidP="00AC4B62">
            <w:pPr>
              <w:pStyle w:val="TAL"/>
              <w:rPr>
                <w:rFonts w:eastAsia="SimSun"/>
              </w:rPr>
            </w:pPr>
            <w:r w:rsidRPr="00B940D8">
              <w:rPr>
                <w:rFonts w:eastAsia="SimSun"/>
              </w:rPr>
              <w:t>defaultValue: None</w:t>
            </w:r>
          </w:p>
          <w:p w14:paraId="0522F172" w14:textId="77777777" w:rsidR="002F1085" w:rsidRPr="0061649B" w:rsidRDefault="002F1085" w:rsidP="00AC4B62">
            <w:pPr>
              <w:pStyle w:val="TAL"/>
              <w:rPr>
                <w:rFonts w:eastAsia="SimSun"/>
              </w:rPr>
            </w:pPr>
            <w:r w:rsidRPr="00B940D8">
              <w:rPr>
                <w:rFonts w:eastAsia="SimSun"/>
              </w:rPr>
              <w:t xml:space="preserve">isNullable: </w:t>
            </w:r>
            <w:r w:rsidRPr="0076579F">
              <w:rPr>
                <w:rFonts w:eastAsia="SimSun"/>
              </w:rPr>
              <w:t>False</w:t>
            </w:r>
          </w:p>
        </w:tc>
      </w:tr>
      <w:tr w:rsidR="002F1085" w:rsidRPr="00B26339" w14:paraId="72A01D67" w14:textId="77777777" w:rsidTr="00AC4B62">
        <w:trPr>
          <w:jc w:val="center"/>
        </w:trPr>
        <w:tc>
          <w:tcPr>
            <w:tcW w:w="2547" w:type="dxa"/>
          </w:tcPr>
          <w:p w14:paraId="01F9156E" w14:textId="77777777" w:rsidR="002F1085" w:rsidRPr="0061649B" w:rsidRDefault="002F1085" w:rsidP="00AC4B62">
            <w:pPr>
              <w:pStyle w:val="TAL"/>
              <w:rPr>
                <w:rFonts w:cs="Arial"/>
                <w:szCs w:val="18"/>
              </w:rPr>
            </w:pPr>
            <w:r w:rsidRPr="0061649B">
              <w:rPr>
                <w:rFonts w:cs="Arial"/>
                <w:szCs w:val="18"/>
              </w:rPr>
              <w:t>priorityLabel</w:t>
            </w:r>
          </w:p>
        </w:tc>
        <w:tc>
          <w:tcPr>
            <w:tcW w:w="5245" w:type="dxa"/>
          </w:tcPr>
          <w:p w14:paraId="4BB7CB1E" w14:textId="77777777" w:rsidR="002F1085" w:rsidRPr="0061649B" w:rsidRDefault="002F1085" w:rsidP="00AC4B6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4F8138B" w14:textId="77777777" w:rsidR="002F1085" w:rsidRPr="0061649B" w:rsidRDefault="002F1085" w:rsidP="00AC4B62">
            <w:pPr>
              <w:pStyle w:val="TAL"/>
            </w:pPr>
            <w:r w:rsidRPr="0061649B">
              <w:t>type: Integer</w:t>
            </w:r>
          </w:p>
          <w:p w14:paraId="1C129D94" w14:textId="77777777" w:rsidR="002F1085" w:rsidRPr="0061649B" w:rsidRDefault="002F1085" w:rsidP="00AC4B62">
            <w:pPr>
              <w:pStyle w:val="TAL"/>
            </w:pPr>
            <w:r w:rsidRPr="0061649B">
              <w:t>multiplicity: 1</w:t>
            </w:r>
          </w:p>
          <w:p w14:paraId="113407B1" w14:textId="77777777" w:rsidR="002F1085" w:rsidRPr="0061649B" w:rsidRDefault="002F1085" w:rsidP="00AC4B62">
            <w:pPr>
              <w:pStyle w:val="TAL"/>
            </w:pPr>
            <w:r w:rsidRPr="0061649B">
              <w:t>isOrdered: N/A</w:t>
            </w:r>
          </w:p>
          <w:p w14:paraId="1417CB60" w14:textId="77777777" w:rsidR="002F1085" w:rsidRPr="0061649B" w:rsidRDefault="002F1085" w:rsidP="00AC4B62">
            <w:pPr>
              <w:pStyle w:val="TAL"/>
            </w:pPr>
            <w:r w:rsidRPr="0061649B">
              <w:t>isUnique: N/A</w:t>
            </w:r>
          </w:p>
          <w:p w14:paraId="6FE1CC95" w14:textId="77777777" w:rsidR="002F1085" w:rsidRPr="0061649B" w:rsidRDefault="002F1085" w:rsidP="00AC4B62">
            <w:pPr>
              <w:pStyle w:val="TAL"/>
            </w:pPr>
            <w:r w:rsidRPr="0061649B">
              <w:t>defaultValue: None</w:t>
            </w:r>
          </w:p>
          <w:p w14:paraId="44725E80" w14:textId="77777777" w:rsidR="002F1085" w:rsidRPr="0061649B" w:rsidRDefault="002F1085" w:rsidP="00AC4B62">
            <w:pPr>
              <w:pStyle w:val="TAL"/>
            </w:pPr>
            <w:r w:rsidRPr="0061649B">
              <w:t>isNullable: False</w:t>
            </w:r>
          </w:p>
        </w:tc>
      </w:tr>
      <w:tr w:rsidR="002F1085" w:rsidRPr="00B26339" w14:paraId="58104139" w14:textId="77777777" w:rsidTr="00AC4B62">
        <w:trPr>
          <w:cantSplit/>
          <w:jc w:val="center"/>
        </w:trPr>
        <w:tc>
          <w:tcPr>
            <w:tcW w:w="2547" w:type="dxa"/>
          </w:tcPr>
          <w:p w14:paraId="0394EE82" w14:textId="77777777" w:rsidR="002F1085" w:rsidRPr="0061649B" w:rsidRDefault="002F1085" w:rsidP="00AC4B62">
            <w:pPr>
              <w:pStyle w:val="TAL"/>
              <w:rPr>
                <w:rFonts w:cs="Arial"/>
                <w:szCs w:val="18"/>
                <w:lang w:eastAsia="zh-CN"/>
              </w:rPr>
            </w:pPr>
            <w:r w:rsidRPr="0061649B">
              <w:rPr>
                <w:rFonts w:cs="Arial"/>
                <w:szCs w:val="18"/>
              </w:rPr>
              <w:t>protocolVersion</w:t>
            </w:r>
          </w:p>
        </w:tc>
        <w:tc>
          <w:tcPr>
            <w:tcW w:w="5245" w:type="dxa"/>
          </w:tcPr>
          <w:p w14:paraId="038EAEE6" w14:textId="77777777" w:rsidR="002F1085" w:rsidRPr="0061649B" w:rsidRDefault="002F1085" w:rsidP="00AC4B6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3D84D7A" w14:textId="77777777" w:rsidR="002F1085" w:rsidRPr="0061649B" w:rsidRDefault="002F1085" w:rsidP="00AC4B62">
            <w:pPr>
              <w:pStyle w:val="TAL"/>
              <w:rPr>
                <w:szCs w:val="18"/>
                <w:lang w:eastAsia="zh-CN"/>
              </w:rPr>
            </w:pPr>
          </w:p>
          <w:p w14:paraId="6C210354" w14:textId="77777777" w:rsidR="002F1085" w:rsidRPr="0061649B" w:rsidRDefault="002F1085" w:rsidP="00AC4B62">
            <w:pPr>
              <w:pStyle w:val="TAL"/>
              <w:rPr>
                <w:rFonts w:cs="Arial"/>
                <w:szCs w:val="18"/>
              </w:rPr>
            </w:pPr>
            <w:r w:rsidRPr="0061649B">
              <w:rPr>
                <w:rFonts w:cs="Arial"/>
                <w:szCs w:val="18"/>
              </w:rPr>
              <w:t>allowedValues: N/A</w:t>
            </w:r>
          </w:p>
        </w:tc>
        <w:tc>
          <w:tcPr>
            <w:tcW w:w="1984" w:type="dxa"/>
          </w:tcPr>
          <w:p w14:paraId="4989AEB1" w14:textId="77777777" w:rsidR="002F1085" w:rsidRPr="0061649B" w:rsidRDefault="002F1085" w:rsidP="00AC4B62">
            <w:pPr>
              <w:pStyle w:val="TAL"/>
            </w:pPr>
            <w:r w:rsidRPr="0061649B">
              <w:t>type: String</w:t>
            </w:r>
          </w:p>
          <w:p w14:paraId="41FF9BD6" w14:textId="77777777" w:rsidR="002F1085" w:rsidRPr="0061649B" w:rsidRDefault="002F1085" w:rsidP="00AC4B62">
            <w:pPr>
              <w:pStyle w:val="TAL"/>
            </w:pPr>
            <w:r w:rsidRPr="0061649B">
              <w:t>multiplicity: *</w:t>
            </w:r>
          </w:p>
          <w:p w14:paraId="060A2AED" w14:textId="77777777" w:rsidR="002F1085" w:rsidRPr="0061649B" w:rsidRDefault="002F1085" w:rsidP="00AC4B62">
            <w:pPr>
              <w:pStyle w:val="TAL"/>
            </w:pPr>
            <w:r w:rsidRPr="0061649B">
              <w:t>isOrdered: False</w:t>
            </w:r>
          </w:p>
          <w:p w14:paraId="4F1D72D4" w14:textId="77777777" w:rsidR="002F1085" w:rsidRPr="0061649B" w:rsidRDefault="002F1085" w:rsidP="00AC4B62">
            <w:pPr>
              <w:pStyle w:val="TAL"/>
            </w:pPr>
            <w:r w:rsidRPr="0061649B">
              <w:t>isUnique: True</w:t>
            </w:r>
          </w:p>
          <w:p w14:paraId="37CB19B7" w14:textId="77777777" w:rsidR="002F1085" w:rsidRPr="0061649B" w:rsidRDefault="002F1085" w:rsidP="00AC4B62">
            <w:pPr>
              <w:pStyle w:val="TAL"/>
            </w:pPr>
            <w:r w:rsidRPr="0061649B">
              <w:t>defaultValue: None</w:t>
            </w:r>
          </w:p>
          <w:p w14:paraId="05A64E23" w14:textId="77777777" w:rsidR="002F1085" w:rsidRPr="0061649B" w:rsidRDefault="002F1085" w:rsidP="00AC4B62">
            <w:pPr>
              <w:pStyle w:val="TAL"/>
            </w:pPr>
            <w:r w:rsidRPr="0061649B">
              <w:t>isNullable: False</w:t>
            </w:r>
          </w:p>
        </w:tc>
      </w:tr>
      <w:tr w:rsidR="002F1085" w:rsidRPr="00B26339" w14:paraId="2CCFB163" w14:textId="77777777" w:rsidTr="00AC4B62">
        <w:trPr>
          <w:cantSplit/>
          <w:jc w:val="center"/>
        </w:trPr>
        <w:tc>
          <w:tcPr>
            <w:tcW w:w="2547" w:type="dxa"/>
          </w:tcPr>
          <w:p w14:paraId="02A2FD81" w14:textId="77777777" w:rsidR="002F1085" w:rsidRPr="0061649B" w:rsidRDefault="002F1085" w:rsidP="00AC4B62">
            <w:pPr>
              <w:pStyle w:val="TAL"/>
              <w:rPr>
                <w:rFonts w:cs="Arial"/>
                <w:szCs w:val="18"/>
                <w:lang w:eastAsia="de-DE"/>
              </w:rPr>
            </w:pPr>
            <w:r w:rsidRPr="0061649B">
              <w:rPr>
                <w:rFonts w:cs="Arial"/>
                <w:szCs w:val="18"/>
                <w:lang w:eastAsia="zh-CN"/>
              </w:rPr>
              <w:t>setOfMcc</w:t>
            </w:r>
          </w:p>
        </w:tc>
        <w:tc>
          <w:tcPr>
            <w:tcW w:w="5245" w:type="dxa"/>
          </w:tcPr>
          <w:p w14:paraId="41E3F084" w14:textId="77777777" w:rsidR="002F1085" w:rsidRPr="0061649B" w:rsidRDefault="002F1085" w:rsidP="00AC4B6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08EC9B3" w14:textId="77777777" w:rsidR="002F1085" w:rsidRPr="0061649B" w:rsidRDefault="002F1085" w:rsidP="00AC4B62">
            <w:pPr>
              <w:pStyle w:val="TAL"/>
              <w:rPr>
                <w:szCs w:val="18"/>
                <w:lang w:eastAsia="zh-CN"/>
              </w:rPr>
            </w:pPr>
          </w:p>
          <w:p w14:paraId="60DCCF63" w14:textId="77777777" w:rsidR="002F1085" w:rsidRPr="0061649B" w:rsidRDefault="002F1085" w:rsidP="00AC4B6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20CF05E" w14:textId="77777777" w:rsidR="002F1085" w:rsidRPr="0061649B" w:rsidRDefault="002F1085" w:rsidP="00AC4B62">
            <w:pPr>
              <w:pStyle w:val="TAL"/>
              <w:rPr>
                <w:szCs w:val="18"/>
                <w:lang w:eastAsia="zh-CN"/>
              </w:rPr>
            </w:pPr>
          </w:p>
          <w:p w14:paraId="156E131A" w14:textId="77777777" w:rsidR="002F1085" w:rsidRPr="0061649B" w:rsidRDefault="002F1085" w:rsidP="00AC4B6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ADF94D4" w14:textId="77777777" w:rsidR="002F1085" w:rsidRPr="0061649B" w:rsidRDefault="002F1085" w:rsidP="00AC4B62">
            <w:pPr>
              <w:pStyle w:val="TAL"/>
            </w:pPr>
            <w:r w:rsidRPr="0061649B">
              <w:t>type: Integer</w:t>
            </w:r>
          </w:p>
          <w:p w14:paraId="2E5D4E53" w14:textId="77777777" w:rsidR="002F1085" w:rsidRPr="0061649B" w:rsidRDefault="002F1085" w:rsidP="00AC4B62">
            <w:pPr>
              <w:pStyle w:val="TAL"/>
            </w:pPr>
            <w:r w:rsidRPr="0061649B">
              <w:t>multiplicity: 1..*</w:t>
            </w:r>
          </w:p>
          <w:p w14:paraId="4C92A0AA" w14:textId="77777777" w:rsidR="002F1085" w:rsidRPr="0061649B" w:rsidRDefault="002F1085" w:rsidP="00AC4B62">
            <w:pPr>
              <w:pStyle w:val="TAL"/>
            </w:pPr>
            <w:r w:rsidRPr="0061649B">
              <w:t>isOrdered: False</w:t>
            </w:r>
          </w:p>
          <w:p w14:paraId="302A83C8" w14:textId="77777777" w:rsidR="002F1085" w:rsidRPr="0061649B" w:rsidRDefault="002F1085" w:rsidP="00AC4B62">
            <w:pPr>
              <w:pStyle w:val="TAL"/>
            </w:pPr>
            <w:r w:rsidRPr="0061649B">
              <w:t>isUnique: True</w:t>
            </w:r>
          </w:p>
          <w:p w14:paraId="6A0E6A51" w14:textId="77777777" w:rsidR="002F1085" w:rsidRPr="0061649B" w:rsidRDefault="002F1085" w:rsidP="00AC4B62">
            <w:pPr>
              <w:pStyle w:val="TAL"/>
            </w:pPr>
            <w:r w:rsidRPr="0061649B">
              <w:t>defaultValue: None</w:t>
            </w:r>
          </w:p>
          <w:p w14:paraId="46119D63" w14:textId="77777777" w:rsidR="002F1085" w:rsidRPr="0061649B" w:rsidRDefault="002F1085" w:rsidP="00AC4B62">
            <w:pPr>
              <w:pStyle w:val="TAL"/>
            </w:pPr>
            <w:r w:rsidRPr="0061649B">
              <w:t>isNullable: False</w:t>
            </w:r>
          </w:p>
        </w:tc>
      </w:tr>
      <w:tr w:rsidR="002F1085" w:rsidRPr="00B26339" w14:paraId="1237C0DE" w14:textId="77777777" w:rsidTr="00AC4B62">
        <w:trPr>
          <w:cantSplit/>
          <w:jc w:val="center"/>
        </w:trPr>
        <w:tc>
          <w:tcPr>
            <w:tcW w:w="2547" w:type="dxa"/>
          </w:tcPr>
          <w:p w14:paraId="36D4F550" w14:textId="77777777" w:rsidR="002F1085" w:rsidRPr="0061649B" w:rsidRDefault="002F1085" w:rsidP="00AC4B62">
            <w:pPr>
              <w:pStyle w:val="TAL"/>
              <w:rPr>
                <w:rFonts w:cs="Arial"/>
                <w:szCs w:val="18"/>
              </w:rPr>
            </w:pPr>
            <w:r w:rsidRPr="0061649B">
              <w:rPr>
                <w:rFonts w:cs="Arial"/>
                <w:szCs w:val="18"/>
              </w:rPr>
              <w:t>swVersion</w:t>
            </w:r>
          </w:p>
        </w:tc>
        <w:tc>
          <w:tcPr>
            <w:tcW w:w="5245" w:type="dxa"/>
          </w:tcPr>
          <w:p w14:paraId="22D3C971" w14:textId="77777777" w:rsidR="002F1085" w:rsidRPr="0061649B" w:rsidRDefault="002F1085" w:rsidP="00AC4B6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31E3C38D" w14:textId="77777777" w:rsidR="002F1085" w:rsidRPr="0061649B" w:rsidRDefault="002F1085" w:rsidP="00AC4B62">
            <w:pPr>
              <w:pStyle w:val="TAL"/>
              <w:rPr>
                <w:szCs w:val="18"/>
              </w:rPr>
            </w:pPr>
          </w:p>
          <w:p w14:paraId="09D1C75A" w14:textId="77777777" w:rsidR="002F1085" w:rsidRPr="0061649B" w:rsidRDefault="002F1085" w:rsidP="00AC4B62">
            <w:pPr>
              <w:spacing w:after="0"/>
            </w:pPr>
            <w:r w:rsidRPr="0061649B">
              <w:rPr>
                <w:rFonts w:ascii="Arial" w:hAnsi="Arial" w:cs="Arial"/>
                <w:sz w:val="18"/>
                <w:szCs w:val="18"/>
              </w:rPr>
              <w:t>allowedValues: N/A</w:t>
            </w:r>
          </w:p>
        </w:tc>
        <w:tc>
          <w:tcPr>
            <w:tcW w:w="1984" w:type="dxa"/>
          </w:tcPr>
          <w:p w14:paraId="4FD973FA" w14:textId="77777777" w:rsidR="002F1085" w:rsidRPr="0061649B" w:rsidRDefault="002F1085" w:rsidP="00AC4B62">
            <w:pPr>
              <w:pStyle w:val="TAL"/>
            </w:pPr>
            <w:r w:rsidRPr="0061649B">
              <w:t>type: String</w:t>
            </w:r>
          </w:p>
          <w:p w14:paraId="64432512" w14:textId="77777777" w:rsidR="002F1085" w:rsidRPr="0061649B" w:rsidRDefault="002F1085" w:rsidP="00AC4B62">
            <w:pPr>
              <w:pStyle w:val="TAL"/>
            </w:pPr>
            <w:r w:rsidRPr="0061649B">
              <w:t>multiplicity: 0..1</w:t>
            </w:r>
          </w:p>
          <w:p w14:paraId="7EF208EA" w14:textId="77777777" w:rsidR="002F1085" w:rsidRPr="0061649B" w:rsidRDefault="002F1085" w:rsidP="00AC4B62">
            <w:pPr>
              <w:pStyle w:val="TAL"/>
            </w:pPr>
            <w:r w:rsidRPr="0061649B">
              <w:t>isOrdered: N/A</w:t>
            </w:r>
          </w:p>
          <w:p w14:paraId="264CEFFF" w14:textId="77777777" w:rsidR="002F1085" w:rsidRPr="00B940D8" w:rsidRDefault="002F1085" w:rsidP="00AC4B62">
            <w:pPr>
              <w:pStyle w:val="TAL"/>
            </w:pPr>
            <w:r w:rsidRPr="00B940D8">
              <w:t>isUnique: N/A</w:t>
            </w:r>
          </w:p>
          <w:p w14:paraId="709FCE32" w14:textId="77777777" w:rsidR="002F1085" w:rsidRPr="00B940D8" w:rsidRDefault="002F1085" w:rsidP="00AC4B62">
            <w:pPr>
              <w:pStyle w:val="TAL"/>
            </w:pPr>
            <w:r w:rsidRPr="00B940D8">
              <w:t>defaultValue: None</w:t>
            </w:r>
          </w:p>
          <w:p w14:paraId="3DB635B9" w14:textId="77777777" w:rsidR="002F1085" w:rsidRPr="0061649B" w:rsidRDefault="002F1085" w:rsidP="00AC4B62">
            <w:pPr>
              <w:pStyle w:val="TAL"/>
            </w:pPr>
            <w:r w:rsidRPr="0061649B">
              <w:t>isNullable: False</w:t>
            </w:r>
          </w:p>
        </w:tc>
      </w:tr>
      <w:tr w:rsidR="002F1085" w:rsidRPr="00B26339" w14:paraId="7CC60607" w14:textId="77777777" w:rsidTr="00AC4B62">
        <w:trPr>
          <w:cantSplit/>
          <w:jc w:val="center"/>
        </w:trPr>
        <w:tc>
          <w:tcPr>
            <w:tcW w:w="2547" w:type="dxa"/>
          </w:tcPr>
          <w:p w14:paraId="7FEEC323" w14:textId="77777777" w:rsidR="002F1085" w:rsidRPr="0061649B" w:rsidRDefault="002F1085" w:rsidP="00AC4B62">
            <w:pPr>
              <w:pStyle w:val="TAL"/>
              <w:rPr>
                <w:rFonts w:cs="Arial"/>
                <w:szCs w:val="18"/>
              </w:rPr>
            </w:pPr>
            <w:r w:rsidRPr="0061649B">
              <w:rPr>
                <w:rFonts w:cs="Arial"/>
                <w:szCs w:val="18"/>
              </w:rPr>
              <w:t>systemDN</w:t>
            </w:r>
          </w:p>
        </w:tc>
        <w:tc>
          <w:tcPr>
            <w:tcW w:w="5245" w:type="dxa"/>
          </w:tcPr>
          <w:p w14:paraId="05C1024A" w14:textId="77777777" w:rsidR="002F1085" w:rsidRPr="0061649B" w:rsidRDefault="002F1085" w:rsidP="00AC4B62">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58818C00" w14:textId="77777777" w:rsidR="002F1085" w:rsidRPr="0061649B" w:rsidRDefault="002F1085" w:rsidP="00AC4B62">
            <w:pPr>
              <w:pStyle w:val="TAL"/>
              <w:rPr>
                <w:szCs w:val="18"/>
              </w:rPr>
            </w:pPr>
          </w:p>
          <w:p w14:paraId="7CE4C1E6" w14:textId="77777777" w:rsidR="002F1085" w:rsidRPr="0061649B" w:rsidRDefault="002F1085" w:rsidP="00AC4B62">
            <w:pPr>
              <w:spacing w:after="0"/>
            </w:pPr>
            <w:r w:rsidRPr="0061649B">
              <w:rPr>
                <w:rFonts w:ascii="Arial" w:hAnsi="Arial" w:cs="Arial"/>
                <w:sz w:val="18"/>
                <w:szCs w:val="18"/>
              </w:rPr>
              <w:t>allowedValues: N/A</w:t>
            </w:r>
          </w:p>
        </w:tc>
        <w:tc>
          <w:tcPr>
            <w:tcW w:w="1984" w:type="dxa"/>
          </w:tcPr>
          <w:p w14:paraId="6EEF95F4" w14:textId="77777777" w:rsidR="002F1085" w:rsidRPr="0061649B" w:rsidRDefault="002F1085" w:rsidP="00AC4B62">
            <w:pPr>
              <w:pStyle w:val="TAL"/>
            </w:pPr>
            <w:r w:rsidRPr="0061649B">
              <w:t>type: DN</w:t>
            </w:r>
          </w:p>
          <w:p w14:paraId="7858A627" w14:textId="77777777" w:rsidR="002F1085" w:rsidRPr="0061649B" w:rsidRDefault="002F1085" w:rsidP="00AC4B62">
            <w:pPr>
              <w:pStyle w:val="TAL"/>
            </w:pPr>
            <w:r w:rsidRPr="0061649B">
              <w:t>multiplicity: 0..1</w:t>
            </w:r>
          </w:p>
          <w:p w14:paraId="7BEB1163" w14:textId="77777777" w:rsidR="002F1085" w:rsidRPr="0061649B" w:rsidRDefault="002F1085" w:rsidP="00AC4B62">
            <w:pPr>
              <w:pStyle w:val="TAL"/>
            </w:pPr>
            <w:r w:rsidRPr="0061649B">
              <w:t>isOrdered: N/A</w:t>
            </w:r>
          </w:p>
          <w:p w14:paraId="04070079" w14:textId="77777777" w:rsidR="002F1085" w:rsidRPr="00B940D8" w:rsidRDefault="002F1085" w:rsidP="00AC4B62">
            <w:pPr>
              <w:pStyle w:val="TAL"/>
            </w:pPr>
            <w:r w:rsidRPr="00B940D8">
              <w:t>isUnique: N/A</w:t>
            </w:r>
          </w:p>
          <w:p w14:paraId="1BA9DF07" w14:textId="77777777" w:rsidR="002F1085" w:rsidRPr="00B940D8" w:rsidRDefault="002F1085" w:rsidP="00AC4B62">
            <w:pPr>
              <w:pStyle w:val="TAL"/>
            </w:pPr>
            <w:r w:rsidRPr="00B940D8">
              <w:t>defaultValue: None</w:t>
            </w:r>
          </w:p>
          <w:p w14:paraId="5EDDC471" w14:textId="77777777" w:rsidR="002F1085" w:rsidRPr="0061649B" w:rsidRDefault="002F1085" w:rsidP="00AC4B62">
            <w:pPr>
              <w:pStyle w:val="TAL"/>
            </w:pPr>
            <w:r w:rsidRPr="0061649B">
              <w:t>isNullable: False</w:t>
            </w:r>
          </w:p>
        </w:tc>
      </w:tr>
      <w:tr w:rsidR="002F1085" w:rsidRPr="00B26339" w14:paraId="7A8EE920" w14:textId="77777777" w:rsidTr="00AC4B62">
        <w:trPr>
          <w:cantSplit/>
          <w:jc w:val="center"/>
        </w:trPr>
        <w:tc>
          <w:tcPr>
            <w:tcW w:w="2547" w:type="dxa"/>
          </w:tcPr>
          <w:p w14:paraId="53E238B9" w14:textId="77777777" w:rsidR="002F1085" w:rsidRPr="0061649B" w:rsidRDefault="002F1085" w:rsidP="00AC4B62">
            <w:pPr>
              <w:pStyle w:val="TAL"/>
              <w:rPr>
                <w:rFonts w:cs="Arial"/>
                <w:szCs w:val="18"/>
                <w:lang w:eastAsia="de-DE"/>
              </w:rPr>
            </w:pPr>
            <w:r w:rsidRPr="0061649B">
              <w:rPr>
                <w:rFonts w:cs="Arial"/>
                <w:szCs w:val="18"/>
              </w:rPr>
              <w:t>userDefinedState</w:t>
            </w:r>
          </w:p>
        </w:tc>
        <w:tc>
          <w:tcPr>
            <w:tcW w:w="5245" w:type="dxa"/>
          </w:tcPr>
          <w:p w14:paraId="28A6E68D" w14:textId="77777777" w:rsidR="002F1085" w:rsidRPr="0061649B" w:rsidRDefault="002F1085" w:rsidP="00AC4B62">
            <w:pPr>
              <w:pStyle w:val="TAL"/>
              <w:rPr>
                <w:szCs w:val="18"/>
              </w:rPr>
            </w:pPr>
            <w:r w:rsidRPr="0061649B">
              <w:rPr>
                <w:szCs w:val="18"/>
              </w:rPr>
              <w:t>An operator defined state for operator specific usage.</w:t>
            </w:r>
          </w:p>
          <w:p w14:paraId="25E784CB" w14:textId="77777777" w:rsidR="002F1085" w:rsidRPr="0061649B" w:rsidRDefault="002F1085" w:rsidP="00AC4B62">
            <w:pPr>
              <w:pStyle w:val="TAL"/>
              <w:rPr>
                <w:szCs w:val="18"/>
              </w:rPr>
            </w:pPr>
          </w:p>
          <w:p w14:paraId="3DDE23DB" w14:textId="77777777" w:rsidR="002F1085" w:rsidRPr="0061649B" w:rsidRDefault="002F1085" w:rsidP="00AC4B62">
            <w:pPr>
              <w:spacing w:after="0"/>
            </w:pPr>
            <w:r w:rsidRPr="0061649B">
              <w:rPr>
                <w:rFonts w:ascii="Arial" w:hAnsi="Arial" w:cs="Arial"/>
                <w:sz w:val="18"/>
                <w:szCs w:val="18"/>
              </w:rPr>
              <w:t>allowedValues: N/A</w:t>
            </w:r>
          </w:p>
        </w:tc>
        <w:tc>
          <w:tcPr>
            <w:tcW w:w="1984" w:type="dxa"/>
          </w:tcPr>
          <w:p w14:paraId="0E1266AC" w14:textId="77777777" w:rsidR="002F1085" w:rsidRPr="0061649B" w:rsidRDefault="002F1085" w:rsidP="00AC4B62">
            <w:pPr>
              <w:pStyle w:val="TAL"/>
            </w:pPr>
            <w:r w:rsidRPr="0061649B">
              <w:t>type: String</w:t>
            </w:r>
          </w:p>
          <w:p w14:paraId="72F98D5A" w14:textId="77777777" w:rsidR="002F1085" w:rsidRPr="0061649B" w:rsidRDefault="002F1085" w:rsidP="00AC4B62">
            <w:pPr>
              <w:pStyle w:val="TAL"/>
            </w:pPr>
            <w:r w:rsidRPr="0061649B">
              <w:t>multiplicity: 0..1</w:t>
            </w:r>
          </w:p>
          <w:p w14:paraId="6AB0B0BA" w14:textId="77777777" w:rsidR="002F1085" w:rsidRPr="0061649B" w:rsidRDefault="002F1085" w:rsidP="00AC4B62">
            <w:pPr>
              <w:pStyle w:val="TAL"/>
            </w:pPr>
            <w:r w:rsidRPr="0061649B">
              <w:t>isOrdered: N/A</w:t>
            </w:r>
          </w:p>
          <w:p w14:paraId="1778B34D" w14:textId="77777777" w:rsidR="002F1085" w:rsidRPr="00B940D8" w:rsidRDefault="002F1085" w:rsidP="00AC4B62">
            <w:pPr>
              <w:pStyle w:val="TAL"/>
            </w:pPr>
            <w:r w:rsidRPr="00B940D8">
              <w:t>isUnique: N/A</w:t>
            </w:r>
          </w:p>
          <w:p w14:paraId="0C8361C0" w14:textId="77777777" w:rsidR="002F1085" w:rsidRPr="00B940D8" w:rsidRDefault="002F1085" w:rsidP="00AC4B62">
            <w:pPr>
              <w:pStyle w:val="TAL"/>
            </w:pPr>
            <w:r w:rsidRPr="00B940D8">
              <w:t>defaultValue: None</w:t>
            </w:r>
          </w:p>
          <w:p w14:paraId="2749AEE2" w14:textId="77777777" w:rsidR="002F1085" w:rsidRPr="0061649B" w:rsidRDefault="002F1085" w:rsidP="00AC4B62">
            <w:pPr>
              <w:pStyle w:val="TAL"/>
            </w:pPr>
            <w:r w:rsidRPr="0061649B">
              <w:t>isNullable: False</w:t>
            </w:r>
          </w:p>
          <w:p w14:paraId="50C6ED6A" w14:textId="77777777" w:rsidR="002F1085" w:rsidRPr="0061649B" w:rsidRDefault="002F1085" w:rsidP="00AC4B62">
            <w:pPr>
              <w:pStyle w:val="TAL"/>
            </w:pPr>
          </w:p>
        </w:tc>
      </w:tr>
      <w:tr w:rsidR="002F1085" w:rsidRPr="00B26339" w14:paraId="434FC954" w14:textId="77777777" w:rsidTr="00AC4B62">
        <w:trPr>
          <w:cantSplit/>
          <w:jc w:val="center"/>
        </w:trPr>
        <w:tc>
          <w:tcPr>
            <w:tcW w:w="2547" w:type="dxa"/>
          </w:tcPr>
          <w:p w14:paraId="579266DC" w14:textId="77777777" w:rsidR="002F1085" w:rsidRPr="0061649B" w:rsidRDefault="002F1085" w:rsidP="00AC4B62">
            <w:pPr>
              <w:pStyle w:val="TAL"/>
              <w:rPr>
                <w:rFonts w:cs="Arial"/>
                <w:szCs w:val="18"/>
                <w:lang w:eastAsia="de-DE"/>
              </w:rPr>
            </w:pPr>
            <w:r w:rsidRPr="0061649B">
              <w:rPr>
                <w:rFonts w:cs="Arial"/>
                <w:szCs w:val="18"/>
                <w:lang w:eastAsia="de-DE"/>
              </w:rPr>
              <w:t>userLabel</w:t>
            </w:r>
          </w:p>
        </w:tc>
        <w:tc>
          <w:tcPr>
            <w:tcW w:w="5245" w:type="dxa"/>
          </w:tcPr>
          <w:p w14:paraId="2680F80A" w14:textId="77777777" w:rsidR="002F1085" w:rsidRPr="0061649B" w:rsidRDefault="002F1085" w:rsidP="00AC4B62">
            <w:pPr>
              <w:pStyle w:val="TAL"/>
              <w:rPr>
                <w:szCs w:val="18"/>
              </w:rPr>
            </w:pPr>
            <w:r w:rsidRPr="0061649B">
              <w:rPr>
                <w:szCs w:val="18"/>
              </w:rPr>
              <w:t>A user-friendly (and user assignable) name of this object.</w:t>
            </w:r>
          </w:p>
          <w:p w14:paraId="3CB8639C" w14:textId="77777777" w:rsidR="002F1085" w:rsidRPr="0061649B" w:rsidRDefault="002F1085" w:rsidP="00AC4B62">
            <w:pPr>
              <w:pStyle w:val="TAL"/>
              <w:rPr>
                <w:szCs w:val="18"/>
              </w:rPr>
            </w:pPr>
          </w:p>
          <w:p w14:paraId="08D2388F" w14:textId="77777777" w:rsidR="002F1085" w:rsidRPr="0061649B" w:rsidRDefault="002F1085" w:rsidP="00AC4B62">
            <w:pPr>
              <w:spacing w:after="0"/>
            </w:pPr>
            <w:r w:rsidRPr="0061649B">
              <w:rPr>
                <w:rFonts w:ascii="Arial" w:hAnsi="Arial" w:cs="Arial"/>
                <w:sz w:val="18"/>
                <w:szCs w:val="18"/>
              </w:rPr>
              <w:t>allowedValues: N/A</w:t>
            </w:r>
          </w:p>
        </w:tc>
        <w:tc>
          <w:tcPr>
            <w:tcW w:w="1984" w:type="dxa"/>
          </w:tcPr>
          <w:p w14:paraId="03D0741C" w14:textId="77777777" w:rsidR="002F1085" w:rsidRPr="0061649B" w:rsidRDefault="002F1085" w:rsidP="00AC4B62">
            <w:pPr>
              <w:pStyle w:val="TAL"/>
            </w:pPr>
            <w:r w:rsidRPr="0061649B">
              <w:t>type: String</w:t>
            </w:r>
          </w:p>
          <w:p w14:paraId="6F030573" w14:textId="77777777" w:rsidR="002F1085" w:rsidRPr="0061649B" w:rsidRDefault="002F1085" w:rsidP="00AC4B62">
            <w:pPr>
              <w:pStyle w:val="TAL"/>
            </w:pPr>
            <w:r w:rsidRPr="0061649B">
              <w:t>multiplicity: 0..1</w:t>
            </w:r>
          </w:p>
          <w:p w14:paraId="61F4FE38" w14:textId="77777777" w:rsidR="002F1085" w:rsidRPr="0061649B" w:rsidRDefault="002F1085" w:rsidP="00AC4B62">
            <w:pPr>
              <w:pStyle w:val="TAL"/>
            </w:pPr>
            <w:r w:rsidRPr="0061649B">
              <w:t>isOrdered: N/A</w:t>
            </w:r>
          </w:p>
          <w:p w14:paraId="0EC9847C" w14:textId="77777777" w:rsidR="002F1085" w:rsidRPr="00B940D8" w:rsidRDefault="002F1085" w:rsidP="00AC4B62">
            <w:pPr>
              <w:pStyle w:val="TAL"/>
            </w:pPr>
            <w:r w:rsidRPr="00B940D8">
              <w:t>isUnique: N/A</w:t>
            </w:r>
          </w:p>
          <w:p w14:paraId="63EC503A" w14:textId="77777777" w:rsidR="002F1085" w:rsidRPr="00B940D8" w:rsidRDefault="002F1085" w:rsidP="00AC4B62">
            <w:pPr>
              <w:pStyle w:val="TAL"/>
            </w:pPr>
            <w:r w:rsidRPr="00B940D8">
              <w:t>defaultValue: None</w:t>
            </w:r>
          </w:p>
          <w:p w14:paraId="7BCEB056" w14:textId="77777777" w:rsidR="002F1085" w:rsidRPr="0061649B" w:rsidRDefault="002F1085" w:rsidP="00AC4B62">
            <w:pPr>
              <w:pStyle w:val="TAL"/>
            </w:pPr>
            <w:r w:rsidRPr="0061649B">
              <w:t>isNullable: False</w:t>
            </w:r>
          </w:p>
        </w:tc>
      </w:tr>
      <w:tr w:rsidR="002F1085" w:rsidRPr="00B26339" w14:paraId="5B412DCF" w14:textId="77777777" w:rsidTr="00AC4B62">
        <w:trPr>
          <w:cantSplit/>
          <w:jc w:val="center"/>
        </w:trPr>
        <w:tc>
          <w:tcPr>
            <w:tcW w:w="2547" w:type="dxa"/>
          </w:tcPr>
          <w:p w14:paraId="66EB7F8B" w14:textId="77777777" w:rsidR="002F1085" w:rsidRPr="0061649B" w:rsidRDefault="002F1085" w:rsidP="00AC4B62">
            <w:pPr>
              <w:pStyle w:val="TAL"/>
              <w:rPr>
                <w:rFonts w:cs="Arial"/>
                <w:szCs w:val="18"/>
              </w:rPr>
            </w:pPr>
            <w:r w:rsidRPr="0061649B">
              <w:rPr>
                <w:rFonts w:cs="Arial"/>
                <w:szCs w:val="18"/>
              </w:rPr>
              <w:t>vendorName</w:t>
            </w:r>
          </w:p>
        </w:tc>
        <w:tc>
          <w:tcPr>
            <w:tcW w:w="5245" w:type="dxa"/>
          </w:tcPr>
          <w:p w14:paraId="7388E424" w14:textId="77777777" w:rsidR="002F1085" w:rsidRPr="0061649B" w:rsidRDefault="002F1085" w:rsidP="00AC4B62">
            <w:pPr>
              <w:pStyle w:val="TAL"/>
              <w:rPr>
                <w:szCs w:val="18"/>
              </w:rPr>
            </w:pPr>
            <w:r w:rsidRPr="0061649B">
              <w:rPr>
                <w:szCs w:val="18"/>
              </w:rPr>
              <w:t>The name of the vendor.</w:t>
            </w:r>
          </w:p>
          <w:p w14:paraId="65A52174" w14:textId="77777777" w:rsidR="002F1085" w:rsidRPr="0061649B" w:rsidRDefault="002F1085" w:rsidP="00AC4B62">
            <w:pPr>
              <w:pStyle w:val="TAL"/>
              <w:rPr>
                <w:szCs w:val="18"/>
              </w:rPr>
            </w:pPr>
          </w:p>
          <w:p w14:paraId="0B013A08" w14:textId="77777777" w:rsidR="002F1085" w:rsidRPr="0061649B" w:rsidRDefault="002F1085" w:rsidP="00AC4B62">
            <w:pPr>
              <w:pStyle w:val="TAL"/>
              <w:rPr>
                <w:szCs w:val="18"/>
              </w:rPr>
            </w:pPr>
            <w:r w:rsidRPr="0061649B">
              <w:rPr>
                <w:rFonts w:cs="Arial"/>
                <w:szCs w:val="18"/>
              </w:rPr>
              <w:t>allowedValues: N/A</w:t>
            </w:r>
          </w:p>
        </w:tc>
        <w:tc>
          <w:tcPr>
            <w:tcW w:w="1984" w:type="dxa"/>
          </w:tcPr>
          <w:p w14:paraId="491C050B" w14:textId="77777777" w:rsidR="002F1085" w:rsidRPr="0061649B" w:rsidRDefault="002F1085" w:rsidP="00AC4B62">
            <w:pPr>
              <w:pStyle w:val="TAL"/>
            </w:pPr>
            <w:r w:rsidRPr="0061649B">
              <w:t>type: String</w:t>
            </w:r>
          </w:p>
          <w:p w14:paraId="52FA636B" w14:textId="77777777" w:rsidR="002F1085" w:rsidRPr="0061649B" w:rsidRDefault="002F1085" w:rsidP="00AC4B62">
            <w:pPr>
              <w:pStyle w:val="TAL"/>
            </w:pPr>
            <w:r w:rsidRPr="0061649B">
              <w:t>multiplicity: 0..1</w:t>
            </w:r>
          </w:p>
          <w:p w14:paraId="6AC4D357" w14:textId="77777777" w:rsidR="002F1085" w:rsidRPr="0061649B" w:rsidRDefault="002F1085" w:rsidP="00AC4B62">
            <w:pPr>
              <w:pStyle w:val="TAL"/>
            </w:pPr>
            <w:r w:rsidRPr="0061649B">
              <w:t>isOrdered: N/A</w:t>
            </w:r>
          </w:p>
          <w:p w14:paraId="1BEC97C9" w14:textId="77777777" w:rsidR="002F1085" w:rsidRPr="00B940D8" w:rsidRDefault="002F1085" w:rsidP="00AC4B62">
            <w:pPr>
              <w:pStyle w:val="TAL"/>
            </w:pPr>
            <w:r w:rsidRPr="00B940D8">
              <w:t>isUnique: N/A</w:t>
            </w:r>
          </w:p>
          <w:p w14:paraId="5E87B224" w14:textId="77777777" w:rsidR="002F1085" w:rsidRPr="00B940D8" w:rsidRDefault="002F1085" w:rsidP="00AC4B62">
            <w:pPr>
              <w:pStyle w:val="TAL"/>
            </w:pPr>
            <w:r w:rsidRPr="00B940D8">
              <w:t>defaultValue: None</w:t>
            </w:r>
          </w:p>
          <w:p w14:paraId="16C9EACB" w14:textId="77777777" w:rsidR="002F1085" w:rsidRPr="0061649B" w:rsidRDefault="002F1085" w:rsidP="00AC4B62">
            <w:pPr>
              <w:pStyle w:val="TAL"/>
            </w:pPr>
            <w:r w:rsidRPr="0061649B">
              <w:t>isNullable: False</w:t>
            </w:r>
          </w:p>
        </w:tc>
      </w:tr>
      <w:tr w:rsidR="002F1085" w:rsidRPr="00B26339" w14:paraId="405DB27F" w14:textId="77777777" w:rsidTr="00AC4B62">
        <w:trPr>
          <w:cantSplit/>
          <w:jc w:val="center"/>
        </w:trPr>
        <w:tc>
          <w:tcPr>
            <w:tcW w:w="2547" w:type="dxa"/>
          </w:tcPr>
          <w:p w14:paraId="6E8743A6" w14:textId="77777777" w:rsidR="002F1085" w:rsidRPr="0061649B" w:rsidRDefault="002F1085" w:rsidP="00AC4B62">
            <w:pPr>
              <w:pStyle w:val="TAL"/>
              <w:rPr>
                <w:rFonts w:cs="Arial"/>
                <w:szCs w:val="18"/>
              </w:rPr>
            </w:pPr>
            <w:r w:rsidRPr="0061649B">
              <w:rPr>
                <w:rFonts w:cs="Arial"/>
                <w:szCs w:val="18"/>
                <w:lang w:eastAsia="zh-CN"/>
              </w:rPr>
              <w:t>vnfParametersList</w:t>
            </w:r>
          </w:p>
        </w:tc>
        <w:tc>
          <w:tcPr>
            <w:tcW w:w="5245" w:type="dxa"/>
          </w:tcPr>
          <w:p w14:paraId="563B3542" w14:textId="77777777" w:rsidR="002F1085" w:rsidRPr="00B940D8" w:rsidRDefault="002F1085" w:rsidP="00AC4B6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8770BDB" w14:textId="77777777" w:rsidR="002F1085" w:rsidRPr="00B940D8" w:rsidRDefault="002F1085" w:rsidP="00AC4B6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4A0E9318" w14:textId="77777777" w:rsidR="002F1085" w:rsidRPr="00B940D8" w:rsidRDefault="002F1085" w:rsidP="00AC4B6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36" w:name="OLE_LINK22"/>
            <w:r w:rsidRPr="00B940D8">
              <w:rPr>
                <w:rFonts w:ascii="Courier New" w:eastAsia="SimSun" w:hAnsi="Courier New" w:cs="Courier New"/>
                <w:color w:val="000000"/>
                <w:sz w:val="18"/>
                <w:szCs w:val="18"/>
                <w:lang w:eastAsia="zh-CN"/>
              </w:rPr>
              <w:t>(optional)</w:t>
            </w:r>
            <w:bookmarkEnd w:id="136"/>
          </w:p>
          <w:p w14:paraId="2C2DE4F3" w14:textId="77777777" w:rsidR="002F1085" w:rsidRPr="00B940D8" w:rsidRDefault="002F1085" w:rsidP="00AC4B6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77B500F6" w14:textId="77777777" w:rsidR="002F1085" w:rsidRPr="00B940D8" w:rsidRDefault="002F1085" w:rsidP="00AC4B62">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75F2D087" w14:textId="77777777" w:rsidR="002F1085" w:rsidRPr="00B940D8" w:rsidRDefault="002F1085" w:rsidP="00AC4B62">
            <w:pPr>
              <w:pStyle w:val="TAL"/>
              <w:rPr>
                <w:rFonts w:cs="Arial"/>
                <w:szCs w:val="18"/>
                <w:lang w:eastAsia="zh-CN"/>
              </w:rPr>
            </w:pPr>
          </w:p>
          <w:p w14:paraId="7F36D249" w14:textId="77777777" w:rsidR="002F1085" w:rsidRPr="00B940D8" w:rsidRDefault="002F1085" w:rsidP="00AC4B62">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52E3579" w14:textId="77777777" w:rsidR="002F1085" w:rsidRPr="00B940D8" w:rsidRDefault="002F1085" w:rsidP="00AC4B62">
            <w:pPr>
              <w:pStyle w:val="TAL"/>
              <w:rPr>
                <w:bCs/>
                <w:szCs w:val="18"/>
                <w:lang w:eastAsia="zh-CN"/>
              </w:rPr>
            </w:pPr>
          </w:p>
          <w:p w14:paraId="08C66603" w14:textId="77777777" w:rsidR="002F1085" w:rsidRPr="00B940D8" w:rsidRDefault="002F1085" w:rsidP="00AC4B62">
            <w:pPr>
              <w:pStyle w:val="TAL"/>
              <w:rPr>
                <w:bCs/>
                <w:szCs w:val="18"/>
                <w:lang w:eastAsia="zh-CN"/>
              </w:rPr>
            </w:pPr>
            <w:r w:rsidRPr="00B940D8">
              <w:rPr>
                <w:bCs/>
                <w:szCs w:val="18"/>
                <w:lang w:eastAsia="zh-CN"/>
              </w:rPr>
              <w:t>See Note 1.</w:t>
            </w:r>
          </w:p>
          <w:p w14:paraId="3E4428BA" w14:textId="77777777" w:rsidR="002F1085" w:rsidRPr="00B940D8" w:rsidRDefault="002F1085" w:rsidP="00AC4B62">
            <w:pPr>
              <w:pStyle w:val="TAL"/>
              <w:rPr>
                <w:bCs/>
                <w:szCs w:val="18"/>
                <w:lang w:eastAsia="zh-CN"/>
              </w:rPr>
            </w:pPr>
          </w:p>
          <w:p w14:paraId="57DB44C8" w14:textId="77777777" w:rsidR="002F1085" w:rsidRPr="00B940D8" w:rsidRDefault="002F1085" w:rsidP="00AC4B6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37" w:name="OLE_LINK8"/>
            <w:bookmarkStart w:id="138" w:name="OLE_LINK11"/>
            <w:r w:rsidRPr="00B940D8">
              <w:rPr>
                <w:rFonts w:ascii="Arial" w:hAnsi="Arial" w:cs="Arial"/>
                <w:sz w:val="18"/>
                <w:szCs w:val="18"/>
                <w:lang w:eastAsia="zh-CN"/>
              </w:rPr>
              <w:t>This attribute is optional.</w:t>
            </w:r>
            <w:bookmarkEnd w:id="137"/>
            <w:bookmarkEnd w:id="138"/>
          </w:p>
          <w:p w14:paraId="11EA8500" w14:textId="77777777" w:rsidR="002F1085" w:rsidRPr="00B940D8" w:rsidRDefault="002F1085" w:rsidP="00AC4B6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CFD0A65" w14:textId="77777777" w:rsidR="002F1085" w:rsidRPr="00B940D8" w:rsidRDefault="002F1085" w:rsidP="00AC4B62">
            <w:pPr>
              <w:widowControl w:val="0"/>
              <w:autoSpaceDE w:val="0"/>
              <w:autoSpaceDN w:val="0"/>
              <w:adjustRightInd w:val="0"/>
              <w:spacing w:after="0"/>
              <w:rPr>
                <w:rFonts w:ascii="Arial" w:hAnsi="Arial" w:cs="Arial"/>
                <w:sz w:val="18"/>
                <w:szCs w:val="18"/>
                <w:lang w:eastAsia="zh-CN"/>
              </w:rPr>
            </w:pPr>
          </w:p>
          <w:p w14:paraId="4284A3C7" w14:textId="77777777" w:rsidR="002F1085" w:rsidRPr="00B940D8" w:rsidRDefault="002F1085" w:rsidP="00AC4B6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758BD019" w14:textId="77777777" w:rsidR="002F1085" w:rsidRPr="00B940D8" w:rsidRDefault="002F1085" w:rsidP="00AC4B6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FBB41E0" w14:textId="77777777" w:rsidR="002F1085" w:rsidRPr="00B940D8" w:rsidRDefault="002F1085" w:rsidP="00AC4B62">
            <w:pPr>
              <w:pStyle w:val="TAL"/>
              <w:rPr>
                <w:bCs/>
                <w:szCs w:val="18"/>
                <w:lang w:eastAsia="zh-CN"/>
              </w:rPr>
            </w:pPr>
          </w:p>
          <w:p w14:paraId="1DDAEC58" w14:textId="77777777" w:rsidR="002F1085" w:rsidRPr="00B940D8" w:rsidRDefault="002F1085" w:rsidP="00AC4B62">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39" w:name="OLE_LINK12"/>
            <w:r w:rsidRPr="00B940D8">
              <w:rPr>
                <w:rFonts w:ascii="Arial" w:hAnsi="Arial" w:cs="Arial"/>
                <w:sz w:val="18"/>
                <w:szCs w:val="18"/>
                <w:lang w:eastAsia="zh-CN"/>
              </w:rPr>
              <w:t>Indicator of whether</w:t>
            </w:r>
            <w:bookmarkEnd w:id="13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72A9A7C2" w14:textId="77777777" w:rsidR="002F1085" w:rsidRPr="00B940D8" w:rsidRDefault="002F1085" w:rsidP="00AC4B6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7195BBBA" w14:textId="77777777" w:rsidR="002F1085" w:rsidRPr="00B940D8" w:rsidRDefault="002F1085" w:rsidP="00AC4B62">
            <w:pPr>
              <w:widowControl w:val="0"/>
              <w:autoSpaceDE w:val="0"/>
              <w:autoSpaceDN w:val="0"/>
              <w:adjustRightInd w:val="0"/>
              <w:spacing w:after="0"/>
              <w:rPr>
                <w:rFonts w:ascii="Arial" w:hAnsi="Arial" w:cs="Arial"/>
                <w:sz w:val="18"/>
                <w:szCs w:val="18"/>
                <w:lang w:eastAsia="zh-CN"/>
              </w:rPr>
            </w:pPr>
          </w:p>
          <w:p w14:paraId="184FD153" w14:textId="77777777" w:rsidR="002F1085" w:rsidRPr="00B940D8" w:rsidRDefault="002F1085" w:rsidP="00AC4B62">
            <w:pPr>
              <w:widowControl w:val="0"/>
              <w:autoSpaceDE w:val="0"/>
              <w:autoSpaceDN w:val="0"/>
              <w:adjustRightInd w:val="0"/>
              <w:spacing w:after="0"/>
              <w:rPr>
                <w:rFonts w:ascii="Arial" w:hAnsi="Arial" w:cs="Arial"/>
                <w:sz w:val="18"/>
                <w:szCs w:val="18"/>
                <w:lang w:eastAsia="zh-CN"/>
              </w:rPr>
            </w:pPr>
          </w:p>
          <w:p w14:paraId="491E0F47" w14:textId="77777777" w:rsidR="002F1085" w:rsidRPr="00B940D8" w:rsidRDefault="002F1085" w:rsidP="00AC4B6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3D047D" w14:textId="77777777" w:rsidR="002F1085" w:rsidRPr="00B940D8" w:rsidRDefault="002F1085" w:rsidP="00AC4B62">
            <w:pPr>
              <w:pStyle w:val="TAL"/>
              <w:rPr>
                <w:bCs/>
                <w:szCs w:val="18"/>
                <w:lang w:eastAsia="zh-CN"/>
              </w:rPr>
            </w:pPr>
          </w:p>
          <w:p w14:paraId="3CE20641" w14:textId="77777777" w:rsidR="002F1085" w:rsidRPr="00B940D8" w:rsidRDefault="002F1085" w:rsidP="00AC4B62">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616B318" w14:textId="77777777" w:rsidR="002F1085" w:rsidRPr="00B940D8" w:rsidRDefault="002F1085" w:rsidP="00AC4B62">
            <w:pPr>
              <w:pStyle w:val="TAL"/>
              <w:rPr>
                <w:bCs/>
                <w:szCs w:val="18"/>
                <w:lang w:eastAsia="zh-CN"/>
              </w:rPr>
            </w:pPr>
          </w:p>
          <w:p w14:paraId="6FE1847F" w14:textId="77777777" w:rsidR="002F1085" w:rsidRPr="00B940D8" w:rsidRDefault="002F1085" w:rsidP="00AC4B62">
            <w:pPr>
              <w:pStyle w:val="TAL"/>
              <w:rPr>
                <w:bCs/>
                <w:szCs w:val="18"/>
                <w:lang w:eastAsia="zh-CN"/>
              </w:rPr>
            </w:pPr>
            <w:r w:rsidRPr="00B940D8">
              <w:rPr>
                <w:bCs/>
                <w:szCs w:val="18"/>
                <w:lang w:eastAsia="zh-CN"/>
              </w:rPr>
              <w:t>See Note 3.</w:t>
            </w:r>
          </w:p>
          <w:p w14:paraId="39A4E1BD" w14:textId="77777777" w:rsidR="002F1085" w:rsidRPr="00B940D8" w:rsidRDefault="002F1085" w:rsidP="00AC4B62">
            <w:pPr>
              <w:pStyle w:val="TAL"/>
              <w:rPr>
                <w:bCs/>
                <w:szCs w:val="18"/>
                <w:lang w:eastAsia="zh-CN"/>
              </w:rPr>
            </w:pPr>
          </w:p>
          <w:p w14:paraId="0574F531"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allowedValues: N/A</w:t>
            </w:r>
          </w:p>
          <w:p w14:paraId="72EF10FF" w14:textId="77777777" w:rsidR="002F1085" w:rsidRPr="00B940D8" w:rsidRDefault="002F1085" w:rsidP="00AC4B62">
            <w:pPr>
              <w:pStyle w:val="TAL"/>
              <w:rPr>
                <w:bCs/>
                <w:szCs w:val="18"/>
                <w:lang w:eastAsia="zh-CN"/>
              </w:rPr>
            </w:pPr>
          </w:p>
          <w:p w14:paraId="586BE951" w14:textId="77777777" w:rsidR="002F1085" w:rsidRPr="00B940D8" w:rsidRDefault="002F1085" w:rsidP="00AC4B62">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EE2AACF" w14:textId="77777777" w:rsidR="002F1085" w:rsidRPr="0061649B" w:rsidRDefault="002F1085" w:rsidP="00AC4B62">
            <w:pPr>
              <w:pStyle w:val="TAL"/>
            </w:pPr>
            <w:r w:rsidRPr="0061649B">
              <w:t>type: String</w:t>
            </w:r>
          </w:p>
          <w:p w14:paraId="18BF8DA2" w14:textId="77777777" w:rsidR="002F1085" w:rsidRPr="0061649B" w:rsidRDefault="002F1085" w:rsidP="00AC4B62">
            <w:pPr>
              <w:pStyle w:val="TAL"/>
              <w:rPr>
                <w:lang w:eastAsia="zh-CN"/>
              </w:rPr>
            </w:pPr>
            <w:r w:rsidRPr="0061649B">
              <w:t xml:space="preserve">multiplicity: </w:t>
            </w:r>
            <w:r w:rsidRPr="0061649B">
              <w:rPr>
                <w:lang w:eastAsia="zh-CN"/>
              </w:rPr>
              <w:t>*</w:t>
            </w:r>
          </w:p>
          <w:p w14:paraId="07A94FCE" w14:textId="77777777" w:rsidR="002F1085" w:rsidRPr="0061649B" w:rsidRDefault="002F1085" w:rsidP="00AC4B62">
            <w:pPr>
              <w:pStyle w:val="TAL"/>
              <w:rPr>
                <w:lang w:eastAsia="zh-CN"/>
              </w:rPr>
            </w:pPr>
            <w:r w:rsidRPr="0061649B">
              <w:t>isOrdered: False</w:t>
            </w:r>
          </w:p>
          <w:p w14:paraId="05673E0C" w14:textId="77777777" w:rsidR="002F1085" w:rsidRPr="00B940D8" w:rsidRDefault="002F1085" w:rsidP="00AC4B62">
            <w:pPr>
              <w:pStyle w:val="TAL"/>
              <w:rPr>
                <w:lang w:eastAsia="zh-CN"/>
              </w:rPr>
            </w:pPr>
            <w:r w:rsidRPr="00B940D8">
              <w:t xml:space="preserve">isUnique: </w:t>
            </w:r>
            <w:r w:rsidRPr="00B940D8">
              <w:rPr>
                <w:lang w:eastAsia="zh-CN"/>
              </w:rPr>
              <w:t>True</w:t>
            </w:r>
          </w:p>
          <w:p w14:paraId="64C40C47" w14:textId="77777777" w:rsidR="002F1085" w:rsidRPr="00B940D8" w:rsidRDefault="002F1085" w:rsidP="00AC4B62">
            <w:pPr>
              <w:pStyle w:val="TAL"/>
            </w:pPr>
            <w:r w:rsidRPr="00B940D8">
              <w:t>defaultValue: None</w:t>
            </w:r>
          </w:p>
          <w:p w14:paraId="5017E94B" w14:textId="77777777" w:rsidR="002F1085" w:rsidRPr="0061649B" w:rsidRDefault="002F1085" w:rsidP="00AC4B62">
            <w:pPr>
              <w:pStyle w:val="TAL"/>
              <w:rPr>
                <w:lang w:eastAsia="zh-CN"/>
              </w:rPr>
            </w:pPr>
            <w:r w:rsidRPr="0061649B">
              <w:t xml:space="preserve">isNullable: </w:t>
            </w:r>
            <w:r w:rsidRPr="0076579F">
              <w:t>False</w:t>
            </w:r>
          </w:p>
        </w:tc>
      </w:tr>
      <w:tr w:rsidR="002F1085" w:rsidRPr="00B26339" w14:paraId="02BE9BED" w14:textId="77777777" w:rsidTr="00AC4B62">
        <w:trPr>
          <w:cantSplit/>
          <w:jc w:val="center"/>
        </w:trPr>
        <w:tc>
          <w:tcPr>
            <w:tcW w:w="2547" w:type="dxa"/>
          </w:tcPr>
          <w:p w14:paraId="65957A37" w14:textId="77777777" w:rsidR="002F1085" w:rsidRPr="0061649B" w:rsidRDefault="002F1085" w:rsidP="00AC4B62">
            <w:pPr>
              <w:pStyle w:val="TAL"/>
              <w:rPr>
                <w:rFonts w:cs="Arial"/>
                <w:szCs w:val="18"/>
              </w:rPr>
            </w:pPr>
            <w:r w:rsidRPr="0061649B">
              <w:rPr>
                <w:rFonts w:cs="Arial"/>
                <w:szCs w:val="18"/>
              </w:rPr>
              <w:t>vsData</w:t>
            </w:r>
          </w:p>
        </w:tc>
        <w:tc>
          <w:tcPr>
            <w:tcW w:w="5245" w:type="dxa"/>
          </w:tcPr>
          <w:p w14:paraId="327E8625" w14:textId="77777777" w:rsidR="002F1085" w:rsidRPr="0061649B" w:rsidRDefault="002F1085" w:rsidP="00AC4B6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AECFE14" w14:textId="77777777" w:rsidR="002F1085" w:rsidRPr="0061649B" w:rsidRDefault="002F1085" w:rsidP="00AC4B62">
            <w:pPr>
              <w:pStyle w:val="TAL"/>
              <w:rPr>
                <w:szCs w:val="18"/>
              </w:rPr>
            </w:pPr>
          </w:p>
          <w:p w14:paraId="30DC076E" w14:textId="77777777" w:rsidR="002F1085" w:rsidRPr="0061649B" w:rsidRDefault="002F1085" w:rsidP="00AC4B62">
            <w:pPr>
              <w:pStyle w:val="TAL"/>
              <w:rPr>
                <w:szCs w:val="18"/>
              </w:rPr>
            </w:pPr>
            <w:r w:rsidRPr="0061649B">
              <w:rPr>
                <w:rFonts w:cs="Arial"/>
                <w:szCs w:val="18"/>
              </w:rPr>
              <w:t>allowedValues: --</w:t>
            </w:r>
          </w:p>
        </w:tc>
        <w:tc>
          <w:tcPr>
            <w:tcW w:w="1984" w:type="dxa"/>
          </w:tcPr>
          <w:p w14:paraId="0415C95A" w14:textId="77777777" w:rsidR="002F1085" w:rsidRPr="0061649B" w:rsidRDefault="002F1085" w:rsidP="00AC4B62">
            <w:pPr>
              <w:pStyle w:val="TAL"/>
            </w:pPr>
            <w:r w:rsidRPr="0061649B">
              <w:t>type: --</w:t>
            </w:r>
          </w:p>
          <w:p w14:paraId="52DA329F" w14:textId="77777777" w:rsidR="002F1085" w:rsidRPr="0061649B" w:rsidRDefault="002F1085" w:rsidP="00AC4B62">
            <w:pPr>
              <w:pStyle w:val="TAL"/>
            </w:pPr>
            <w:r w:rsidRPr="0061649B">
              <w:t>multiplicity: --</w:t>
            </w:r>
          </w:p>
          <w:p w14:paraId="17D4EF0E" w14:textId="77777777" w:rsidR="002F1085" w:rsidRPr="0061649B" w:rsidRDefault="002F1085" w:rsidP="00AC4B62">
            <w:pPr>
              <w:pStyle w:val="TAL"/>
            </w:pPr>
            <w:r w:rsidRPr="0061649B">
              <w:t>isOrdered: --</w:t>
            </w:r>
          </w:p>
          <w:p w14:paraId="5EE3B823" w14:textId="77777777" w:rsidR="002F1085" w:rsidRPr="0061649B" w:rsidRDefault="002F1085" w:rsidP="00AC4B62">
            <w:pPr>
              <w:pStyle w:val="TAL"/>
            </w:pPr>
            <w:r w:rsidRPr="0061649B">
              <w:t>isUnique: --</w:t>
            </w:r>
          </w:p>
          <w:p w14:paraId="611BFE90" w14:textId="77777777" w:rsidR="002F1085" w:rsidRPr="0061649B" w:rsidRDefault="002F1085" w:rsidP="00AC4B62">
            <w:pPr>
              <w:pStyle w:val="TAL"/>
            </w:pPr>
            <w:r w:rsidRPr="0061649B">
              <w:t>defaultValue: --</w:t>
            </w:r>
          </w:p>
          <w:p w14:paraId="0A01D114" w14:textId="77777777" w:rsidR="002F1085" w:rsidRPr="0061649B" w:rsidRDefault="002F1085" w:rsidP="00AC4B62">
            <w:pPr>
              <w:pStyle w:val="TAL"/>
            </w:pPr>
            <w:r w:rsidRPr="0061649B">
              <w:t>isNullable: False</w:t>
            </w:r>
          </w:p>
        </w:tc>
      </w:tr>
      <w:tr w:rsidR="002F1085" w:rsidRPr="00B26339" w14:paraId="1E46DB92" w14:textId="77777777" w:rsidTr="00AC4B62">
        <w:trPr>
          <w:cantSplit/>
          <w:jc w:val="center"/>
        </w:trPr>
        <w:tc>
          <w:tcPr>
            <w:tcW w:w="2547" w:type="dxa"/>
          </w:tcPr>
          <w:p w14:paraId="6570744A" w14:textId="77777777" w:rsidR="002F1085" w:rsidRPr="0061649B" w:rsidRDefault="002F1085" w:rsidP="00AC4B62">
            <w:pPr>
              <w:pStyle w:val="TAL"/>
              <w:rPr>
                <w:rFonts w:cs="Arial"/>
                <w:szCs w:val="18"/>
              </w:rPr>
            </w:pPr>
            <w:r w:rsidRPr="0061649B">
              <w:rPr>
                <w:rFonts w:cs="Arial"/>
                <w:szCs w:val="18"/>
              </w:rPr>
              <w:t>vsDataFormatVersion</w:t>
            </w:r>
          </w:p>
        </w:tc>
        <w:tc>
          <w:tcPr>
            <w:tcW w:w="5245" w:type="dxa"/>
          </w:tcPr>
          <w:p w14:paraId="262A26A2" w14:textId="77777777" w:rsidR="002F1085" w:rsidRPr="0061649B" w:rsidRDefault="002F1085" w:rsidP="00AC4B62">
            <w:pPr>
              <w:pStyle w:val="TAL"/>
              <w:rPr>
                <w:szCs w:val="18"/>
              </w:rPr>
            </w:pPr>
            <w:r w:rsidRPr="0061649B">
              <w:rPr>
                <w:szCs w:val="18"/>
              </w:rPr>
              <w:t>Name of the data format file, including version.</w:t>
            </w:r>
          </w:p>
          <w:p w14:paraId="3A18E6F9" w14:textId="77777777" w:rsidR="002F1085" w:rsidRPr="0061649B" w:rsidRDefault="002F1085" w:rsidP="00AC4B62">
            <w:pPr>
              <w:pStyle w:val="TAL"/>
              <w:rPr>
                <w:szCs w:val="18"/>
              </w:rPr>
            </w:pPr>
          </w:p>
          <w:p w14:paraId="6861BB4B" w14:textId="77777777" w:rsidR="002F1085" w:rsidRPr="0061649B" w:rsidRDefault="002F1085" w:rsidP="00AC4B62">
            <w:pPr>
              <w:pStyle w:val="TAL"/>
              <w:rPr>
                <w:szCs w:val="18"/>
              </w:rPr>
            </w:pPr>
            <w:r w:rsidRPr="0061649B">
              <w:rPr>
                <w:rFonts w:cs="Arial"/>
                <w:szCs w:val="18"/>
              </w:rPr>
              <w:t>allowedValues: N/A</w:t>
            </w:r>
          </w:p>
        </w:tc>
        <w:tc>
          <w:tcPr>
            <w:tcW w:w="1984" w:type="dxa"/>
          </w:tcPr>
          <w:p w14:paraId="085B081D" w14:textId="77777777" w:rsidR="002F1085" w:rsidRPr="0061649B" w:rsidRDefault="002F1085" w:rsidP="00AC4B62">
            <w:pPr>
              <w:pStyle w:val="TAL"/>
            </w:pPr>
            <w:r w:rsidRPr="0061649B">
              <w:t>type: String</w:t>
            </w:r>
          </w:p>
          <w:p w14:paraId="2752E82D" w14:textId="77777777" w:rsidR="002F1085" w:rsidRPr="0061649B" w:rsidRDefault="002F1085" w:rsidP="00AC4B62">
            <w:pPr>
              <w:pStyle w:val="TAL"/>
            </w:pPr>
            <w:r w:rsidRPr="0061649B">
              <w:t>multiplicity: 1</w:t>
            </w:r>
          </w:p>
          <w:p w14:paraId="32A1BD32" w14:textId="77777777" w:rsidR="002F1085" w:rsidRPr="0061649B" w:rsidRDefault="002F1085" w:rsidP="00AC4B62">
            <w:pPr>
              <w:pStyle w:val="TAL"/>
            </w:pPr>
            <w:r w:rsidRPr="0061649B">
              <w:t>isOrdered: N/A</w:t>
            </w:r>
          </w:p>
          <w:p w14:paraId="01E3FF82" w14:textId="77777777" w:rsidR="002F1085" w:rsidRPr="00B940D8" w:rsidRDefault="002F1085" w:rsidP="00AC4B62">
            <w:pPr>
              <w:pStyle w:val="TAL"/>
            </w:pPr>
            <w:r w:rsidRPr="00B940D8">
              <w:t>isUnique: N/A</w:t>
            </w:r>
          </w:p>
          <w:p w14:paraId="22CDD7A0" w14:textId="77777777" w:rsidR="002F1085" w:rsidRPr="00B940D8" w:rsidRDefault="002F1085" w:rsidP="00AC4B62">
            <w:pPr>
              <w:pStyle w:val="TAL"/>
            </w:pPr>
            <w:r w:rsidRPr="00B940D8">
              <w:t>defaultValue: None</w:t>
            </w:r>
          </w:p>
          <w:p w14:paraId="4DD5CDD9" w14:textId="77777777" w:rsidR="002F1085" w:rsidRPr="0061649B" w:rsidRDefault="002F1085" w:rsidP="00AC4B62">
            <w:pPr>
              <w:pStyle w:val="TAL"/>
            </w:pPr>
            <w:r w:rsidRPr="0061649B">
              <w:t>isNullable: False</w:t>
            </w:r>
          </w:p>
        </w:tc>
      </w:tr>
      <w:tr w:rsidR="002F1085" w:rsidRPr="00B26339" w14:paraId="0ED89619" w14:textId="77777777" w:rsidTr="00AC4B62">
        <w:trPr>
          <w:cantSplit/>
          <w:jc w:val="center"/>
        </w:trPr>
        <w:tc>
          <w:tcPr>
            <w:tcW w:w="2547" w:type="dxa"/>
          </w:tcPr>
          <w:p w14:paraId="1F622C6F" w14:textId="77777777" w:rsidR="002F1085" w:rsidRPr="0061649B" w:rsidRDefault="002F1085" w:rsidP="00AC4B62">
            <w:pPr>
              <w:pStyle w:val="TAL"/>
              <w:rPr>
                <w:rFonts w:cs="Arial"/>
                <w:szCs w:val="18"/>
              </w:rPr>
            </w:pPr>
            <w:r w:rsidRPr="0061649B">
              <w:rPr>
                <w:rFonts w:cs="Arial"/>
                <w:szCs w:val="18"/>
              </w:rPr>
              <w:t>vsDataType</w:t>
            </w:r>
          </w:p>
        </w:tc>
        <w:tc>
          <w:tcPr>
            <w:tcW w:w="5245" w:type="dxa"/>
          </w:tcPr>
          <w:p w14:paraId="144F613D" w14:textId="77777777" w:rsidR="002F1085" w:rsidRPr="0061649B" w:rsidRDefault="002F1085" w:rsidP="00AC4B6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4521C81" w14:textId="77777777" w:rsidR="002F1085" w:rsidRPr="0061649B" w:rsidRDefault="002F1085" w:rsidP="00AC4B62">
            <w:pPr>
              <w:pStyle w:val="TAL"/>
              <w:rPr>
                <w:szCs w:val="18"/>
              </w:rPr>
            </w:pPr>
          </w:p>
          <w:p w14:paraId="1D1C554F" w14:textId="77777777" w:rsidR="002F1085" w:rsidRPr="0061649B" w:rsidRDefault="002F1085" w:rsidP="00AC4B62">
            <w:pPr>
              <w:pStyle w:val="TAL"/>
              <w:rPr>
                <w:szCs w:val="18"/>
              </w:rPr>
            </w:pPr>
            <w:r w:rsidRPr="0061649B">
              <w:rPr>
                <w:rFonts w:cs="Arial"/>
                <w:szCs w:val="18"/>
              </w:rPr>
              <w:t>allowedValues: N/A</w:t>
            </w:r>
          </w:p>
        </w:tc>
        <w:tc>
          <w:tcPr>
            <w:tcW w:w="1984" w:type="dxa"/>
          </w:tcPr>
          <w:p w14:paraId="6301865F" w14:textId="77777777" w:rsidR="002F1085" w:rsidRPr="0061649B" w:rsidRDefault="002F1085" w:rsidP="00AC4B62">
            <w:pPr>
              <w:pStyle w:val="TAL"/>
            </w:pPr>
            <w:r w:rsidRPr="0061649B">
              <w:t>type: String</w:t>
            </w:r>
          </w:p>
          <w:p w14:paraId="4C8CE013" w14:textId="77777777" w:rsidR="002F1085" w:rsidRPr="0061649B" w:rsidRDefault="002F1085" w:rsidP="00AC4B62">
            <w:pPr>
              <w:pStyle w:val="TAL"/>
            </w:pPr>
            <w:r w:rsidRPr="0061649B">
              <w:t>multiplicity: 1</w:t>
            </w:r>
          </w:p>
          <w:p w14:paraId="537D1284" w14:textId="77777777" w:rsidR="002F1085" w:rsidRPr="0061649B" w:rsidRDefault="002F1085" w:rsidP="00AC4B62">
            <w:pPr>
              <w:pStyle w:val="TAL"/>
            </w:pPr>
            <w:r w:rsidRPr="0061649B">
              <w:t>isOrdered: N/A</w:t>
            </w:r>
          </w:p>
          <w:p w14:paraId="003C3516" w14:textId="77777777" w:rsidR="002F1085" w:rsidRPr="00B940D8" w:rsidRDefault="002F1085" w:rsidP="00AC4B62">
            <w:pPr>
              <w:pStyle w:val="TAL"/>
            </w:pPr>
            <w:r w:rsidRPr="00B940D8">
              <w:t>isUnique: N/A</w:t>
            </w:r>
          </w:p>
          <w:p w14:paraId="20CD4C62" w14:textId="77777777" w:rsidR="002F1085" w:rsidRPr="00B940D8" w:rsidRDefault="002F1085" w:rsidP="00AC4B62">
            <w:pPr>
              <w:pStyle w:val="TAL"/>
            </w:pPr>
            <w:r w:rsidRPr="00B940D8">
              <w:t>defaultValue: None</w:t>
            </w:r>
          </w:p>
          <w:p w14:paraId="7EF818B3" w14:textId="77777777" w:rsidR="002F1085" w:rsidRPr="0061649B" w:rsidRDefault="002F1085" w:rsidP="00AC4B62">
            <w:pPr>
              <w:pStyle w:val="TAL"/>
            </w:pPr>
            <w:r w:rsidRPr="0061649B">
              <w:t>isNullable: False</w:t>
            </w:r>
          </w:p>
        </w:tc>
      </w:tr>
      <w:tr w:rsidR="002F1085" w:rsidRPr="00B26339" w14:paraId="18EDF2E2" w14:textId="77777777" w:rsidTr="00AC4B62">
        <w:trPr>
          <w:cantSplit/>
          <w:jc w:val="center"/>
        </w:trPr>
        <w:tc>
          <w:tcPr>
            <w:tcW w:w="2547" w:type="dxa"/>
          </w:tcPr>
          <w:p w14:paraId="2602F55B" w14:textId="77777777" w:rsidR="002F1085" w:rsidRPr="00202D71" w:rsidRDefault="002F1085" w:rsidP="00AC4B62">
            <w:pPr>
              <w:pStyle w:val="TAL"/>
              <w:rPr>
                <w:rFonts w:cs="Arial"/>
                <w:szCs w:val="18"/>
              </w:rPr>
            </w:pPr>
            <w:r w:rsidRPr="0061649B">
              <w:rPr>
                <w:rFonts w:cs="Arial"/>
                <w:szCs w:val="18"/>
              </w:rPr>
              <w:t>supportedPerfMetricGroups</w:t>
            </w:r>
          </w:p>
        </w:tc>
        <w:tc>
          <w:tcPr>
            <w:tcW w:w="5245" w:type="dxa"/>
          </w:tcPr>
          <w:p w14:paraId="5A8B6758" w14:textId="77777777" w:rsidR="002F1085" w:rsidRPr="0061649B" w:rsidRDefault="002F1085" w:rsidP="00AC4B6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1087928" w14:textId="77777777" w:rsidR="002F1085" w:rsidRPr="0061649B" w:rsidRDefault="002F1085" w:rsidP="00AC4B62">
            <w:pPr>
              <w:pStyle w:val="TAL"/>
              <w:rPr>
                <w:rStyle w:val="desc"/>
                <w:szCs w:val="18"/>
              </w:rPr>
            </w:pPr>
          </w:p>
          <w:p w14:paraId="2D1CB35F" w14:textId="77777777" w:rsidR="002F1085" w:rsidRPr="0061649B" w:rsidRDefault="002F1085" w:rsidP="00AC4B62">
            <w:pPr>
              <w:pStyle w:val="TAL"/>
              <w:rPr>
                <w:szCs w:val="18"/>
              </w:rPr>
            </w:pPr>
            <w:r w:rsidRPr="0061649B">
              <w:rPr>
                <w:szCs w:val="18"/>
              </w:rPr>
              <w:t>allowedValues: N/A</w:t>
            </w:r>
          </w:p>
        </w:tc>
        <w:tc>
          <w:tcPr>
            <w:tcW w:w="1984" w:type="dxa"/>
          </w:tcPr>
          <w:p w14:paraId="411A140F" w14:textId="77777777" w:rsidR="002F1085" w:rsidRPr="0061649B" w:rsidRDefault="002F1085" w:rsidP="00AC4B62">
            <w:pPr>
              <w:pStyle w:val="TAL"/>
              <w:rPr>
                <w:snapToGrid w:val="0"/>
              </w:rPr>
            </w:pPr>
            <w:r w:rsidRPr="0061649B">
              <w:rPr>
                <w:snapToGrid w:val="0"/>
              </w:rPr>
              <w:t>type: SupportedPerfMetricGroup</w:t>
            </w:r>
          </w:p>
          <w:p w14:paraId="20806768" w14:textId="77777777" w:rsidR="002F1085" w:rsidRPr="0061649B" w:rsidRDefault="002F1085" w:rsidP="00AC4B62">
            <w:pPr>
              <w:pStyle w:val="TAL"/>
              <w:rPr>
                <w:snapToGrid w:val="0"/>
              </w:rPr>
            </w:pPr>
            <w:r w:rsidRPr="0061649B">
              <w:rPr>
                <w:snapToGrid w:val="0"/>
              </w:rPr>
              <w:t>multiplicity: *</w:t>
            </w:r>
          </w:p>
          <w:p w14:paraId="790BC018" w14:textId="77777777" w:rsidR="002F1085" w:rsidRPr="0061649B" w:rsidRDefault="002F1085" w:rsidP="00AC4B62">
            <w:pPr>
              <w:pStyle w:val="TAL"/>
              <w:rPr>
                <w:snapToGrid w:val="0"/>
              </w:rPr>
            </w:pPr>
            <w:r w:rsidRPr="0061649B">
              <w:rPr>
                <w:snapToGrid w:val="0"/>
              </w:rPr>
              <w:t>isOrdered: False</w:t>
            </w:r>
          </w:p>
          <w:p w14:paraId="52D54537" w14:textId="77777777" w:rsidR="002F1085" w:rsidRPr="0061649B" w:rsidRDefault="002F1085" w:rsidP="00AC4B62">
            <w:pPr>
              <w:pStyle w:val="TAL"/>
              <w:rPr>
                <w:snapToGrid w:val="0"/>
              </w:rPr>
            </w:pPr>
            <w:r w:rsidRPr="0061649B">
              <w:rPr>
                <w:snapToGrid w:val="0"/>
              </w:rPr>
              <w:t>isUnique: True</w:t>
            </w:r>
          </w:p>
          <w:p w14:paraId="5ACD296B" w14:textId="77777777" w:rsidR="002F1085" w:rsidRPr="0061649B" w:rsidRDefault="002F1085" w:rsidP="00AC4B62">
            <w:pPr>
              <w:pStyle w:val="TAL"/>
              <w:rPr>
                <w:snapToGrid w:val="0"/>
              </w:rPr>
            </w:pPr>
            <w:r w:rsidRPr="0061649B">
              <w:rPr>
                <w:snapToGrid w:val="0"/>
              </w:rPr>
              <w:t>defaultValue: None</w:t>
            </w:r>
          </w:p>
          <w:p w14:paraId="0BBAD0EE" w14:textId="77777777" w:rsidR="002F1085" w:rsidRPr="0061649B" w:rsidRDefault="002F1085" w:rsidP="00AC4B62">
            <w:pPr>
              <w:pStyle w:val="TAL"/>
            </w:pPr>
            <w:r w:rsidRPr="0061649B">
              <w:rPr>
                <w:snapToGrid w:val="0"/>
              </w:rPr>
              <w:t>isNullable: False</w:t>
            </w:r>
          </w:p>
        </w:tc>
      </w:tr>
      <w:tr w:rsidR="002F1085" w:rsidRPr="00B26339" w14:paraId="56F6EE5B" w14:textId="77777777" w:rsidTr="00AC4B62">
        <w:trPr>
          <w:cantSplit/>
          <w:jc w:val="center"/>
        </w:trPr>
        <w:tc>
          <w:tcPr>
            <w:tcW w:w="2547" w:type="dxa"/>
          </w:tcPr>
          <w:p w14:paraId="7B8B9952" w14:textId="77777777" w:rsidR="002F1085" w:rsidRPr="00202D71" w:rsidRDefault="002F1085" w:rsidP="00AC4B62">
            <w:pPr>
              <w:pStyle w:val="TAL"/>
              <w:rPr>
                <w:rFonts w:cs="Arial"/>
                <w:szCs w:val="18"/>
              </w:rPr>
            </w:pPr>
            <w:r w:rsidRPr="0061649B">
              <w:rPr>
                <w:rFonts w:cs="Arial"/>
                <w:szCs w:val="18"/>
              </w:rPr>
              <w:t>performanceMetrics</w:t>
            </w:r>
          </w:p>
        </w:tc>
        <w:tc>
          <w:tcPr>
            <w:tcW w:w="5245" w:type="dxa"/>
          </w:tcPr>
          <w:p w14:paraId="3585DB19" w14:textId="77777777" w:rsidR="002F1085" w:rsidRPr="0061649B" w:rsidRDefault="002F1085" w:rsidP="00AC4B62">
            <w:pPr>
              <w:pStyle w:val="TAL"/>
              <w:rPr>
                <w:szCs w:val="18"/>
              </w:rPr>
            </w:pPr>
            <w:r w:rsidRPr="0061649B">
              <w:rPr>
                <w:szCs w:val="18"/>
              </w:rPr>
              <w:t>List of performance metrics</w:t>
            </w:r>
            <w:r>
              <w:rPr>
                <w:szCs w:val="18"/>
              </w:rPr>
              <w:t xml:space="preserve"> identified by name</w:t>
            </w:r>
          </w:p>
          <w:p w14:paraId="6B330EBE" w14:textId="77777777" w:rsidR="002F1085" w:rsidRDefault="002F1085" w:rsidP="00AC4B62">
            <w:pPr>
              <w:pStyle w:val="TAL"/>
              <w:rPr>
                <w:szCs w:val="18"/>
              </w:rPr>
            </w:pPr>
          </w:p>
          <w:p w14:paraId="20C985DD" w14:textId="77777777" w:rsidR="002F1085" w:rsidRPr="0061649B" w:rsidRDefault="002F1085" w:rsidP="00AC4B62">
            <w:pPr>
              <w:pStyle w:val="TAL"/>
              <w:rPr>
                <w:szCs w:val="18"/>
              </w:rPr>
            </w:pPr>
            <w:r>
              <w:rPr>
                <w:szCs w:val="18"/>
              </w:rPr>
              <w:t>allowedValues:</w:t>
            </w:r>
            <w:r w:rsidRPr="0061649B">
              <w:rPr>
                <w:szCs w:val="18"/>
              </w:rPr>
              <w:t>.</w:t>
            </w:r>
          </w:p>
          <w:p w14:paraId="6E21260E" w14:textId="77777777" w:rsidR="002F1085" w:rsidRPr="0061649B" w:rsidRDefault="002F1085" w:rsidP="00AC4B62">
            <w:pPr>
              <w:pStyle w:val="TAL"/>
              <w:rPr>
                <w:szCs w:val="18"/>
              </w:rPr>
            </w:pPr>
          </w:p>
          <w:p w14:paraId="08BDDED3" w14:textId="77777777" w:rsidR="002F1085" w:rsidRPr="0061649B" w:rsidRDefault="002F1085" w:rsidP="00AC4B62">
            <w:pPr>
              <w:pStyle w:val="TAL"/>
              <w:rPr>
                <w:szCs w:val="18"/>
              </w:rPr>
            </w:pPr>
            <w:r w:rsidRPr="0061649B">
              <w:rPr>
                <w:szCs w:val="18"/>
              </w:rPr>
              <w:t>Performance metrics include measurements defined in TS 28.552 [20] and KPIs defined in TS 28.554 [28].</w:t>
            </w:r>
          </w:p>
          <w:p w14:paraId="771A0251" w14:textId="77777777" w:rsidR="002F1085" w:rsidRPr="0061649B" w:rsidRDefault="002F1085" w:rsidP="00AC4B62">
            <w:pPr>
              <w:pStyle w:val="TAL"/>
              <w:rPr>
                <w:szCs w:val="18"/>
              </w:rPr>
            </w:pPr>
          </w:p>
          <w:p w14:paraId="3BD7CA13" w14:textId="77777777" w:rsidR="002F1085" w:rsidRPr="0061649B" w:rsidRDefault="002F1085" w:rsidP="00AC4B62">
            <w:pPr>
              <w:pStyle w:val="TAL"/>
              <w:spacing w:after="120"/>
              <w:rPr>
                <w:rFonts w:cs="Arial"/>
                <w:szCs w:val="18"/>
              </w:rPr>
            </w:pPr>
            <w:r w:rsidRPr="0061649B">
              <w:rPr>
                <w:rFonts w:cs="Arial"/>
                <w:szCs w:val="18"/>
              </w:rPr>
              <w:t>For measurements defined in TS 28.552 [20] the name is constructed as follows:</w:t>
            </w:r>
          </w:p>
          <w:p w14:paraId="606FFD10" w14:textId="77777777" w:rsidR="002F1085" w:rsidRPr="0061649B" w:rsidRDefault="002F1085" w:rsidP="00AC4B62">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434C3790" w14:textId="77777777" w:rsidR="002F1085" w:rsidRPr="0061649B" w:rsidRDefault="002F1085" w:rsidP="00AC4B62">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5DFC669A" w14:textId="77777777" w:rsidR="002F1085" w:rsidRPr="0061649B" w:rsidRDefault="002F1085" w:rsidP="00AC4B62">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36F9133D" w14:textId="77777777" w:rsidR="002F1085" w:rsidRPr="0061649B" w:rsidRDefault="002F1085" w:rsidP="00AC4B62">
            <w:pPr>
              <w:pStyle w:val="TAL"/>
              <w:rPr>
                <w:szCs w:val="18"/>
              </w:rPr>
            </w:pPr>
            <w:r w:rsidRPr="0061649B">
              <w:rPr>
                <w:szCs w:val="18"/>
              </w:rPr>
              <w:t>For KPIs defined in TS 28.554 [28] the name is defined in the KPI definitions template as the component designated with e).</w:t>
            </w:r>
          </w:p>
          <w:p w14:paraId="0C63D737" w14:textId="77777777" w:rsidR="002F1085" w:rsidRDefault="002F1085" w:rsidP="00AC4B62">
            <w:pPr>
              <w:pStyle w:val="TAL"/>
              <w:rPr>
                <w:szCs w:val="18"/>
              </w:rPr>
            </w:pPr>
          </w:p>
          <w:p w14:paraId="6D441A77" w14:textId="77777777" w:rsidR="002F1085" w:rsidRPr="00684FCE" w:rsidRDefault="002F1085" w:rsidP="00AC4B6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8B83DFD" w14:textId="77777777" w:rsidR="002F1085" w:rsidRPr="00202D71" w:rsidRDefault="002F1085" w:rsidP="00AC4B62">
            <w:pPr>
              <w:pStyle w:val="TAL"/>
              <w:rPr>
                <w:szCs w:val="18"/>
              </w:rPr>
            </w:pPr>
          </w:p>
        </w:tc>
        <w:tc>
          <w:tcPr>
            <w:tcW w:w="1984" w:type="dxa"/>
          </w:tcPr>
          <w:p w14:paraId="7F2F0F5D" w14:textId="77777777" w:rsidR="002F1085" w:rsidRPr="0061649B" w:rsidRDefault="002F1085" w:rsidP="00AC4B62">
            <w:pPr>
              <w:pStyle w:val="TAL"/>
            </w:pPr>
            <w:r w:rsidRPr="0061649B">
              <w:t>type: String</w:t>
            </w:r>
          </w:p>
          <w:p w14:paraId="4B6D57AC" w14:textId="77777777" w:rsidR="002F1085" w:rsidRPr="0061649B" w:rsidRDefault="002F1085" w:rsidP="00AC4B62">
            <w:pPr>
              <w:pStyle w:val="TAL"/>
            </w:pPr>
            <w:r w:rsidRPr="0061649B">
              <w:t xml:space="preserve">multiplicity: </w:t>
            </w:r>
            <w:r>
              <w:t>1..</w:t>
            </w:r>
            <w:r w:rsidRPr="0061649B">
              <w:t>*</w:t>
            </w:r>
          </w:p>
          <w:p w14:paraId="3CC9491C" w14:textId="77777777" w:rsidR="002F1085" w:rsidRPr="0061649B" w:rsidRDefault="002F1085" w:rsidP="00AC4B62">
            <w:pPr>
              <w:pStyle w:val="TAL"/>
            </w:pPr>
            <w:r w:rsidRPr="0061649B">
              <w:t>isOrdered: False</w:t>
            </w:r>
          </w:p>
          <w:p w14:paraId="11069908" w14:textId="77777777" w:rsidR="002F1085" w:rsidRPr="0061649B" w:rsidRDefault="002F1085" w:rsidP="00AC4B62">
            <w:pPr>
              <w:pStyle w:val="TAL"/>
            </w:pPr>
            <w:r w:rsidRPr="0061649B">
              <w:t>isUnique: True</w:t>
            </w:r>
          </w:p>
          <w:p w14:paraId="452983EC" w14:textId="77777777" w:rsidR="002F1085" w:rsidRPr="0061649B" w:rsidRDefault="002F1085" w:rsidP="00AC4B62">
            <w:pPr>
              <w:pStyle w:val="TAL"/>
            </w:pPr>
            <w:r w:rsidRPr="0061649B">
              <w:t>defaultValue: None</w:t>
            </w:r>
          </w:p>
          <w:p w14:paraId="64B6E187" w14:textId="77777777" w:rsidR="002F1085" w:rsidRPr="0061649B" w:rsidRDefault="002F1085" w:rsidP="00AC4B62">
            <w:pPr>
              <w:pStyle w:val="TAL"/>
            </w:pPr>
            <w:r w:rsidRPr="0061649B">
              <w:t>isNullable: False</w:t>
            </w:r>
          </w:p>
        </w:tc>
      </w:tr>
      <w:tr w:rsidR="002F1085" w:rsidRPr="00B26339" w14:paraId="2BB889C7" w14:textId="77777777" w:rsidTr="00AC4B62">
        <w:trPr>
          <w:cantSplit/>
          <w:jc w:val="center"/>
        </w:trPr>
        <w:tc>
          <w:tcPr>
            <w:tcW w:w="2547" w:type="dxa"/>
          </w:tcPr>
          <w:p w14:paraId="5A22EBA1" w14:textId="77777777" w:rsidR="002F1085" w:rsidRPr="0061649B" w:rsidRDefault="002F1085" w:rsidP="00AC4B62">
            <w:pPr>
              <w:pStyle w:val="TAL"/>
              <w:rPr>
                <w:rFonts w:cs="Arial"/>
                <w:szCs w:val="18"/>
              </w:rPr>
            </w:pPr>
            <w:r>
              <w:rPr>
                <w:rFonts w:cs="Arial"/>
                <w:szCs w:val="18"/>
              </w:rPr>
              <w:t>supportedTraceMetrics</w:t>
            </w:r>
          </w:p>
        </w:tc>
        <w:tc>
          <w:tcPr>
            <w:tcW w:w="5245" w:type="dxa"/>
          </w:tcPr>
          <w:p w14:paraId="08B65FC6" w14:textId="77777777" w:rsidR="002F1085" w:rsidRDefault="002F1085" w:rsidP="00AC4B62">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5784F210" w14:textId="77777777" w:rsidR="002F1085" w:rsidRDefault="002F1085" w:rsidP="00AC4B62">
            <w:pPr>
              <w:pStyle w:val="TAL"/>
              <w:rPr>
                <w:rStyle w:val="desc"/>
              </w:rPr>
            </w:pPr>
          </w:p>
          <w:p w14:paraId="2247466D" w14:textId="77777777" w:rsidR="002F1085" w:rsidRDefault="002F1085" w:rsidP="00AC4B6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3658BAE" w14:textId="77777777" w:rsidR="002F1085" w:rsidRPr="00B26339" w:rsidRDefault="002F1085" w:rsidP="00AC4B62">
            <w:pPr>
              <w:pStyle w:val="TAL"/>
              <w:rPr>
                <w:rStyle w:val="desc"/>
                <w:szCs w:val="18"/>
              </w:rPr>
            </w:pPr>
          </w:p>
          <w:p w14:paraId="09AC6203" w14:textId="77777777" w:rsidR="002F1085" w:rsidRPr="00202D71" w:rsidRDefault="002F1085" w:rsidP="00AC4B62">
            <w:pPr>
              <w:pStyle w:val="TAL"/>
              <w:rPr>
                <w:szCs w:val="18"/>
              </w:rPr>
            </w:pPr>
            <w:r w:rsidRPr="00B26339">
              <w:rPr>
                <w:szCs w:val="18"/>
              </w:rPr>
              <w:t>allowedValues: N/A</w:t>
            </w:r>
          </w:p>
        </w:tc>
        <w:tc>
          <w:tcPr>
            <w:tcW w:w="1984" w:type="dxa"/>
          </w:tcPr>
          <w:p w14:paraId="3538D1BA" w14:textId="77777777" w:rsidR="002F1085" w:rsidRDefault="002F1085" w:rsidP="00AC4B62">
            <w:pPr>
              <w:pStyle w:val="TAL"/>
              <w:rPr>
                <w:snapToGrid w:val="0"/>
              </w:rPr>
            </w:pPr>
            <w:r w:rsidRPr="00B26339">
              <w:t>type:</w:t>
            </w:r>
            <w:r>
              <w:t xml:space="preserve"> String</w:t>
            </w:r>
          </w:p>
          <w:p w14:paraId="5FD28EBB" w14:textId="77777777" w:rsidR="002F1085" w:rsidRPr="00B26339" w:rsidRDefault="002F1085" w:rsidP="00AC4B62">
            <w:pPr>
              <w:pStyle w:val="TAL"/>
              <w:rPr>
                <w:snapToGrid w:val="0"/>
              </w:rPr>
            </w:pPr>
            <w:r w:rsidRPr="00B26339">
              <w:rPr>
                <w:snapToGrid w:val="0"/>
              </w:rPr>
              <w:t>multiplicity: *</w:t>
            </w:r>
          </w:p>
          <w:p w14:paraId="2BBA84AF" w14:textId="77777777" w:rsidR="002F1085" w:rsidRPr="00B26339" w:rsidRDefault="002F1085" w:rsidP="00AC4B62">
            <w:pPr>
              <w:pStyle w:val="TAL"/>
              <w:rPr>
                <w:snapToGrid w:val="0"/>
              </w:rPr>
            </w:pPr>
            <w:r w:rsidRPr="00B26339">
              <w:rPr>
                <w:snapToGrid w:val="0"/>
              </w:rPr>
              <w:t xml:space="preserve">isOrdered: </w:t>
            </w:r>
            <w:r w:rsidRPr="00896D5F">
              <w:rPr>
                <w:snapToGrid w:val="0"/>
              </w:rPr>
              <w:t>False</w:t>
            </w:r>
          </w:p>
          <w:p w14:paraId="2D8104DE" w14:textId="77777777" w:rsidR="002F1085" w:rsidRPr="00B26339" w:rsidRDefault="002F1085" w:rsidP="00AC4B62">
            <w:pPr>
              <w:pStyle w:val="TAL"/>
              <w:rPr>
                <w:snapToGrid w:val="0"/>
              </w:rPr>
            </w:pPr>
            <w:r w:rsidRPr="00B26339">
              <w:rPr>
                <w:snapToGrid w:val="0"/>
              </w:rPr>
              <w:t xml:space="preserve">isUnique: </w:t>
            </w:r>
            <w:r w:rsidRPr="00896D5F">
              <w:rPr>
                <w:snapToGrid w:val="0"/>
              </w:rPr>
              <w:t>True</w:t>
            </w:r>
          </w:p>
          <w:p w14:paraId="49A48394" w14:textId="77777777" w:rsidR="002F1085" w:rsidRPr="00B26339" w:rsidRDefault="002F1085" w:rsidP="00AC4B62">
            <w:pPr>
              <w:pStyle w:val="TAL"/>
              <w:rPr>
                <w:snapToGrid w:val="0"/>
              </w:rPr>
            </w:pPr>
            <w:r w:rsidRPr="00B26339">
              <w:rPr>
                <w:snapToGrid w:val="0"/>
              </w:rPr>
              <w:t>defaultValue: None</w:t>
            </w:r>
          </w:p>
          <w:p w14:paraId="475890D1" w14:textId="77777777" w:rsidR="002F1085" w:rsidRPr="00202D71" w:rsidRDefault="002F1085" w:rsidP="00AC4B62">
            <w:pPr>
              <w:pStyle w:val="TAL"/>
            </w:pPr>
            <w:r w:rsidRPr="00B26339">
              <w:rPr>
                <w:snapToGrid w:val="0"/>
              </w:rPr>
              <w:t>isNullable: False</w:t>
            </w:r>
          </w:p>
        </w:tc>
      </w:tr>
      <w:tr w:rsidR="002F1085" w:rsidRPr="00B26339" w14:paraId="17EB2F05" w14:textId="77777777" w:rsidTr="00AC4B62">
        <w:trPr>
          <w:cantSplit/>
          <w:jc w:val="center"/>
        </w:trPr>
        <w:tc>
          <w:tcPr>
            <w:tcW w:w="2547" w:type="dxa"/>
          </w:tcPr>
          <w:p w14:paraId="618A67B0" w14:textId="77777777" w:rsidR="002F1085" w:rsidRPr="00202D71" w:rsidDel="00F7300A" w:rsidRDefault="002F1085" w:rsidP="00AC4B62">
            <w:pPr>
              <w:pStyle w:val="TAL"/>
              <w:rPr>
                <w:rFonts w:cs="Arial"/>
                <w:szCs w:val="18"/>
              </w:rPr>
            </w:pPr>
            <w:r w:rsidRPr="0061649B">
              <w:rPr>
                <w:rFonts w:cs="Arial"/>
                <w:szCs w:val="18"/>
                <w:lang w:eastAsia="zh-CN"/>
              </w:rPr>
              <w:t>rootObjectInstances</w:t>
            </w:r>
          </w:p>
        </w:tc>
        <w:tc>
          <w:tcPr>
            <w:tcW w:w="5245" w:type="dxa"/>
          </w:tcPr>
          <w:p w14:paraId="15B8C752" w14:textId="77777777" w:rsidR="002F1085" w:rsidRPr="0061649B" w:rsidDel="0049596D" w:rsidRDefault="002F1085" w:rsidP="00AC4B6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CC35C58" w14:textId="77777777" w:rsidR="002F1085" w:rsidRPr="0061649B" w:rsidRDefault="002F1085" w:rsidP="00AC4B62">
            <w:pPr>
              <w:pStyle w:val="TAL"/>
            </w:pPr>
            <w:r w:rsidRPr="0061649B">
              <w:t>type: Dn</w:t>
            </w:r>
          </w:p>
          <w:p w14:paraId="1DBA87B8" w14:textId="77777777" w:rsidR="002F1085" w:rsidRPr="0061649B" w:rsidRDefault="002F1085" w:rsidP="00AC4B62">
            <w:pPr>
              <w:pStyle w:val="TAL"/>
            </w:pPr>
            <w:r w:rsidRPr="0061649B">
              <w:t>multiplicity: *</w:t>
            </w:r>
          </w:p>
          <w:p w14:paraId="17F5591D" w14:textId="77777777" w:rsidR="002F1085" w:rsidRPr="0061649B" w:rsidRDefault="002F1085" w:rsidP="00AC4B62">
            <w:pPr>
              <w:pStyle w:val="TAL"/>
            </w:pPr>
            <w:r w:rsidRPr="0061649B">
              <w:t>isOrdered: False</w:t>
            </w:r>
          </w:p>
          <w:p w14:paraId="3A687B03" w14:textId="77777777" w:rsidR="002F1085" w:rsidRPr="0061649B" w:rsidRDefault="002F1085" w:rsidP="00AC4B62">
            <w:pPr>
              <w:pStyle w:val="TAL"/>
            </w:pPr>
            <w:r w:rsidRPr="0061649B">
              <w:t>isUnique: True</w:t>
            </w:r>
          </w:p>
          <w:p w14:paraId="5543F4E2" w14:textId="77777777" w:rsidR="002F1085" w:rsidRPr="0061649B" w:rsidRDefault="002F1085" w:rsidP="00AC4B62">
            <w:pPr>
              <w:pStyle w:val="TAL"/>
            </w:pPr>
            <w:r w:rsidRPr="0061649B">
              <w:t>defaultValue: None</w:t>
            </w:r>
          </w:p>
          <w:p w14:paraId="2B16774A" w14:textId="77777777" w:rsidR="002F1085" w:rsidRPr="0061649B" w:rsidRDefault="002F1085" w:rsidP="00AC4B62">
            <w:pPr>
              <w:pStyle w:val="TAL"/>
            </w:pPr>
            <w:r w:rsidRPr="0061649B">
              <w:t>isNullable: False</w:t>
            </w:r>
          </w:p>
        </w:tc>
      </w:tr>
      <w:tr w:rsidR="002F1085" w:rsidRPr="00B26339" w14:paraId="6B97B8F3" w14:textId="77777777" w:rsidTr="00AC4B62">
        <w:trPr>
          <w:cantSplit/>
          <w:jc w:val="center"/>
        </w:trPr>
        <w:tc>
          <w:tcPr>
            <w:tcW w:w="2547" w:type="dxa"/>
          </w:tcPr>
          <w:p w14:paraId="3477A431" w14:textId="77777777" w:rsidR="002F1085" w:rsidRPr="00202D71" w:rsidDel="00F7300A" w:rsidRDefault="002F1085" w:rsidP="00AC4B62">
            <w:pPr>
              <w:pStyle w:val="TAL"/>
              <w:rPr>
                <w:rFonts w:cs="Arial"/>
                <w:szCs w:val="18"/>
              </w:rPr>
            </w:pPr>
            <w:r w:rsidRPr="0061649B">
              <w:rPr>
                <w:rFonts w:cs="Arial"/>
                <w:szCs w:val="18"/>
                <w:lang w:eastAsia="zh-CN"/>
              </w:rPr>
              <w:t>reportingMethods</w:t>
            </w:r>
          </w:p>
        </w:tc>
        <w:tc>
          <w:tcPr>
            <w:tcW w:w="5245" w:type="dxa"/>
          </w:tcPr>
          <w:p w14:paraId="6CE2A951" w14:textId="77777777" w:rsidR="002F1085" w:rsidRPr="0061649B" w:rsidRDefault="002F1085" w:rsidP="00AC4B62">
            <w:pPr>
              <w:pStyle w:val="TAL"/>
              <w:rPr>
                <w:szCs w:val="18"/>
              </w:rPr>
            </w:pPr>
            <w:r w:rsidRPr="0061649B">
              <w:rPr>
                <w:szCs w:val="18"/>
              </w:rPr>
              <w:t>List of reporting methods for performance metrics</w:t>
            </w:r>
          </w:p>
          <w:p w14:paraId="4E866722" w14:textId="77777777" w:rsidR="002F1085" w:rsidRPr="0061649B" w:rsidRDefault="002F1085" w:rsidP="00AC4B62">
            <w:pPr>
              <w:pStyle w:val="TAL"/>
              <w:rPr>
                <w:szCs w:val="18"/>
              </w:rPr>
            </w:pPr>
          </w:p>
          <w:p w14:paraId="152F73F9" w14:textId="77777777" w:rsidR="002F1085" w:rsidRPr="0061649B" w:rsidRDefault="002F1085" w:rsidP="00AC4B62">
            <w:pPr>
              <w:pStyle w:val="TAL"/>
              <w:rPr>
                <w:szCs w:val="18"/>
              </w:rPr>
            </w:pPr>
            <w:r w:rsidRPr="0061649B">
              <w:rPr>
                <w:szCs w:val="18"/>
              </w:rPr>
              <w:t xml:space="preserve">allowedValues: </w:t>
            </w:r>
          </w:p>
          <w:p w14:paraId="5880CB28" w14:textId="77777777" w:rsidR="002F1085" w:rsidRPr="0061649B" w:rsidRDefault="002F1085" w:rsidP="00AC4B62">
            <w:pPr>
              <w:pStyle w:val="TAL"/>
              <w:rPr>
                <w:szCs w:val="18"/>
              </w:rPr>
            </w:pPr>
            <w:r w:rsidRPr="0061649B">
              <w:rPr>
                <w:szCs w:val="18"/>
              </w:rPr>
              <w:t xml:space="preserve"> - "FILE_BASED_LOC_SET_BY_PRODUCER",</w:t>
            </w:r>
          </w:p>
          <w:p w14:paraId="5FFEA41B" w14:textId="77777777" w:rsidR="002F1085" w:rsidRPr="0061649B" w:rsidRDefault="002F1085" w:rsidP="00AC4B62">
            <w:pPr>
              <w:pStyle w:val="TAL"/>
              <w:rPr>
                <w:szCs w:val="18"/>
              </w:rPr>
            </w:pPr>
            <w:r w:rsidRPr="0061649B">
              <w:rPr>
                <w:szCs w:val="18"/>
              </w:rPr>
              <w:t xml:space="preserve"> - "FILE_BASED_LOC_SET_BY_CONSUMER",</w:t>
            </w:r>
          </w:p>
          <w:p w14:paraId="46EA9333" w14:textId="77777777" w:rsidR="002F1085" w:rsidRPr="0061649B" w:rsidDel="0049596D" w:rsidRDefault="002F1085" w:rsidP="00AC4B62">
            <w:pPr>
              <w:pStyle w:val="TAL"/>
              <w:rPr>
                <w:szCs w:val="18"/>
              </w:rPr>
            </w:pPr>
            <w:r w:rsidRPr="0061649B">
              <w:rPr>
                <w:szCs w:val="18"/>
              </w:rPr>
              <w:t xml:space="preserve"> - "STREAM_BASED"</w:t>
            </w:r>
          </w:p>
        </w:tc>
        <w:tc>
          <w:tcPr>
            <w:tcW w:w="1984" w:type="dxa"/>
          </w:tcPr>
          <w:p w14:paraId="301DDAE1" w14:textId="77777777" w:rsidR="002F1085" w:rsidRPr="0061649B" w:rsidRDefault="002F1085" w:rsidP="00AC4B62">
            <w:pPr>
              <w:pStyle w:val="TAL"/>
            </w:pPr>
            <w:r w:rsidRPr="0061649B">
              <w:t>type: ENUM</w:t>
            </w:r>
          </w:p>
          <w:p w14:paraId="0462AAEE" w14:textId="77777777" w:rsidR="002F1085" w:rsidRPr="0061649B" w:rsidRDefault="002F1085" w:rsidP="00AC4B62">
            <w:pPr>
              <w:pStyle w:val="TAL"/>
            </w:pPr>
            <w:r w:rsidRPr="0061649B">
              <w:t>multiplicity: *</w:t>
            </w:r>
          </w:p>
          <w:p w14:paraId="584420FC" w14:textId="77777777" w:rsidR="002F1085" w:rsidRPr="0061649B" w:rsidRDefault="002F1085" w:rsidP="00AC4B62">
            <w:pPr>
              <w:pStyle w:val="TAL"/>
            </w:pPr>
            <w:r w:rsidRPr="0061649B">
              <w:t>isOrdered: False</w:t>
            </w:r>
          </w:p>
          <w:p w14:paraId="48B24A0C" w14:textId="77777777" w:rsidR="002F1085" w:rsidRPr="0061649B" w:rsidRDefault="002F1085" w:rsidP="00AC4B62">
            <w:pPr>
              <w:pStyle w:val="TAL"/>
            </w:pPr>
            <w:r w:rsidRPr="0061649B">
              <w:t>isUnique: True</w:t>
            </w:r>
          </w:p>
          <w:p w14:paraId="7ACF9AC7" w14:textId="77777777" w:rsidR="002F1085" w:rsidRPr="0061649B" w:rsidRDefault="002F1085" w:rsidP="00AC4B62">
            <w:pPr>
              <w:pStyle w:val="TAL"/>
            </w:pPr>
            <w:r w:rsidRPr="0061649B">
              <w:t>defaultValue: None</w:t>
            </w:r>
          </w:p>
          <w:p w14:paraId="0971BE21" w14:textId="77777777" w:rsidR="002F1085" w:rsidRPr="0061649B" w:rsidRDefault="002F1085" w:rsidP="00AC4B62">
            <w:pPr>
              <w:pStyle w:val="TAL"/>
            </w:pPr>
            <w:r w:rsidRPr="0061649B">
              <w:t>isNullable: False</w:t>
            </w:r>
          </w:p>
        </w:tc>
      </w:tr>
      <w:tr w:rsidR="002F1085" w:rsidRPr="00B26339" w14:paraId="2AD82511" w14:textId="77777777" w:rsidTr="00AC4B62">
        <w:trPr>
          <w:cantSplit/>
          <w:jc w:val="center"/>
        </w:trPr>
        <w:tc>
          <w:tcPr>
            <w:tcW w:w="2547" w:type="dxa"/>
          </w:tcPr>
          <w:p w14:paraId="369F2EA0" w14:textId="77777777" w:rsidR="002F1085" w:rsidRPr="00202D71" w:rsidRDefault="002F1085" w:rsidP="00AC4B62">
            <w:pPr>
              <w:pStyle w:val="TAL"/>
              <w:rPr>
                <w:rFonts w:cs="Arial"/>
                <w:szCs w:val="18"/>
              </w:rPr>
            </w:pPr>
            <w:r w:rsidRPr="0061649B">
              <w:rPr>
                <w:rFonts w:cs="Arial"/>
                <w:szCs w:val="18"/>
              </w:rPr>
              <w:t>nFServiceType</w:t>
            </w:r>
          </w:p>
        </w:tc>
        <w:tc>
          <w:tcPr>
            <w:tcW w:w="5245" w:type="dxa"/>
          </w:tcPr>
          <w:p w14:paraId="13CC7CC8" w14:textId="77777777" w:rsidR="002F1085" w:rsidRPr="0061649B" w:rsidRDefault="002F1085" w:rsidP="00AC4B62">
            <w:pPr>
              <w:pStyle w:val="TAL"/>
              <w:rPr>
                <w:szCs w:val="18"/>
              </w:rPr>
            </w:pPr>
            <w:r w:rsidRPr="0061649B">
              <w:rPr>
                <w:szCs w:val="18"/>
              </w:rPr>
              <w:t>The parameter defines the type of the managed NF service instance</w:t>
            </w:r>
          </w:p>
          <w:p w14:paraId="26DBB12A" w14:textId="77777777" w:rsidR="002F1085" w:rsidRPr="0061649B" w:rsidRDefault="002F1085" w:rsidP="00AC4B62">
            <w:pPr>
              <w:pStyle w:val="TAL"/>
              <w:rPr>
                <w:szCs w:val="18"/>
              </w:rPr>
            </w:pPr>
          </w:p>
          <w:p w14:paraId="55286E0D" w14:textId="77777777" w:rsidR="002F1085" w:rsidRPr="0061649B" w:rsidRDefault="002F1085" w:rsidP="00AC4B62">
            <w:pPr>
              <w:pStyle w:val="TAL"/>
              <w:rPr>
                <w:szCs w:val="18"/>
              </w:rPr>
            </w:pPr>
            <w:r w:rsidRPr="0061649B">
              <w:rPr>
                <w:szCs w:val="18"/>
              </w:rPr>
              <w:t>allowedValues: See clause 7.2 of TS 23.501[22]</w:t>
            </w:r>
          </w:p>
        </w:tc>
        <w:tc>
          <w:tcPr>
            <w:tcW w:w="1984" w:type="dxa"/>
          </w:tcPr>
          <w:p w14:paraId="0B12C1BE" w14:textId="77777777" w:rsidR="002F1085" w:rsidRPr="0061649B" w:rsidRDefault="002F1085" w:rsidP="00AC4B62">
            <w:pPr>
              <w:pStyle w:val="TAL"/>
            </w:pPr>
            <w:r w:rsidRPr="0061649B">
              <w:t>type: ENUM</w:t>
            </w:r>
          </w:p>
          <w:p w14:paraId="699F4168" w14:textId="77777777" w:rsidR="002F1085" w:rsidRPr="0061649B" w:rsidRDefault="002F1085" w:rsidP="00AC4B62">
            <w:pPr>
              <w:pStyle w:val="TAL"/>
            </w:pPr>
            <w:r w:rsidRPr="0061649B">
              <w:t>multiplicity: 1</w:t>
            </w:r>
          </w:p>
          <w:p w14:paraId="1D9D1324" w14:textId="77777777" w:rsidR="002F1085" w:rsidRPr="0061649B" w:rsidRDefault="002F1085" w:rsidP="00AC4B62">
            <w:pPr>
              <w:pStyle w:val="TAL"/>
            </w:pPr>
            <w:r w:rsidRPr="0061649B">
              <w:t>isOrdered: N/A</w:t>
            </w:r>
          </w:p>
          <w:p w14:paraId="2DF4162F" w14:textId="77777777" w:rsidR="002F1085" w:rsidRPr="0061649B" w:rsidRDefault="002F1085" w:rsidP="00AC4B62">
            <w:pPr>
              <w:pStyle w:val="TAL"/>
            </w:pPr>
            <w:r w:rsidRPr="0061649B">
              <w:t>isUnique: N/A</w:t>
            </w:r>
          </w:p>
          <w:p w14:paraId="0803D535" w14:textId="77777777" w:rsidR="002F1085" w:rsidRPr="0061649B" w:rsidRDefault="002F1085" w:rsidP="00AC4B62">
            <w:pPr>
              <w:pStyle w:val="TAL"/>
            </w:pPr>
            <w:r w:rsidRPr="0061649B">
              <w:t>defaultValue: None</w:t>
            </w:r>
          </w:p>
          <w:p w14:paraId="1616F459" w14:textId="77777777" w:rsidR="002F1085" w:rsidRPr="0061649B" w:rsidRDefault="002F1085" w:rsidP="00AC4B62">
            <w:pPr>
              <w:pStyle w:val="TAL"/>
            </w:pPr>
            <w:r w:rsidRPr="0061649B">
              <w:t>isNullable: False</w:t>
            </w:r>
          </w:p>
          <w:p w14:paraId="09A8C69D" w14:textId="77777777" w:rsidR="002F1085" w:rsidRPr="0061649B" w:rsidRDefault="002F1085" w:rsidP="00AC4B62">
            <w:pPr>
              <w:pStyle w:val="TAL"/>
            </w:pPr>
          </w:p>
        </w:tc>
      </w:tr>
      <w:tr w:rsidR="002F1085" w:rsidRPr="00B26339" w14:paraId="29F31DC1" w14:textId="77777777" w:rsidTr="00AC4B62">
        <w:trPr>
          <w:cantSplit/>
          <w:jc w:val="center"/>
        </w:trPr>
        <w:tc>
          <w:tcPr>
            <w:tcW w:w="2547" w:type="dxa"/>
          </w:tcPr>
          <w:p w14:paraId="4112C136" w14:textId="77777777" w:rsidR="002F1085" w:rsidRPr="00202D71" w:rsidRDefault="002F1085" w:rsidP="00AC4B62">
            <w:pPr>
              <w:pStyle w:val="TAL"/>
              <w:rPr>
                <w:rFonts w:cs="Arial"/>
                <w:szCs w:val="18"/>
              </w:rPr>
            </w:pPr>
            <w:r w:rsidRPr="0061649B">
              <w:rPr>
                <w:rFonts w:cs="Arial"/>
                <w:szCs w:val="18"/>
              </w:rPr>
              <w:t>operations</w:t>
            </w:r>
          </w:p>
        </w:tc>
        <w:tc>
          <w:tcPr>
            <w:tcW w:w="5245" w:type="dxa"/>
          </w:tcPr>
          <w:p w14:paraId="078B0BC3" w14:textId="77777777" w:rsidR="002F1085" w:rsidRPr="0061649B" w:rsidRDefault="002F1085" w:rsidP="00AC4B62">
            <w:pPr>
              <w:pStyle w:val="TAL"/>
              <w:rPr>
                <w:szCs w:val="18"/>
              </w:rPr>
            </w:pPr>
            <w:r w:rsidRPr="0061649B">
              <w:rPr>
                <w:szCs w:val="18"/>
              </w:rPr>
              <w:t>This parameter defines set of operations supported by the managed NF service instance.</w:t>
            </w:r>
          </w:p>
          <w:p w14:paraId="7C4EF4D4" w14:textId="77777777" w:rsidR="002F1085" w:rsidRPr="0061649B" w:rsidRDefault="002F1085" w:rsidP="00AC4B62">
            <w:pPr>
              <w:pStyle w:val="TAL"/>
              <w:rPr>
                <w:szCs w:val="18"/>
              </w:rPr>
            </w:pPr>
          </w:p>
          <w:p w14:paraId="7C1363AB" w14:textId="77777777" w:rsidR="002F1085" w:rsidRPr="0061649B" w:rsidRDefault="002F1085" w:rsidP="00AC4B62">
            <w:pPr>
              <w:spacing w:after="0"/>
            </w:pPr>
            <w:r w:rsidRPr="0061649B">
              <w:rPr>
                <w:rFonts w:ascii="Arial" w:hAnsi="Arial" w:cs="Arial"/>
                <w:sz w:val="18"/>
                <w:szCs w:val="18"/>
              </w:rPr>
              <w:t>allowedValues: See TS 23.502[23] for supporting operations</w:t>
            </w:r>
          </w:p>
        </w:tc>
        <w:tc>
          <w:tcPr>
            <w:tcW w:w="1984" w:type="dxa"/>
          </w:tcPr>
          <w:p w14:paraId="0EE3A4AA" w14:textId="77777777" w:rsidR="002F1085" w:rsidRPr="0061649B" w:rsidRDefault="002F1085" w:rsidP="00AC4B62">
            <w:pPr>
              <w:pStyle w:val="TAL"/>
            </w:pPr>
            <w:r w:rsidRPr="0061649B">
              <w:t>type: Operation</w:t>
            </w:r>
          </w:p>
          <w:p w14:paraId="4E30C5E1" w14:textId="77777777" w:rsidR="002F1085" w:rsidRPr="0061649B" w:rsidRDefault="002F1085" w:rsidP="00AC4B62">
            <w:pPr>
              <w:pStyle w:val="TAL"/>
            </w:pPr>
            <w:r w:rsidRPr="0061649B">
              <w:t>multiplicity: 1..*</w:t>
            </w:r>
          </w:p>
          <w:p w14:paraId="40242473" w14:textId="77777777" w:rsidR="002F1085" w:rsidRPr="0061649B" w:rsidRDefault="002F1085" w:rsidP="00AC4B62">
            <w:pPr>
              <w:pStyle w:val="TAL"/>
            </w:pPr>
            <w:r w:rsidRPr="0061649B">
              <w:t>isOrdered: False</w:t>
            </w:r>
          </w:p>
          <w:p w14:paraId="45973634" w14:textId="77777777" w:rsidR="002F1085" w:rsidRPr="0061649B" w:rsidRDefault="002F1085" w:rsidP="00AC4B62">
            <w:pPr>
              <w:pStyle w:val="TAL"/>
            </w:pPr>
            <w:r w:rsidRPr="0061649B">
              <w:t>isUnique: True</w:t>
            </w:r>
          </w:p>
          <w:p w14:paraId="55074E58" w14:textId="77777777" w:rsidR="002F1085" w:rsidRPr="0061649B" w:rsidRDefault="002F1085" w:rsidP="00AC4B62">
            <w:pPr>
              <w:pStyle w:val="TAL"/>
            </w:pPr>
            <w:r w:rsidRPr="0061649B">
              <w:t>defaultValue: None</w:t>
            </w:r>
          </w:p>
          <w:p w14:paraId="14555D90" w14:textId="77777777" w:rsidR="002F1085" w:rsidRPr="0061649B" w:rsidRDefault="002F1085" w:rsidP="00AC4B62">
            <w:pPr>
              <w:pStyle w:val="TAL"/>
            </w:pPr>
            <w:r w:rsidRPr="0061649B">
              <w:t>isNullable: False</w:t>
            </w:r>
          </w:p>
        </w:tc>
      </w:tr>
      <w:tr w:rsidR="002F1085" w:rsidRPr="00B26339" w14:paraId="03B79E08" w14:textId="77777777" w:rsidTr="00AC4B62">
        <w:trPr>
          <w:cantSplit/>
          <w:jc w:val="center"/>
        </w:trPr>
        <w:tc>
          <w:tcPr>
            <w:tcW w:w="2547" w:type="dxa"/>
          </w:tcPr>
          <w:p w14:paraId="6EC930AE" w14:textId="77777777" w:rsidR="002F1085" w:rsidRPr="00202D71" w:rsidRDefault="002F1085" w:rsidP="00AC4B62">
            <w:pPr>
              <w:pStyle w:val="TAL"/>
              <w:rPr>
                <w:rFonts w:cs="Arial"/>
                <w:szCs w:val="18"/>
                <w:lang w:eastAsia="de-DE"/>
              </w:rPr>
            </w:pPr>
            <w:r w:rsidRPr="0061649B">
              <w:rPr>
                <w:rFonts w:cs="Arial"/>
                <w:szCs w:val="18"/>
                <w:lang w:eastAsia="de-DE"/>
              </w:rPr>
              <w:t>Operation.name</w:t>
            </w:r>
          </w:p>
        </w:tc>
        <w:tc>
          <w:tcPr>
            <w:tcW w:w="5245" w:type="dxa"/>
          </w:tcPr>
          <w:p w14:paraId="375D6C90" w14:textId="77777777" w:rsidR="002F1085" w:rsidRPr="0061649B" w:rsidRDefault="002F1085" w:rsidP="00AC4B62">
            <w:pPr>
              <w:pStyle w:val="TAL"/>
              <w:rPr>
                <w:szCs w:val="18"/>
              </w:rPr>
            </w:pPr>
            <w:r w:rsidRPr="0061649B">
              <w:rPr>
                <w:szCs w:val="18"/>
              </w:rPr>
              <w:t>This parameter defines the name of the operation of the managed NF service instance.</w:t>
            </w:r>
          </w:p>
          <w:p w14:paraId="161A92C7" w14:textId="77777777" w:rsidR="002F1085" w:rsidRPr="0061649B" w:rsidRDefault="002F1085" w:rsidP="00AC4B62">
            <w:pPr>
              <w:pStyle w:val="TAL"/>
              <w:rPr>
                <w:szCs w:val="18"/>
              </w:rPr>
            </w:pPr>
          </w:p>
          <w:p w14:paraId="147D9431" w14:textId="77777777" w:rsidR="002F1085" w:rsidRPr="0061649B" w:rsidRDefault="002F1085" w:rsidP="00AC4B62">
            <w:pPr>
              <w:spacing w:after="0"/>
            </w:pPr>
            <w:r w:rsidRPr="0061649B">
              <w:rPr>
                <w:rFonts w:ascii="Arial" w:hAnsi="Arial" w:cs="Arial"/>
                <w:sz w:val="18"/>
                <w:szCs w:val="18"/>
              </w:rPr>
              <w:t>allowedValues: N/A</w:t>
            </w:r>
          </w:p>
        </w:tc>
        <w:tc>
          <w:tcPr>
            <w:tcW w:w="1984" w:type="dxa"/>
          </w:tcPr>
          <w:p w14:paraId="30AAE29C" w14:textId="77777777" w:rsidR="002F1085" w:rsidRPr="0061649B" w:rsidRDefault="002F1085" w:rsidP="00AC4B62">
            <w:pPr>
              <w:pStyle w:val="TAL"/>
            </w:pPr>
            <w:r w:rsidRPr="0061649B">
              <w:t>type: String</w:t>
            </w:r>
          </w:p>
          <w:p w14:paraId="26C4471A" w14:textId="77777777" w:rsidR="002F1085" w:rsidRPr="0061649B" w:rsidRDefault="002F1085" w:rsidP="00AC4B62">
            <w:pPr>
              <w:pStyle w:val="TAL"/>
            </w:pPr>
            <w:r w:rsidRPr="0061649B">
              <w:t>multiplicity: 1</w:t>
            </w:r>
          </w:p>
          <w:p w14:paraId="52E86E69" w14:textId="77777777" w:rsidR="002F1085" w:rsidRPr="0061649B" w:rsidRDefault="002F1085" w:rsidP="00AC4B62">
            <w:pPr>
              <w:pStyle w:val="TAL"/>
            </w:pPr>
            <w:r w:rsidRPr="0061649B">
              <w:t>isOrdered: N/A</w:t>
            </w:r>
          </w:p>
          <w:p w14:paraId="39E0944D" w14:textId="77777777" w:rsidR="002F1085" w:rsidRPr="0061649B" w:rsidRDefault="002F1085" w:rsidP="00AC4B62">
            <w:pPr>
              <w:pStyle w:val="TAL"/>
            </w:pPr>
            <w:r w:rsidRPr="0061649B">
              <w:t>isUnique: N/A</w:t>
            </w:r>
          </w:p>
          <w:p w14:paraId="77A625DC" w14:textId="77777777" w:rsidR="002F1085" w:rsidRPr="0061649B" w:rsidRDefault="002F1085" w:rsidP="00AC4B62">
            <w:pPr>
              <w:pStyle w:val="TAL"/>
            </w:pPr>
            <w:r w:rsidRPr="0061649B">
              <w:t>defaultValue: None</w:t>
            </w:r>
          </w:p>
          <w:p w14:paraId="3C076B99" w14:textId="77777777" w:rsidR="002F1085" w:rsidRPr="0061649B" w:rsidRDefault="002F1085" w:rsidP="00AC4B62">
            <w:pPr>
              <w:pStyle w:val="TAL"/>
            </w:pPr>
            <w:r w:rsidRPr="0061649B">
              <w:t>isNullable: True</w:t>
            </w:r>
          </w:p>
        </w:tc>
      </w:tr>
      <w:tr w:rsidR="002F1085" w:rsidRPr="00B26339" w14:paraId="3C6ADB30" w14:textId="77777777" w:rsidTr="00AC4B62">
        <w:trPr>
          <w:cantSplit/>
          <w:jc w:val="center"/>
        </w:trPr>
        <w:tc>
          <w:tcPr>
            <w:tcW w:w="2547" w:type="dxa"/>
          </w:tcPr>
          <w:p w14:paraId="36365D64" w14:textId="77777777" w:rsidR="002F1085" w:rsidRPr="0061649B" w:rsidRDefault="002F1085" w:rsidP="00AC4B62">
            <w:pPr>
              <w:pStyle w:val="TAL"/>
              <w:rPr>
                <w:rFonts w:cs="Arial"/>
                <w:szCs w:val="18"/>
              </w:rPr>
            </w:pPr>
            <w:r w:rsidRPr="0061649B">
              <w:rPr>
                <w:rFonts w:cs="Arial"/>
                <w:szCs w:val="18"/>
              </w:rPr>
              <w:t>allowedNFTypes</w:t>
            </w:r>
          </w:p>
        </w:tc>
        <w:tc>
          <w:tcPr>
            <w:tcW w:w="5245" w:type="dxa"/>
          </w:tcPr>
          <w:p w14:paraId="5EA99FEA" w14:textId="77777777" w:rsidR="002F1085" w:rsidRPr="0061649B" w:rsidRDefault="002F1085" w:rsidP="00AC4B62">
            <w:pPr>
              <w:pStyle w:val="TAL"/>
              <w:rPr>
                <w:rFonts w:cs="Arial"/>
                <w:szCs w:val="18"/>
              </w:rPr>
            </w:pPr>
            <w:r w:rsidRPr="0061649B">
              <w:rPr>
                <w:rFonts w:cs="Arial"/>
                <w:szCs w:val="18"/>
              </w:rPr>
              <w:t>This parameter identifies the type of network functions allowed to access the operation of the managed NF service instance.</w:t>
            </w:r>
          </w:p>
          <w:p w14:paraId="2C68C500" w14:textId="77777777" w:rsidR="002F1085" w:rsidRPr="0061649B" w:rsidRDefault="002F1085" w:rsidP="00AC4B62">
            <w:pPr>
              <w:pStyle w:val="TAL"/>
              <w:rPr>
                <w:rFonts w:cs="Arial"/>
                <w:szCs w:val="18"/>
              </w:rPr>
            </w:pPr>
          </w:p>
          <w:p w14:paraId="4A5A678B" w14:textId="77777777" w:rsidR="002F1085" w:rsidRPr="0061649B" w:rsidRDefault="002F1085" w:rsidP="00AC4B62">
            <w:pPr>
              <w:pStyle w:val="TAL"/>
              <w:rPr>
                <w:szCs w:val="18"/>
              </w:rPr>
            </w:pPr>
            <w:r w:rsidRPr="0061649B">
              <w:rPr>
                <w:rFonts w:cs="Arial"/>
                <w:szCs w:val="18"/>
              </w:rPr>
              <w:t>allowedValues: See TS 23.501[22] for NF types</w:t>
            </w:r>
          </w:p>
        </w:tc>
        <w:tc>
          <w:tcPr>
            <w:tcW w:w="1984" w:type="dxa"/>
          </w:tcPr>
          <w:p w14:paraId="09431179" w14:textId="77777777" w:rsidR="002F1085" w:rsidRPr="0061649B" w:rsidRDefault="002F1085" w:rsidP="00AC4B62">
            <w:pPr>
              <w:pStyle w:val="TAL"/>
            </w:pPr>
            <w:r w:rsidRPr="0061649B">
              <w:t>type:  ENUM</w:t>
            </w:r>
          </w:p>
          <w:p w14:paraId="6D01F77E" w14:textId="77777777" w:rsidR="002F1085" w:rsidRPr="0061649B" w:rsidRDefault="002F1085" w:rsidP="00AC4B62">
            <w:pPr>
              <w:pStyle w:val="TAL"/>
            </w:pPr>
            <w:r w:rsidRPr="0061649B">
              <w:t>multiplicity: 1..*</w:t>
            </w:r>
          </w:p>
          <w:p w14:paraId="7F8080E0" w14:textId="77777777" w:rsidR="002F1085" w:rsidRPr="0061649B" w:rsidRDefault="002F1085" w:rsidP="00AC4B62">
            <w:pPr>
              <w:pStyle w:val="TAL"/>
            </w:pPr>
            <w:r w:rsidRPr="0061649B">
              <w:t>isOrdered: False</w:t>
            </w:r>
          </w:p>
          <w:p w14:paraId="7FDD04FC" w14:textId="77777777" w:rsidR="002F1085" w:rsidRPr="0061649B" w:rsidRDefault="002F1085" w:rsidP="00AC4B62">
            <w:pPr>
              <w:pStyle w:val="TAL"/>
            </w:pPr>
            <w:r w:rsidRPr="0061649B">
              <w:t>isUnique: True</w:t>
            </w:r>
          </w:p>
          <w:p w14:paraId="5D15423D" w14:textId="77777777" w:rsidR="002F1085" w:rsidRPr="0061649B" w:rsidRDefault="002F1085" w:rsidP="00AC4B62">
            <w:pPr>
              <w:pStyle w:val="TAL"/>
            </w:pPr>
            <w:r w:rsidRPr="0061649B">
              <w:t>defaultValue: None</w:t>
            </w:r>
          </w:p>
          <w:p w14:paraId="139B0065" w14:textId="77777777" w:rsidR="002F1085" w:rsidRPr="0061649B" w:rsidRDefault="002F1085" w:rsidP="00AC4B62">
            <w:pPr>
              <w:pStyle w:val="TAL"/>
            </w:pPr>
            <w:r w:rsidRPr="0061649B">
              <w:t>isNullable: False</w:t>
            </w:r>
          </w:p>
        </w:tc>
      </w:tr>
      <w:tr w:rsidR="002F1085" w:rsidRPr="00B26339" w14:paraId="555150D2" w14:textId="77777777" w:rsidTr="00AC4B62">
        <w:trPr>
          <w:cantSplit/>
          <w:jc w:val="center"/>
        </w:trPr>
        <w:tc>
          <w:tcPr>
            <w:tcW w:w="2547" w:type="dxa"/>
          </w:tcPr>
          <w:p w14:paraId="6A6798A0" w14:textId="77777777" w:rsidR="002F1085" w:rsidRPr="0061649B" w:rsidRDefault="002F1085" w:rsidP="00AC4B62">
            <w:pPr>
              <w:pStyle w:val="TAL"/>
              <w:rPr>
                <w:rFonts w:cs="Arial"/>
                <w:szCs w:val="18"/>
              </w:rPr>
            </w:pPr>
            <w:r w:rsidRPr="0061649B">
              <w:rPr>
                <w:rFonts w:eastAsia="SimSun" w:cs="Arial"/>
                <w:szCs w:val="18"/>
              </w:rPr>
              <w:t>operationSemantics</w:t>
            </w:r>
          </w:p>
        </w:tc>
        <w:tc>
          <w:tcPr>
            <w:tcW w:w="5245" w:type="dxa"/>
          </w:tcPr>
          <w:p w14:paraId="23572A50" w14:textId="77777777" w:rsidR="002F1085" w:rsidRPr="0061649B" w:rsidRDefault="002F1085" w:rsidP="00AC4B62">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61FF0006" w14:textId="77777777" w:rsidR="002F1085" w:rsidRPr="0061649B" w:rsidRDefault="002F1085" w:rsidP="00AC4B62">
            <w:pPr>
              <w:pStyle w:val="TAL"/>
              <w:rPr>
                <w:szCs w:val="18"/>
              </w:rPr>
            </w:pPr>
          </w:p>
          <w:p w14:paraId="0EB0D288" w14:textId="77777777" w:rsidR="002F1085" w:rsidRPr="0061649B" w:rsidRDefault="002F1085" w:rsidP="00AC4B62">
            <w:pPr>
              <w:pStyle w:val="TAL"/>
              <w:rPr>
                <w:szCs w:val="18"/>
              </w:rPr>
            </w:pPr>
            <w:r w:rsidRPr="0061649B">
              <w:rPr>
                <w:rFonts w:cs="Arial"/>
                <w:szCs w:val="18"/>
              </w:rPr>
              <w:t xml:space="preserve">allowedValues: “Request/Response”, “Subscribe/Notify”. </w:t>
            </w:r>
          </w:p>
        </w:tc>
        <w:tc>
          <w:tcPr>
            <w:tcW w:w="1984" w:type="dxa"/>
          </w:tcPr>
          <w:p w14:paraId="3089518C" w14:textId="77777777" w:rsidR="002F1085" w:rsidRPr="0061649B" w:rsidRDefault="002F1085" w:rsidP="00AC4B62">
            <w:pPr>
              <w:pStyle w:val="TAL"/>
            </w:pPr>
            <w:r w:rsidRPr="0061649B">
              <w:t>type:  ENUM</w:t>
            </w:r>
          </w:p>
          <w:p w14:paraId="1F0A2CCC" w14:textId="77777777" w:rsidR="002F1085" w:rsidRPr="0061649B" w:rsidRDefault="002F1085" w:rsidP="00AC4B62">
            <w:pPr>
              <w:pStyle w:val="TAL"/>
              <w:rPr>
                <w:lang w:eastAsia="zh-CN"/>
              </w:rPr>
            </w:pPr>
            <w:r w:rsidRPr="0061649B">
              <w:t xml:space="preserve">multiplicity: </w:t>
            </w:r>
            <w:r w:rsidRPr="0061649B">
              <w:rPr>
                <w:lang w:eastAsia="zh-CN"/>
              </w:rPr>
              <w:t>1</w:t>
            </w:r>
          </w:p>
          <w:p w14:paraId="646545C7" w14:textId="77777777" w:rsidR="002F1085" w:rsidRPr="0061649B" w:rsidRDefault="002F1085" w:rsidP="00AC4B62">
            <w:pPr>
              <w:pStyle w:val="TAL"/>
            </w:pPr>
            <w:r w:rsidRPr="0061649B">
              <w:t>isOrdered: N/A</w:t>
            </w:r>
          </w:p>
          <w:p w14:paraId="1C32E1ED" w14:textId="77777777" w:rsidR="002F1085" w:rsidRPr="0061649B" w:rsidRDefault="002F1085" w:rsidP="00AC4B62">
            <w:pPr>
              <w:pStyle w:val="TAL"/>
            </w:pPr>
            <w:r w:rsidRPr="0061649B">
              <w:t>isUnique: N/A</w:t>
            </w:r>
          </w:p>
          <w:p w14:paraId="6711F386" w14:textId="77777777" w:rsidR="002F1085" w:rsidRPr="0061649B" w:rsidRDefault="002F1085" w:rsidP="00AC4B62">
            <w:pPr>
              <w:pStyle w:val="TAL"/>
            </w:pPr>
            <w:r w:rsidRPr="0061649B">
              <w:t>defaultValue: None</w:t>
            </w:r>
          </w:p>
          <w:p w14:paraId="36B83EE3" w14:textId="77777777" w:rsidR="002F1085" w:rsidRPr="0061649B" w:rsidRDefault="002F1085" w:rsidP="00AC4B62">
            <w:pPr>
              <w:pStyle w:val="TAL"/>
            </w:pPr>
            <w:r w:rsidRPr="0061649B">
              <w:t>isNullable: False</w:t>
            </w:r>
          </w:p>
        </w:tc>
      </w:tr>
      <w:tr w:rsidR="002F1085" w:rsidRPr="00B26339" w14:paraId="499FA622" w14:textId="77777777" w:rsidTr="00AC4B62">
        <w:trPr>
          <w:cantSplit/>
          <w:jc w:val="center"/>
        </w:trPr>
        <w:tc>
          <w:tcPr>
            <w:tcW w:w="2547" w:type="dxa"/>
          </w:tcPr>
          <w:p w14:paraId="2B9677A2" w14:textId="77777777" w:rsidR="002F1085" w:rsidRPr="0061649B" w:rsidRDefault="002F1085" w:rsidP="00AC4B62">
            <w:pPr>
              <w:pStyle w:val="TAL"/>
              <w:rPr>
                <w:rFonts w:cs="Arial"/>
                <w:szCs w:val="18"/>
              </w:rPr>
            </w:pPr>
            <w:r w:rsidRPr="0061649B">
              <w:rPr>
                <w:rFonts w:eastAsia="SimSun" w:cs="Arial"/>
                <w:szCs w:val="18"/>
              </w:rPr>
              <w:t>sAP</w:t>
            </w:r>
          </w:p>
        </w:tc>
        <w:tc>
          <w:tcPr>
            <w:tcW w:w="5245" w:type="dxa"/>
          </w:tcPr>
          <w:p w14:paraId="4678588B" w14:textId="77777777" w:rsidR="002F1085" w:rsidRPr="0061649B" w:rsidRDefault="002F1085" w:rsidP="00AC4B62">
            <w:pPr>
              <w:pStyle w:val="TAL"/>
              <w:rPr>
                <w:szCs w:val="18"/>
              </w:rPr>
            </w:pPr>
            <w:r w:rsidRPr="0061649B">
              <w:rPr>
                <w:szCs w:val="18"/>
              </w:rPr>
              <w:t>This parameter specifies the service access point of the managed NF service instance.</w:t>
            </w:r>
          </w:p>
          <w:p w14:paraId="11E9AC68" w14:textId="77777777" w:rsidR="002F1085" w:rsidRPr="0061649B" w:rsidRDefault="002F1085" w:rsidP="00AC4B62">
            <w:pPr>
              <w:pStyle w:val="TAL"/>
              <w:rPr>
                <w:szCs w:val="18"/>
              </w:rPr>
            </w:pPr>
          </w:p>
          <w:p w14:paraId="4C87D870" w14:textId="77777777" w:rsidR="002F1085" w:rsidRPr="0061649B" w:rsidRDefault="002F1085" w:rsidP="00AC4B62">
            <w:pPr>
              <w:pStyle w:val="TAL"/>
              <w:rPr>
                <w:szCs w:val="18"/>
              </w:rPr>
            </w:pPr>
            <w:r w:rsidRPr="0061649B">
              <w:rPr>
                <w:rFonts w:cs="Arial"/>
                <w:szCs w:val="18"/>
              </w:rPr>
              <w:t>allowedValues: N/A</w:t>
            </w:r>
          </w:p>
        </w:tc>
        <w:tc>
          <w:tcPr>
            <w:tcW w:w="1984" w:type="dxa"/>
          </w:tcPr>
          <w:p w14:paraId="1287258B" w14:textId="77777777" w:rsidR="002F1085" w:rsidRPr="0061649B" w:rsidRDefault="002F1085" w:rsidP="00AC4B62">
            <w:pPr>
              <w:pStyle w:val="TAL"/>
            </w:pPr>
            <w:r w:rsidRPr="0061649B">
              <w:t>type: SAP</w:t>
            </w:r>
          </w:p>
          <w:p w14:paraId="65B80BB4" w14:textId="77777777" w:rsidR="002F1085" w:rsidRPr="0061649B" w:rsidRDefault="002F1085" w:rsidP="00AC4B62">
            <w:pPr>
              <w:pStyle w:val="TAL"/>
            </w:pPr>
            <w:r w:rsidRPr="0061649B">
              <w:t>multiplicity: 1</w:t>
            </w:r>
          </w:p>
          <w:p w14:paraId="60A5D9CC" w14:textId="77777777" w:rsidR="002F1085" w:rsidRPr="0061649B" w:rsidRDefault="002F1085" w:rsidP="00AC4B62">
            <w:pPr>
              <w:pStyle w:val="TAL"/>
            </w:pPr>
            <w:r w:rsidRPr="0061649B">
              <w:t>isOrdered: N/A</w:t>
            </w:r>
          </w:p>
          <w:p w14:paraId="55A1460B" w14:textId="77777777" w:rsidR="002F1085" w:rsidRPr="0061649B" w:rsidRDefault="002F1085" w:rsidP="00AC4B62">
            <w:pPr>
              <w:pStyle w:val="TAL"/>
            </w:pPr>
            <w:r w:rsidRPr="0061649B">
              <w:t>isUnique: N/A</w:t>
            </w:r>
          </w:p>
          <w:p w14:paraId="2708F328" w14:textId="77777777" w:rsidR="002F1085" w:rsidRPr="0061649B" w:rsidRDefault="002F1085" w:rsidP="00AC4B62">
            <w:pPr>
              <w:pStyle w:val="TAL"/>
            </w:pPr>
            <w:r w:rsidRPr="0061649B">
              <w:t>defaultValue: None</w:t>
            </w:r>
          </w:p>
          <w:p w14:paraId="1D65133C" w14:textId="77777777" w:rsidR="002F1085" w:rsidRPr="0061649B" w:rsidRDefault="002F1085" w:rsidP="00AC4B62">
            <w:pPr>
              <w:pStyle w:val="TAL"/>
            </w:pPr>
            <w:r w:rsidRPr="0061649B">
              <w:t>isNullable: False</w:t>
            </w:r>
          </w:p>
        </w:tc>
      </w:tr>
      <w:tr w:rsidR="002F1085" w:rsidRPr="00B26339" w14:paraId="2B84EE12" w14:textId="77777777" w:rsidTr="00AC4B62">
        <w:trPr>
          <w:cantSplit/>
          <w:jc w:val="center"/>
        </w:trPr>
        <w:tc>
          <w:tcPr>
            <w:tcW w:w="2547" w:type="dxa"/>
          </w:tcPr>
          <w:p w14:paraId="0CB54F2E" w14:textId="77777777" w:rsidR="002F1085" w:rsidRPr="0061649B" w:rsidRDefault="002F1085" w:rsidP="00AC4B62">
            <w:pPr>
              <w:pStyle w:val="TAL"/>
              <w:rPr>
                <w:rFonts w:cs="Arial"/>
                <w:szCs w:val="18"/>
              </w:rPr>
            </w:pPr>
            <w:r w:rsidRPr="0061649B">
              <w:rPr>
                <w:rFonts w:eastAsia="SimSun" w:cs="Arial"/>
                <w:szCs w:val="18"/>
              </w:rPr>
              <w:t>host</w:t>
            </w:r>
          </w:p>
        </w:tc>
        <w:tc>
          <w:tcPr>
            <w:tcW w:w="5245" w:type="dxa"/>
          </w:tcPr>
          <w:p w14:paraId="22AB4F9C" w14:textId="77777777" w:rsidR="002F1085" w:rsidRPr="0061649B" w:rsidRDefault="002F1085" w:rsidP="00AC4B6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119DA7B" w14:textId="77777777" w:rsidR="002F1085" w:rsidRPr="0061649B" w:rsidRDefault="002F1085" w:rsidP="00AC4B62">
            <w:pPr>
              <w:pStyle w:val="TAL"/>
              <w:rPr>
                <w:szCs w:val="18"/>
              </w:rPr>
            </w:pPr>
          </w:p>
          <w:p w14:paraId="77DF6D1B" w14:textId="77777777" w:rsidR="002F1085" w:rsidRPr="0061649B" w:rsidRDefault="002F1085" w:rsidP="00AC4B62">
            <w:pPr>
              <w:pStyle w:val="TAL"/>
              <w:rPr>
                <w:szCs w:val="18"/>
              </w:rPr>
            </w:pPr>
            <w:r w:rsidRPr="0061649B">
              <w:rPr>
                <w:szCs w:val="18"/>
              </w:rPr>
              <w:t>allowedValues: N/A</w:t>
            </w:r>
          </w:p>
        </w:tc>
        <w:tc>
          <w:tcPr>
            <w:tcW w:w="1984" w:type="dxa"/>
          </w:tcPr>
          <w:p w14:paraId="5169AF80" w14:textId="77777777" w:rsidR="002F1085" w:rsidRPr="0061649B" w:rsidRDefault="002F1085" w:rsidP="00AC4B62">
            <w:pPr>
              <w:pStyle w:val="TAL"/>
            </w:pPr>
            <w:r w:rsidRPr="0061649B">
              <w:t>type: String</w:t>
            </w:r>
          </w:p>
          <w:p w14:paraId="5E7EA3BB" w14:textId="77777777" w:rsidR="002F1085" w:rsidRPr="0061649B" w:rsidRDefault="002F1085" w:rsidP="00AC4B62">
            <w:pPr>
              <w:pStyle w:val="TAL"/>
            </w:pPr>
            <w:r w:rsidRPr="0061649B">
              <w:t>multiplicity: 1</w:t>
            </w:r>
          </w:p>
          <w:p w14:paraId="3B5C1BCB" w14:textId="77777777" w:rsidR="002F1085" w:rsidRPr="0061649B" w:rsidRDefault="002F1085" w:rsidP="00AC4B62">
            <w:pPr>
              <w:pStyle w:val="TAL"/>
            </w:pPr>
            <w:r w:rsidRPr="0061649B">
              <w:t>isOrdered: N/A</w:t>
            </w:r>
          </w:p>
          <w:p w14:paraId="57A312F0" w14:textId="77777777" w:rsidR="002F1085" w:rsidRPr="0061649B" w:rsidRDefault="002F1085" w:rsidP="00AC4B62">
            <w:pPr>
              <w:pStyle w:val="TAL"/>
            </w:pPr>
            <w:r w:rsidRPr="0061649B">
              <w:t>isUnique: N/A</w:t>
            </w:r>
          </w:p>
          <w:p w14:paraId="261A5303" w14:textId="77777777" w:rsidR="002F1085" w:rsidRPr="0061649B" w:rsidRDefault="002F1085" w:rsidP="00AC4B62">
            <w:pPr>
              <w:pStyle w:val="TAL"/>
            </w:pPr>
            <w:r w:rsidRPr="0061649B">
              <w:t>defaultValue: None</w:t>
            </w:r>
          </w:p>
          <w:p w14:paraId="5AEF5B0D" w14:textId="77777777" w:rsidR="002F1085" w:rsidRPr="0061649B" w:rsidRDefault="002F1085" w:rsidP="00AC4B62">
            <w:pPr>
              <w:pStyle w:val="TAL"/>
            </w:pPr>
            <w:r w:rsidRPr="0061649B">
              <w:t>isNullable: False</w:t>
            </w:r>
          </w:p>
        </w:tc>
      </w:tr>
      <w:tr w:rsidR="002F1085" w:rsidRPr="00B26339" w14:paraId="7F74C4BA" w14:textId="77777777" w:rsidTr="00AC4B62">
        <w:trPr>
          <w:cantSplit/>
          <w:jc w:val="center"/>
        </w:trPr>
        <w:tc>
          <w:tcPr>
            <w:tcW w:w="2547" w:type="dxa"/>
          </w:tcPr>
          <w:p w14:paraId="25ADF50B" w14:textId="77777777" w:rsidR="002F1085" w:rsidRPr="0061649B" w:rsidRDefault="002F1085" w:rsidP="00AC4B62">
            <w:pPr>
              <w:pStyle w:val="TAL"/>
              <w:rPr>
                <w:rFonts w:cs="Arial"/>
                <w:szCs w:val="18"/>
              </w:rPr>
            </w:pPr>
            <w:r w:rsidRPr="0061649B">
              <w:rPr>
                <w:rFonts w:cs="Arial"/>
                <w:szCs w:val="18"/>
              </w:rPr>
              <w:t>port</w:t>
            </w:r>
          </w:p>
        </w:tc>
        <w:tc>
          <w:tcPr>
            <w:tcW w:w="5245" w:type="dxa"/>
          </w:tcPr>
          <w:p w14:paraId="1D9E6BEF" w14:textId="77777777" w:rsidR="002F1085" w:rsidRPr="0061649B" w:rsidRDefault="002F1085" w:rsidP="00AC4B6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619F677F" w14:textId="77777777" w:rsidR="002F1085" w:rsidRPr="0061649B" w:rsidRDefault="002F1085" w:rsidP="00AC4B62">
            <w:pPr>
              <w:spacing w:after="0"/>
              <w:rPr>
                <w:rFonts w:ascii="Arial" w:hAnsi="Arial" w:cs="Arial"/>
                <w:sz w:val="18"/>
                <w:szCs w:val="18"/>
              </w:rPr>
            </w:pPr>
          </w:p>
          <w:p w14:paraId="3B524B67" w14:textId="77777777" w:rsidR="002F1085" w:rsidRPr="0061649B" w:rsidRDefault="002F1085" w:rsidP="00AC4B62">
            <w:pPr>
              <w:spacing w:after="0"/>
            </w:pPr>
            <w:r w:rsidRPr="0061649B">
              <w:rPr>
                <w:rFonts w:ascii="Arial" w:hAnsi="Arial" w:cs="Arial"/>
                <w:sz w:val="18"/>
                <w:szCs w:val="18"/>
              </w:rPr>
              <w:t>allowedValues: 1 - 65535</w:t>
            </w:r>
          </w:p>
        </w:tc>
        <w:tc>
          <w:tcPr>
            <w:tcW w:w="1984" w:type="dxa"/>
          </w:tcPr>
          <w:p w14:paraId="5F238735" w14:textId="77777777" w:rsidR="002F1085" w:rsidRPr="0061649B" w:rsidRDefault="002F1085" w:rsidP="00AC4B62">
            <w:pPr>
              <w:pStyle w:val="TAL"/>
            </w:pPr>
            <w:r w:rsidRPr="0061649B">
              <w:t>type: Integer</w:t>
            </w:r>
          </w:p>
          <w:p w14:paraId="7106DF75" w14:textId="77777777" w:rsidR="002F1085" w:rsidRPr="0061649B" w:rsidRDefault="002F1085" w:rsidP="00AC4B62">
            <w:pPr>
              <w:pStyle w:val="TAL"/>
            </w:pPr>
            <w:r w:rsidRPr="0061649B">
              <w:t>multiplicity: 1</w:t>
            </w:r>
          </w:p>
          <w:p w14:paraId="2FB7783A" w14:textId="77777777" w:rsidR="002F1085" w:rsidRPr="0061649B" w:rsidRDefault="002F1085" w:rsidP="00AC4B62">
            <w:pPr>
              <w:pStyle w:val="TAL"/>
            </w:pPr>
            <w:r w:rsidRPr="0061649B">
              <w:t>isOrdered: N/A</w:t>
            </w:r>
          </w:p>
          <w:p w14:paraId="2C8C1220" w14:textId="77777777" w:rsidR="002F1085" w:rsidRPr="0061649B" w:rsidRDefault="002F1085" w:rsidP="00AC4B62">
            <w:pPr>
              <w:pStyle w:val="TAL"/>
            </w:pPr>
            <w:r w:rsidRPr="0061649B">
              <w:t>isUnique: N/A</w:t>
            </w:r>
          </w:p>
          <w:p w14:paraId="14A0334A" w14:textId="77777777" w:rsidR="002F1085" w:rsidRPr="0061649B" w:rsidRDefault="002F1085" w:rsidP="00AC4B62">
            <w:pPr>
              <w:pStyle w:val="TAL"/>
            </w:pPr>
            <w:r w:rsidRPr="0061649B">
              <w:t>defaultValue: None</w:t>
            </w:r>
          </w:p>
          <w:p w14:paraId="60DC534E" w14:textId="77777777" w:rsidR="002F1085" w:rsidRPr="0061649B" w:rsidRDefault="002F1085" w:rsidP="00AC4B62">
            <w:pPr>
              <w:pStyle w:val="TAL"/>
            </w:pPr>
            <w:r w:rsidRPr="0061649B">
              <w:t>isNullable: False</w:t>
            </w:r>
          </w:p>
        </w:tc>
      </w:tr>
      <w:tr w:rsidR="002F1085" w:rsidRPr="00B26339" w14:paraId="38573484" w14:textId="77777777" w:rsidTr="00AC4B62">
        <w:trPr>
          <w:cantSplit/>
          <w:jc w:val="center"/>
        </w:trPr>
        <w:tc>
          <w:tcPr>
            <w:tcW w:w="2547" w:type="dxa"/>
          </w:tcPr>
          <w:p w14:paraId="3DAC1B44" w14:textId="77777777" w:rsidR="002F1085" w:rsidRPr="00202D71" w:rsidRDefault="002F1085" w:rsidP="00AC4B62">
            <w:pPr>
              <w:pStyle w:val="TAL"/>
              <w:rPr>
                <w:rFonts w:cs="Arial"/>
                <w:szCs w:val="18"/>
              </w:rPr>
            </w:pPr>
            <w:r w:rsidRPr="0061649B">
              <w:rPr>
                <w:rFonts w:cs="Arial"/>
                <w:szCs w:val="18"/>
              </w:rPr>
              <w:t>usageStat</w:t>
            </w:r>
            <w:r w:rsidRPr="00202D71">
              <w:rPr>
                <w:rFonts w:cs="Arial"/>
                <w:szCs w:val="18"/>
              </w:rPr>
              <w:t>e</w:t>
            </w:r>
          </w:p>
        </w:tc>
        <w:tc>
          <w:tcPr>
            <w:tcW w:w="5245" w:type="dxa"/>
          </w:tcPr>
          <w:p w14:paraId="0E9ED7BF" w14:textId="77777777" w:rsidR="002F1085" w:rsidRPr="0061649B" w:rsidRDefault="002F1085" w:rsidP="00AC4B6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EC77E45" w14:textId="77777777" w:rsidR="002F1085" w:rsidRPr="0061649B" w:rsidRDefault="002F1085" w:rsidP="00AC4B62">
            <w:pPr>
              <w:pStyle w:val="TAL"/>
              <w:rPr>
                <w:szCs w:val="18"/>
              </w:rPr>
            </w:pPr>
          </w:p>
          <w:p w14:paraId="46440CA2" w14:textId="77777777" w:rsidR="002F1085" w:rsidRPr="0061649B" w:rsidRDefault="002F1085" w:rsidP="00AC4B62">
            <w:pPr>
              <w:pStyle w:val="TAL"/>
              <w:keepNext w:val="0"/>
              <w:rPr>
                <w:szCs w:val="18"/>
              </w:rPr>
            </w:pPr>
            <w:r w:rsidRPr="0061649B">
              <w:rPr>
                <w:rFonts w:cs="Arial"/>
                <w:szCs w:val="18"/>
              </w:rPr>
              <w:t xml:space="preserve">allowedValues: </w:t>
            </w:r>
            <w:r w:rsidRPr="0061649B">
              <w:rPr>
                <w:szCs w:val="18"/>
              </w:rPr>
              <w:t>"IDLE", "ACTIVE", "BUSY".</w:t>
            </w:r>
          </w:p>
          <w:p w14:paraId="3BA58E86" w14:textId="77777777" w:rsidR="002F1085" w:rsidRPr="0061649B" w:rsidRDefault="002F1085" w:rsidP="00AC4B62">
            <w:pPr>
              <w:pStyle w:val="TAL"/>
              <w:rPr>
                <w:szCs w:val="18"/>
              </w:rPr>
            </w:pPr>
            <w:r w:rsidRPr="0061649B">
              <w:rPr>
                <w:rFonts w:cs="Arial"/>
                <w:szCs w:val="18"/>
              </w:rPr>
              <w:t>The meaning of these values is as defined in 3GPP TS 28.625 [21] and ITU-T X.731 [19].</w:t>
            </w:r>
          </w:p>
        </w:tc>
        <w:tc>
          <w:tcPr>
            <w:tcW w:w="1984" w:type="dxa"/>
          </w:tcPr>
          <w:p w14:paraId="59598531" w14:textId="77777777" w:rsidR="002F1085" w:rsidRPr="0061649B" w:rsidRDefault="002F1085" w:rsidP="00AC4B62">
            <w:pPr>
              <w:pStyle w:val="TAL"/>
            </w:pPr>
            <w:r w:rsidRPr="0061649B">
              <w:t>type: ENUM</w:t>
            </w:r>
          </w:p>
          <w:p w14:paraId="5A5792D3" w14:textId="77777777" w:rsidR="002F1085" w:rsidRPr="0061649B" w:rsidRDefault="002F1085" w:rsidP="00AC4B62">
            <w:pPr>
              <w:pStyle w:val="TAL"/>
            </w:pPr>
            <w:r w:rsidRPr="0061649B">
              <w:t>multiplicity: 1</w:t>
            </w:r>
          </w:p>
          <w:p w14:paraId="6CA88350" w14:textId="77777777" w:rsidR="002F1085" w:rsidRPr="0061649B" w:rsidRDefault="002F1085" w:rsidP="00AC4B62">
            <w:pPr>
              <w:pStyle w:val="TAL"/>
            </w:pPr>
            <w:r w:rsidRPr="0061649B">
              <w:t>isOrdered: N/A</w:t>
            </w:r>
          </w:p>
          <w:p w14:paraId="17C28C07" w14:textId="77777777" w:rsidR="002F1085" w:rsidRPr="0061649B" w:rsidRDefault="002F1085" w:rsidP="00AC4B62">
            <w:pPr>
              <w:pStyle w:val="TAL"/>
            </w:pPr>
            <w:r w:rsidRPr="0061649B">
              <w:t>isUnique: N/A</w:t>
            </w:r>
          </w:p>
          <w:p w14:paraId="1D8294AE" w14:textId="77777777" w:rsidR="002F1085" w:rsidRPr="0061649B" w:rsidRDefault="002F1085" w:rsidP="00AC4B62">
            <w:pPr>
              <w:pStyle w:val="TAL"/>
            </w:pPr>
            <w:r w:rsidRPr="0061649B">
              <w:t>defaultValue: None</w:t>
            </w:r>
          </w:p>
          <w:p w14:paraId="358E8A2A" w14:textId="77777777" w:rsidR="002F1085" w:rsidRPr="0061649B" w:rsidRDefault="002F1085" w:rsidP="00AC4B62">
            <w:pPr>
              <w:pStyle w:val="TAL"/>
            </w:pPr>
            <w:r w:rsidRPr="0061649B">
              <w:t>isNullable: False</w:t>
            </w:r>
          </w:p>
        </w:tc>
      </w:tr>
      <w:tr w:rsidR="002F1085" w:rsidRPr="00B26339" w14:paraId="18AA9E49" w14:textId="77777777" w:rsidTr="00AC4B62">
        <w:trPr>
          <w:cantSplit/>
          <w:jc w:val="center"/>
        </w:trPr>
        <w:tc>
          <w:tcPr>
            <w:tcW w:w="2547" w:type="dxa"/>
          </w:tcPr>
          <w:p w14:paraId="04867BD5" w14:textId="77777777" w:rsidR="002F1085" w:rsidRPr="0061649B" w:rsidRDefault="002F1085" w:rsidP="00AC4B62">
            <w:pPr>
              <w:pStyle w:val="TAL"/>
              <w:rPr>
                <w:rFonts w:cs="Arial"/>
                <w:szCs w:val="18"/>
              </w:rPr>
            </w:pPr>
            <w:r w:rsidRPr="0061649B">
              <w:rPr>
                <w:rFonts w:cs="Arial"/>
                <w:szCs w:val="18"/>
              </w:rPr>
              <w:t>registrationState</w:t>
            </w:r>
          </w:p>
        </w:tc>
        <w:tc>
          <w:tcPr>
            <w:tcW w:w="5245" w:type="dxa"/>
          </w:tcPr>
          <w:p w14:paraId="36493F9F" w14:textId="77777777" w:rsidR="002F1085" w:rsidRPr="0061649B" w:rsidRDefault="002F1085" w:rsidP="00AC4B62">
            <w:pPr>
              <w:pStyle w:val="TAL"/>
              <w:rPr>
                <w:rFonts w:cs="Arial"/>
                <w:szCs w:val="18"/>
              </w:rPr>
            </w:pPr>
            <w:r w:rsidRPr="0061649B">
              <w:rPr>
                <w:rFonts w:cs="Arial"/>
                <w:szCs w:val="18"/>
              </w:rPr>
              <w:t>This parameter defines the registration status of the managed NF service instance.</w:t>
            </w:r>
          </w:p>
          <w:p w14:paraId="331A74CE" w14:textId="77777777" w:rsidR="002F1085" w:rsidRPr="0061649B" w:rsidRDefault="002F1085" w:rsidP="00AC4B62">
            <w:pPr>
              <w:pStyle w:val="TAL"/>
              <w:rPr>
                <w:rFonts w:cs="Arial"/>
                <w:szCs w:val="18"/>
              </w:rPr>
            </w:pPr>
          </w:p>
          <w:p w14:paraId="18FFC59A" w14:textId="77777777" w:rsidR="002F1085" w:rsidRPr="0061649B" w:rsidRDefault="002F1085" w:rsidP="00AC4B62">
            <w:pPr>
              <w:pStyle w:val="TAL"/>
              <w:rPr>
                <w:szCs w:val="18"/>
              </w:rPr>
            </w:pPr>
            <w:r w:rsidRPr="0061649B">
              <w:rPr>
                <w:rFonts w:cs="Arial"/>
                <w:szCs w:val="18"/>
              </w:rPr>
              <w:t>allowedValues: "Registered", "Deregistered".</w:t>
            </w:r>
          </w:p>
        </w:tc>
        <w:tc>
          <w:tcPr>
            <w:tcW w:w="1984" w:type="dxa"/>
          </w:tcPr>
          <w:p w14:paraId="274C525B" w14:textId="77777777" w:rsidR="002F1085" w:rsidRPr="0061649B" w:rsidRDefault="002F1085" w:rsidP="00AC4B62">
            <w:pPr>
              <w:pStyle w:val="TAL"/>
            </w:pPr>
            <w:r w:rsidRPr="0061649B">
              <w:t>type: ENUM</w:t>
            </w:r>
          </w:p>
          <w:p w14:paraId="36002362" w14:textId="77777777" w:rsidR="002F1085" w:rsidRPr="0061649B" w:rsidRDefault="002F1085" w:rsidP="00AC4B62">
            <w:pPr>
              <w:pStyle w:val="TAL"/>
            </w:pPr>
            <w:r w:rsidRPr="0061649B">
              <w:t>multiplicity: 1</w:t>
            </w:r>
          </w:p>
          <w:p w14:paraId="3E5A3487" w14:textId="77777777" w:rsidR="002F1085" w:rsidRPr="0061649B" w:rsidRDefault="002F1085" w:rsidP="00AC4B62">
            <w:pPr>
              <w:pStyle w:val="TAL"/>
            </w:pPr>
            <w:r w:rsidRPr="0061649B">
              <w:t>isOrdered: N/A</w:t>
            </w:r>
          </w:p>
          <w:p w14:paraId="259DF54A" w14:textId="77777777" w:rsidR="002F1085" w:rsidRPr="0061649B" w:rsidRDefault="002F1085" w:rsidP="00AC4B62">
            <w:pPr>
              <w:pStyle w:val="TAL"/>
            </w:pPr>
            <w:r w:rsidRPr="0061649B">
              <w:t>isUnique: N/A</w:t>
            </w:r>
          </w:p>
          <w:p w14:paraId="37D7CDFB" w14:textId="77777777" w:rsidR="002F1085" w:rsidRPr="0061649B" w:rsidRDefault="002F1085" w:rsidP="00AC4B62">
            <w:pPr>
              <w:pStyle w:val="TAL"/>
            </w:pPr>
            <w:r w:rsidRPr="0061649B">
              <w:t>defaultValue: Deregistered</w:t>
            </w:r>
          </w:p>
          <w:p w14:paraId="6D05F591" w14:textId="77777777" w:rsidR="002F1085" w:rsidRPr="0061649B" w:rsidRDefault="002F1085" w:rsidP="00AC4B62">
            <w:pPr>
              <w:pStyle w:val="TAL"/>
            </w:pPr>
            <w:r w:rsidRPr="0061649B">
              <w:t>isNullable: False</w:t>
            </w:r>
          </w:p>
        </w:tc>
      </w:tr>
      <w:tr w:rsidR="002F1085" w:rsidRPr="00B26339" w14:paraId="0EF1456C" w14:textId="77777777" w:rsidTr="00AC4B62">
        <w:trPr>
          <w:cantSplit/>
          <w:jc w:val="center"/>
        </w:trPr>
        <w:tc>
          <w:tcPr>
            <w:tcW w:w="2547" w:type="dxa"/>
          </w:tcPr>
          <w:p w14:paraId="64870B7E" w14:textId="77777777" w:rsidR="002F1085" w:rsidRPr="0061649B" w:rsidRDefault="002F1085" w:rsidP="00AC4B62">
            <w:pPr>
              <w:pStyle w:val="TAL"/>
              <w:rPr>
                <w:rFonts w:cs="Arial"/>
                <w:szCs w:val="18"/>
              </w:rPr>
            </w:pPr>
            <w:r w:rsidRPr="00B940D8">
              <w:rPr>
                <w:rFonts w:cs="Arial"/>
                <w:szCs w:val="18"/>
              </w:rPr>
              <w:t>jobRef</w:t>
            </w:r>
          </w:p>
        </w:tc>
        <w:tc>
          <w:tcPr>
            <w:tcW w:w="5245" w:type="dxa"/>
          </w:tcPr>
          <w:p w14:paraId="2BD0CAB9" w14:textId="77777777" w:rsidR="002F1085" w:rsidRPr="00B940D8" w:rsidRDefault="002F1085" w:rsidP="00AC4B62">
            <w:pPr>
              <w:pStyle w:val="TAL"/>
              <w:rPr>
                <w:rFonts w:cs="Arial"/>
                <w:szCs w:val="18"/>
              </w:rPr>
            </w:pPr>
            <w:r w:rsidRPr="00B940D8">
              <w:rPr>
                <w:rFonts w:cs="Arial"/>
                <w:szCs w:val="18"/>
              </w:rPr>
              <w:t>Object instance of the "PerfMetricJob" or "TraceJob" that produced the file.</w:t>
            </w:r>
          </w:p>
          <w:p w14:paraId="03FDEEE8" w14:textId="77777777" w:rsidR="002F1085" w:rsidRPr="00B940D8" w:rsidRDefault="002F1085" w:rsidP="00AC4B62">
            <w:pPr>
              <w:pStyle w:val="TAL"/>
              <w:rPr>
                <w:rFonts w:cs="Arial"/>
                <w:szCs w:val="18"/>
              </w:rPr>
            </w:pPr>
          </w:p>
          <w:p w14:paraId="3FC2E9A3" w14:textId="77777777" w:rsidR="002F1085" w:rsidRPr="0061649B" w:rsidRDefault="002F1085" w:rsidP="00AC4B62">
            <w:pPr>
              <w:pStyle w:val="TAL"/>
              <w:rPr>
                <w:rFonts w:cs="Arial"/>
                <w:szCs w:val="18"/>
              </w:rPr>
            </w:pPr>
            <w:r w:rsidRPr="00B940D8">
              <w:rPr>
                <w:szCs w:val="18"/>
              </w:rPr>
              <w:t>allowedValues: NA</w:t>
            </w:r>
          </w:p>
        </w:tc>
        <w:tc>
          <w:tcPr>
            <w:tcW w:w="1984" w:type="dxa"/>
          </w:tcPr>
          <w:p w14:paraId="3389E443"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Type: Dn</w:t>
            </w:r>
          </w:p>
          <w:p w14:paraId="4C06B435"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multiplicity: 0..*</w:t>
            </w:r>
          </w:p>
          <w:p w14:paraId="383C353D"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isOrdered: False</w:t>
            </w:r>
          </w:p>
          <w:p w14:paraId="78D332C8"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True</w:t>
            </w:r>
          </w:p>
          <w:p w14:paraId="595029C0"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735E97C5" w14:textId="77777777" w:rsidR="002F1085" w:rsidRPr="0061649B" w:rsidRDefault="002F1085" w:rsidP="00AC4B62">
            <w:pPr>
              <w:pStyle w:val="TAL"/>
            </w:pPr>
            <w:r w:rsidRPr="00B940D8">
              <w:rPr>
                <w:rFonts w:cs="Arial"/>
                <w:szCs w:val="18"/>
              </w:rPr>
              <w:t>isNullable: False</w:t>
            </w:r>
          </w:p>
        </w:tc>
      </w:tr>
      <w:tr w:rsidR="002F1085" w:rsidRPr="00B26339" w14:paraId="784A1F36" w14:textId="77777777" w:rsidTr="00AC4B62">
        <w:trPr>
          <w:cantSplit/>
          <w:jc w:val="center"/>
        </w:trPr>
        <w:tc>
          <w:tcPr>
            <w:tcW w:w="2547" w:type="dxa"/>
          </w:tcPr>
          <w:p w14:paraId="59010697" w14:textId="77777777" w:rsidR="002F1085" w:rsidRPr="00202D71" w:rsidRDefault="002F1085" w:rsidP="00AC4B62">
            <w:pPr>
              <w:pStyle w:val="TAL"/>
              <w:rPr>
                <w:rFonts w:cs="Arial"/>
                <w:szCs w:val="18"/>
              </w:rPr>
            </w:pPr>
            <w:r w:rsidRPr="0061649B">
              <w:rPr>
                <w:rFonts w:cs="Arial"/>
                <w:color w:val="000000"/>
                <w:szCs w:val="18"/>
              </w:rPr>
              <w:t>jobId</w:t>
            </w:r>
          </w:p>
        </w:tc>
        <w:tc>
          <w:tcPr>
            <w:tcW w:w="5245" w:type="dxa"/>
          </w:tcPr>
          <w:p w14:paraId="1766BE34" w14:textId="77777777" w:rsidR="002F1085" w:rsidRPr="0061649B" w:rsidRDefault="002F1085" w:rsidP="00AC4B6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5B9B8138" w14:textId="77777777" w:rsidR="002F1085" w:rsidRPr="0061649B" w:rsidRDefault="002F1085" w:rsidP="00AC4B62">
            <w:pPr>
              <w:pStyle w:val="TAL"/>
            </w:pPr>
            <w:r w:rsidRPr="0061649B">
              <w:t>type: String</w:t>
            </w:r>
          </w:p>
          <w:p w14:paraId="77B92140" w14:textId="77777777" w:rsidR="002F1085" w:rsidRPr="0061649B" w:rsidRDefault="002F1085" w:rsidP="00AC4B62">
            <w:pPr>
              <w:pStyle w:val="TAL"/>
            </w:pPr>
            <w:r w:rsidRPr="0061649B">
              <w:t>multiplicity: 0..1</w:t>
            </w:r>
          </w:p>
          <w:p w14:paraId="143D8146" w14:textId="77777777" w:rsidR="002F1085" w:rsidRPr="0061649B" w:rsidRDefault="002F1085" w:rsidP="00AC4B62">
            <w:pPr>
              <w:pStyle w:val="TAL"/>
            </w:pPr>
            <w:r w:rsidRPr="0061649B">
              <w:t>isOrdered: N/A</w:t>
            </w:r>
          </w:p>
          <w:p w14:paraId="169518FF" w14:textId="77777777" w:rsidR="002F1085" w:rsidRPr="0061649B" w:rsidRDefault="002F1085" w:rsidP="00AC4B62">
            <w:pPr>
              <w:pStyle w:val="TAL"/>
            </w:pPr>
            <w:r w:rsidRPr="0061649B">
              <w:t>isUnique: N/A</w:t>
            </w:r>
          </w:p>
          <w:p w14:paraId="70ECBBCF" w14:textId="77777777" w:rsidR="002F1085" w:rsidRPr="0061649B" w:rsidRDefault="002F1085" w:rsidP="00AC4B62">
            <w:pPr>
              <w:pStyle w:val="TAL"/>
            </w:pPr>
            <w:r w:rsidRPr="0061649B">
              <w:t>defaultValue: None</w:t>
            </w:r>
          </w:p>
          <w:p w14:paraId="44EDF7D9" w14:textId="77777777" w:rsidR="002F1085" w:rsidRPr="0061649B" w:rsidRDefault="002F1085" w:rsidP="00AC4B62">
            <w:pPr>
              <w:pStyle w:val="TAL"/>
            </w:pPr>
            <w:r w:rsidRPr="0061649B">
              <w:t>isNullable: False</w:t>
            </w:r>
          </w:p>
        </w:tc>
      </w:tr>
      <w:tr w:rsidR="002F1085" w:rsidRPr="00B26339" w14:paraId="55F07A05" w14:textId="77777777" w:rsidTr="00AC4B62">
        <w:trPr>
          <w:cantSplit/>
          <w:jc w:val="center"/>
        </w:trPr>
        <w:tc>
          <w:tcPr>
            <w:tcW w:w="2547" w:type="dxa"/>
          </w:tcPr>
          <w:p w14:paraId="4E9C6396" w14:textId="77777777" w:rsidR="002F1085" w:rsidRPr="00202D71" w:rsidRDefault="002F1085" w:rsidP="00AC4B62">
            <w:pPr>
              <w:pStyle w:val="TAL"/>
              <w:rPr>
                <w:rFonts w:cs="Arial"/>
                <w:szCs w:val="18"/>
              </w:rPr>
            </w:pPr>
            <w:r w:rsidRPr="0061649B">
              <w:rPr>
                <w:rFonts w:cs="Arial"/>
                <w:szCs w:val="18"/>
              </w:rPr>
              <w:t>granularityPeriod</w:t>
            </w:r>
          </w:p>
        </w:tc>
        <w:tc>
          <w:tcPr>
            <w:tcW w:w="5245" w:type="dxa"/>
          </w:tcPr>
          <w:p w14:paraId="60A54CD4" w14:textId="77777777" w:rsidR="002F1085" w:rsidRPr="0061649B" w:rsidRDefault="002F1085" w:rsidP="00AC4B62">
            <w:pPr>
              <w:pStyle w:val="TAL"/>
              <w:rPr>
                <w:szCs w:val="18"/>
              </w:rPr>
            </w:pPr>
            <w:r w:rsidRPr="0061649B">
              <w:rPr>
                <w:szCs w:val="18"/>
              </w:rPr>
              <w:t>Granularity period used to produce measurements. The period is defined in seconds.</w:t>
            </w:r>
          </w:p>
          <w:p w14:paraId="40814AF7" w14:textId="77777777" w:rsidR="002F1085" w:rsidRPr="0061649B" w:rsidRDefault="002F1085" w:rsidP="00AC4B62">
            <w:pPr>
              <w:pStyle w:val="TAL"/>
              <w:rPr>
                <w:szCs w:val="18"/>
              </w:rPr>
            </w:pPr>
          </w:p>
          <w:p w14:paraId="3B25B96D" w14:textId="77777777" w:rsidR="002F1085" w:rsidRPr="0061649B" w:rsidRDefault="002F1085" w:rsidP="00AC4B62">
            <w:pPr>
              <w:pStyle w:val="TAL"/>
              <w:rPr>
                <w:szCs w:val="18"/>
              </w:rPr>
            </w:pPr>
            <w:r w:rsidRPr="0061649B">
              <w:rPr>
                <w:szCs w:val="18"/>
              </w:rPr>
              <w:t>See Note 4.</w:t>
            </w:r>
          </w:p>
          <w:p w14:paraId="31476051" w14:textId="77777777" w:rsidR="002F1085" w:rsidRPr="0061649B" w:rsidRDefault="002F1085" w:rsidP="00AC4B62">
            <w:pPr>
              <w:pStyle w:val="TAL"/>
              <w:rPr>
                <w:szCs w:val="18"/>
              </w:rPr>
            </w:pPr>
          </w:p>
          <w:p w14:paraId="1A46D57A" w14:textId="77777777" w:rsidR="002F1085" w:rsidRPr="0061649B" w:rsidRDefault="002F1085" w:rsidP="00AC4B62">
            <w:pPr>
              <w:pStyle w:val="TAL"/>
              <w:rPr>
                <w:szCs w:val="18"/>
              </w:rPr>
            </w:pPr>
            <w:r w:rsidRPr="0061649B">
              <w:rPr>
                <w:szCs w:val="18"/>
              </w:rPr>
              <w:t>allowedValues: Integer with a minimum value of 1</w:t>
            </w:r>
          </w:p>
        </w:tc>
        <w:tc>
          <w:tcPr>
            <w:tcW w:w="1984" w:type="dxa"/>
          </w:tcPr>
          <w:p w14:paraId="2A7858D4" w14:textId="77777777" w:rsidR="002F1085" w:rsidRPr="0061649B" w:rsidRDefault="002F1085" w:rsidP="00AC4B62">
            <w:pPr>
              <w:pStyle w:val="TAL"/>
            </w:pPr>
            <w:r w:rsidRPr="0061649B">
              <w:t>type: Integer</w:t>
            </w:r>
          </w:p>
          <w:p w14:paraId="65F476A2" w14:textId="77777777" w:rsidR="002F1085" w:rsidRPr="0061649B" w:rsidRDefault="002F1085" w:rsidP="00AC4B62">
            <w:pPr>
              <w:pStyle w:val="TAL"/>
            </w:pPr>
            <w:r w:rsidRPr="0061649B">
              <w:t>multiplicity: 1</w:t>
            </w:r>
          </w:p>
          <w:p w14:paraId="6E7818D7" w14:textId="77777777" w:rsidR="002F1085" w:rsidRPr="0061649B" w:rsidRDefault="002F1085" w:rsidP="00AC4B62">
            <w:pPr>
              <w:pStyle w:val="TAL"/>
            </w:pPr>
            <w:r w:rsidRPr="0061649B">
              <w:t>isOrdered: N/A</w:t>
            </w:r>
          </w:p>
          <w:p w14:paraId="105DD0D7" w14:textId="77777777" w:rsidR="002F1085" w:rsidRPr="0061649B" w:rsidRDefault="002F1085" w:rsidP="00AC4B62">
            <w:pPr>
              <w:pStyle w:val="TAL"/>
            </w:pPr>
            <w:r w:rsidRPr="0061649B">
              <w:t>isUnique: N/A</w:t>
            </w:r>
          </w:p>
          <w:p w14:paraId="7A218EC2" w14:textId="77777777" w:rsidR="002F1085" w:rsidRPr="0061649B" w:rsidRDefault="002F1085" w:rsidP="00AC4B62">
            <w:pPr>
              <w:pStyle w:val="TAL"/>
            </w:pPr>
            <w:r w:rsidRPr="0061649B">
              <w:t>defaultValue: None</w:t>
            </w:r>
          </w:p>
          <w:p w14:paraId="746EB3B1" w14:textId="77777777" w:rsidR="002F1085" w:rsidRPr="0061649B" w:rsidRDefault="002F1085" w:rsidP="00AC4B62">
            <w:pPr>
              <w:pStyle w:val="TAL"/>
            </w:pPr>
            <w:r w:rsidRPr="0061649B">
              <w:t>isNullable: False</w:t>
            </w:r>
          </w:p>
        </w:tc>
      </w:tr>
      <w:tr w:rsidR="002F1085" w:rsidRPr="00B26339" w14:paraId="426E13EC" w14:textId="77777777" w:rsidTr="00AC4B62">
        <w:trPr>
          <w:cantSplit/>
          <w:jc w:val="center"/>
        </w:trPr>
        <w:tc>
          <w:tcPr>
            <w:tcW w:w="2547" w:type="dxa"/>
          </w:tcPr>
          <w:p w14:paraId="0586013D" w14:textId="77777777" w:rsidR="002F1085" w:rsidRPr="0061649B" w:rsidRDefault="002F1085" w:rsidP="00AC4B62">
            <w:pPr>
              <w:pStyle w:val="TAL"/>
              <w:rPr>
                <w:rFonts w:cs="Arial"/>
                <w:szCs w:val="18"/>
              </w:rPr>
            </w:pPr>
            <w:r w:rsidRPr="0061649B">
              <w:rPr>
                <w:rFonts w:cs="Arial"/>
                <w:szCs w:val="18"/>
              </w:rPr>
              <w:t>granularityPeriods</w:t>
            </w:r>
          </w:p>
        </w:tc>
        <w:tc>
          <w:tcPr>
            <w:tcW w:w="5245" w:type="dxa"/>
          </w:tcPr>
          <w:p w14:paraId="00EA3876" w14:textId="77777777" w:rsidR="002F1085" w:rsidRPr="0061649B" w:rsidRDefault="002F1085" w:rsidP="00AC4B62">
            <w:pPr>
              <w:pStyle w:val="TAL"/>
              <w:rPr>
                <w:szCs w:val="18"/>
              </w:rPr>
            </w:pPr>
            <w:r w:rsidRPr="0061649B">
              <w:rPr>
                <w:szCs w:val="18"/>
              </w:rPr>
              <w:t>Granularity periods supported for the production of associated measurement types. The period is defined in seconds.</w:t>
            </w:r>
          </w:p>
          <w:p w14:paraId="3484BC4B" w14:textId="77777777" w:rsidR="002F1085" w:rsidRPr="0061649B" w:rsidRDefault="002F1085" w:rsidP="00AC4B62">
            <w:pPr>
              <w:pStyle w:val="TAL"/>
              <w:rPr>
                <w:szCs w:val="18"/>
              </w:rPr>
            </w:pPr>
          </w:p>
          <w:p w14:paraId="63385047" w14:textId="77777777" w:rsidR="002F1085" w:rsidRPr="0061649B" w:rsidRDefault="002F1085" w:rsidP="00AC4B62">
            <w:pPr>
              <w:pStyle w:val="TAL"/>
              <w:rPr>
                <w:szCs w:val="18"/>
              </w:rPr>
            </w:pPr>
            <w:r w:rsidRPr="0061649B">
              <w:rPr>
                <w:szCs w:val="18"/>
              </w:rPr>
              <w:t>allowedValues: Integer with a minimum value of 1</w:t>
            </w:r>
          </w:p>
        </w:tc>
        <w:tc>
          <w:tcPr>
            <w:tcW w:w="1984" w:type="dxa"/>
          </w:tcPr>
          <w:p w14:paraId="026CA0A1" w14:textId="77777777" w:rsidR="002F1085" w:rsidRPr="0061649B" w:rsidRDefault="002F1085" w:rsidP="00AC4B62">
            <w:pPr>
              <w:pStyle w:val="TAL"/>
            </w:pPr>
            <w:r w:rsidRPr="0061649B">
              <w:t>type: Integer</w:t>
            </w:r>
          </w:p>
          <w:p w14:paraId="1C5B00C7" w14:textId="77777777" w:rsidR="002F1085" w:rsidRPr="0061649B" w:rsidRDefault="002F1085" w:rsidP="00AC4B62">
            <w:pPr>
              <w:pStyle w:val="TAL"/>
            </w:pPr>
            <w:r w:rsidRPr="0061649B">
              <w:t>multiplicity: *</w:t>
            </w:r>
          </w:p>
          <w:p w14:paraId="6A39A64A" w14:textId="77777777" w:rsidR="002F1085" w:rsidRPr="0061649B" w:rsidRDefault="002F1085" w:rsidP="00AC4B62">
            <w:pPr>
              <w:pStyle w:val="TAL"/>
            </w:pPr>
            <w:r w:rsidRPr="0061649B">
              <w:t xml:space="preserve">isOrdered: False </w:t>
            </w:r>
          </w:p>
          <w:p w14:paraId="40AD471D" w14:textId="77777777" w:rsidR="002F1085" w:rsidRPr="0061649B" w:rsidRDefault="002F1085" w:rsidP="00AC4B62">
            <w:pPr>
              <w:pStyle w:val="TAL"/>
            </w:pPr>
            <w:r w:rsidRPr="0061649B">
              <w:t>isUnique: True</w:t>
            </w:r>
          </w:p>
          <w:p w14:paraId="528E0265" w14:textId="77777777" w:rsidR="002F1085" w:rsidRPr="0061649B" w:rsidRDefault="002F1085" w:rsidP="00AC4B62">
            <w:pPr>
              <w:pStyle w:val="TAL"/>
            </w:pPr>
            <w:r w:rsidRPr="0061649B">
              <w:t>defaultValue: None</w:t>
            </w:r>
          </w:p>
          <w:p w14:paraId="2CFEB4E2" w14:textId="77777777" w:rsidR="002F1085" w:rsidRPr="0061649B" w:rsidRDefault="002F1085" w:rsidP="00AC4B62">
            <w:pPr>
              <w:pStyle w:val="TAL"/>
            </w:pPr>
            <w:r w:rsidRPr="0061649B">
              <w:t>isNullable: False</w:t>
            </w:r>
          </w:p>
        </w:tc>
      </w:tr>
      <w:tr w:rsidR="002F1085" w:rsidRPr="00B26339" w14:paraId="5601EAC2" w14:textId="77777777" w:rsidTr="00AC4B62">
        <w:trPr>
          <w:cantSplit/>
          <w:jc w:val="center"/>
        </w:trPr>
        <w:tc>
          <w:tcPr>
            <w:tcW w:w="2547" w:type="dxa"/>
          </w:tcPr>
          <w:p w14:paraId="13FF2C10" w14:textId="77777777" w:rsidR="002F1085" w:rsidRPr="0061649B" w:rsidRDefault="002F1085" w:rsidP="00AC4B62">
            <w:pPr>
              <w:pStyle w:val="TAL"/>
              <w:rPr>
                <w:rFonts w:cs="Arial"/>
                <w:szCs w:val="18"/>
              </w:rPr>
            </w:pPr>
            <w:r w:rsidRPr="0061649B">
              <w:rPr>
                <w:rFonts w:cs="Arial"/>
                <w:szCs w:val="18"/>
              </w:rPr>
              <w:t>reportingCtrl</w:t>
            </w:r>
          </w:p>
        </w:tc>
        <w:tc>
          <w:tcPr>
            <w:tcW w:w="5245" w:type="dxa"/>
          </w:tcPr>
          <w:p w14:paraId="3F4A27CC" w14:textId="77777777" w:rsidR="002F1085" w:rsidRPr="0061649B" w:rsidRDefault="002F1085" w:rsidP="00AC4B62">
            <w:pPr>
              <w:pStyle w:val="TAL"/>
              <w:rPr>
                <w:szCs w:val="18"/>
              </w:rPr>
            </w:pPr>
            <w:r w:rsidRPr="0061649B">
              <w:rPr>
                <w:szCs w:val="18"/>
              </w:rPr>
              <w:t>Selecting the reporting method and defining associated control parameters.</w:t>
            </w:r>
          </w:p>
        </w:tc>
        <w:tc>
          <w:tcPr>
            <w:tcW w:w="1984" w:type="dxa"/>
          </w:tcPr>
          <w:p w14:paraId="1AE5899D" w14:textId="77777777" w:rsidR="002F1085" w:rsidRPr="0061649B" w:rsidRDefault="002F1085" w:rsidP="00AC4B62">
            <w:pPr>
              <w:pStyle w:val="TAL"/>
            </w:pPr>
            <w:r w:rsidRPr="0061649B">
              <w:t>type: ReportingCtrl</w:t>
            </w:r>
          </w:p>
          <w:p w14:paraId="72DD10F7" w14:textId="77777777" w:rsidR="002F1085" w:rsidRPr="0061649B" w:rsidRDefault="002F1085" w:rsidP="00AC4B62">
            <w:pPr>
              <w:pStyle w:val="TAL"/>
            </w:pPr>
            <w:r w:rsidRPr="0061649B">
              <w:t>multiplicity: 1</w:t>
            </w:r>
          </w:p>
          <w:p w14:paraId="25E0D821" w14:textId="77777777" w:rsidR="002F1085" w:rsidRPr="0061649B" w:rsidRDefault="002F1085" w:rsidP="00AC4B62">
            <w:pPr>
              <w:pStyle w:val="TAL"/>
            </w:pPr>
            <w:r w:rsidRPr="0061649B">
              <w:t>isOrdered: N/A</w:t>
            </w:r>
          </w:p>
          <w:p w14:paraId="3DD04254" w14:textId="77777777" w:rsidR="002F1085" w:rsidRPr="0061649B" w:rsidRDefault="002F1085" w:rsidP="00AC4B62">
            <w:pPr>
              <w:pStyle w:val="TAL"/>
            </w:pPr>
            <w:r w:rsidRPr="0061649B">
              <w:t>isUnique: N/A</w:t>
            </w:r>
          </w:p>
          <w:p w14:paraId="798D7045" w14:textId="77777777" w:rsidR="002F1085" w:rsidRPr="0061649B" w:rsidRDefault="002F1085" w:rsidP="00AC4B62">
            <w:pPr>
              <w:pStyle w:val="TAL"/>
            </w:pPr>
            <w:r w:rsidRPr="0061649B">
              <w:t>defaultValue: None</w:t>
            </w:r>
          </w:p>
          <w:p w14:paraId="42190C84" w14:textId="77777777" w:rsidR="002F1085" w:rsidRPr="0061649B" w:rsidRDefault="002F1085" w:rsidP="00AC4B62">
            <w:pPr>
              <w:pStyle w:val="TAL"/>
            </w:pPr>
            <w:r w:rsidRPr="0061649B">
              <w:t>isNullable: False</w:t>
            </w:r>
          </w:p>
        </w:tc>
      </w:tr>
      <w:tr w:rsidR="002F1085" w:rsidRPr="00B26339" w14:paraId="24227443" w14:textId="77777777" w:rsidTr="00AC4B62">
        <w:trPr>
          <w:cantSplit/>
          <w:jc w:val="center"/>
        </w:trPr>
        <w:tc>
          <w:tcPr>
            <w:tcW w:w="2547" w:type="dxa"/>
          </w:tcPr>
          <w:p w14:paraId="22980745" w14:textId="77777777" w:rsidR="002F1085" w:rsidRPr="0061649B" w:rsidRDefault="002F1085" w:rsidP="00AC4B62">
            <w:pPr>
              <w:pStyle w:val="TAL"/>
              <w:rPr>
                <w:rFonts w:cs="Arial"/>
                <w:szCs w:val="18"/>
              </w:rPr>
            </w:pPr>
            <w:r w:rsidRPr="0061649B">
              <w:rPr>
                <w:rFonts w:cs="Arial"/>
                <w:szCs w:val="18"/>
              </w:rPr>
              <w:t>fileReportingPeriod</w:t>
            </w:r>
          </w:p>
        </w:tc>
        <w:tc>
          <w:tcPr>
            <w:tcW w:w="5245" w:type="dxa"/>
          </w:tcPr>
          <w:p w14:paraId="3D5BA008" w14:textId="77777777" w:rsidR="002F1085" w:rsidRPr="00B940D8" w:rsidRDefault="002F1085" w:rsidP="00AC4B62">
            <w:pPr>
              <w:pStyle w:val="TAL"/>
              <w:rPr>
                <w:szCs w:val="18"/>
              </w:rPr>
            </w:pPr>
            <w:bookmarkStart w:id="14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F17350F" w14:textId="77777777" w:rsidR="002F1085" w:rsidRPr="0061649B" w:rsidRDefault="002F1085" w:rsidP="00AC4B62">
            <w:pPr>
              <w:pStyle w:val="TAL"/>
              <w:rPr>
                <w:szCs w:val="18"/>
              </w:rPr>
            </w:pPr>
          </w:p>
          <w:p w14:paraId="385B7EB4" w14:textId="77777777" w:rsidR="002F1085" w:rsidRPr="00202D71" w:rsidRDefault="002F1085" w:rsidP="00AC4B6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40"/>
          </w:p>
        </w:tc>
        <w:tc>
          <w:tcPr>
            <w:tcW w:w="1984" w:type="dxa"/>
          </w:tcPr>
          <w:p w14:paraId="29189BC7" w14:textId="77777777" w:rsidR="002F1085" w:rsidRPr="0061649B" w:rsidRDefault="002F1085" w:rsidP="00AC4B62">
            <w:pPr>
              <w:pStyle w:val="TAL"/>
            </w:pPr>
            <w:r w:rsidRPr="0061649B">
              <w:t>type: Integer</w:t>
            </w:r>
          </w:p>
          <w:p w14:paraId="301CF9B6" w14:textId="77777777" w:rsidR="002F1085" w:rsidRPr="0061649B" w:rsidRDefault="002F1085" w:rsidP="00AC4B62">
            <w:pPr>
              <w:pStyle w:val="TAL"/>
            </w:pPr>
            <w:r w:rsidRPr="0061649B">
              <w:t>multiplicity: 1</w:t>
            </w:r>
          </w:p>
          <w:p w14:paraId="62A47B7B" w14:textId="77777777" w:rsidR="002F1085" w:rsidRPr="0061649B" w:rsidRDefault="002F1085" w:rsidP="00AC4B62">
            <w:pPr>
              <w:pStyle w:val="TAL"/>
            </w:pPr>
            <w:r w:rsidRPr="0061649B">
              <w:t>isOrdered: N/A</w:t>
            </w:r>
          </w:p>
          <w:p w14:paraId="5B21F8A5" w14:textId="77777777" w:rsidR="002F1085" w:rsidRPr="00B940D8" w:rsidRDefault="002F1085" w:rsidP="00AC4B62">
            <w:pPr>
              <w:pStyle w:val="TAL"/>
            </w:pPr>
            <w:r w:rsidRPr="00B940D8">
              <w:t>isUnique: N/A</w:t>
            </w:r>
          </w:p>
          <w:p w14:paraId="414CBF69" w14:textId="77777777" w:rsidR="002F1085" w:rsidRPr="00B940D8" w:rsidRDefault="002F1085" w:rsidP="00AC4B62">
            <w:pPr>
              <w:pStyle w:val="TAL"/>
            </w:pPr>
            <w:r w:rsidRPr="00B940D8">
              <w:t>defaultValue: None</w:t>
            </w:r>
          </w:p>
          <w:p w14:paraId="38580772" w14:textId="77777777" w:rsidR="002F1085" w:rsidRPr="00B940D8" w:rsidRDefault="002F1085" w:rsidP="00AC4B62">
            <w:pPr>
              <w:pStyle w:val="TAL"/>
            </w:pPr>
            <w:r w:rsidRPr="00B940D8">
              <w:t>isNullable: False</w:t>
            </w:r>
          </w:p>
        </w:tc>
      </w:tr>
      <w:tr w:rsidR="002F1085" w:rsidRPr="00B26339" w14:paraId="12A65E2E" w14:textId="77777777" w:rsidTr="00AC4B62">
        <w:trPr>
          <w:cantSplit/>
          <w:jc w:val="center"/>
        </w:trPr>
        <w:tc>
          <w:tcPr>
            <w:tcW w:w="2547" w:type="dxa"/>
          </w:tcPr>
          <w:p w14:paraId="58D2EBA1" w14:textId="77777777" w:rsidR="002F1085" w:rsidRPr="0061649B" w:rsidRDefault="002F1085" w:rsidP="00AC4B62">
            <w:pPr>
              <w:pStyle w:val="TAL"/>
              <w:rPr>
                <w:rFonts w:cs="Arial"/>
                <w:szCs w:val="18"/>
              </w:rPr>
            </w:pPr>
            <w:r w:rsidRPr="00B940D8">
              <w:rPr>
                <w:rFonts w:cs="Arial"/>
                <w:szCs w:val="18"/>
              </w:rPr>
              <w:t>_linkToFiles</w:t>
            </w:r>
          </w:p>
        </w:tc>
        <w:tc>
          <w:tcPr>
            <w:tcW w:w="5245" w:type="dxa"/>
          </w:tcPr>
          <w:p w14:paraId="2EA66FA8" w14:textId="77777777" w:rsidR="002F1085" w:rsidRPr="00B940D8" w:rsidRDefault="002F1085" w:rsidP="00AC4B62">
            <w:pPr>
              <w:pStyle w:val="TAL"/>
              <w:rPr>
                <w:szCs w:val="18"/>
              </w:rPr>
            </w:pPr>
            <w:r w:rsidRPr="00B940D8">
              <w:rPr>
                <w:szCs w:val="18"/>
              </w:rPr>
              <w:t>Link to a "Files" object.</w:t>
            </w:r>
          </w:p>
          <w:p w14:paraId="421656A6" w14:textId="77777777" w:rsidR="002F1085" w:rsidRPr="0061649B" w:rsidRDefault="002F1085" w:rsidP="00AC4B62">
            <w:pPr>
              <w:pStyle w:val="TAL"/>
              <w:rPr>
                <w:rStyle w:val="desc"/>
              </w:rPr>
            </w:pPr>
          </w:p>
          <w:p w14:paraId="6E06F73E" w14:textId="77777777" w:rsidR="002F1085" w:rsidRPr="0061649B" w:rsidRDefault="002F1085" w:rsidP="00AC4B62">
            <w:pPr>
              <w:pStyle w:val="TAL"/>
              <w:rPr>
                <w:szCs w:val="18"/>
              </w:rPr>
            </w:pPr>
            <w:r w:rsidRPr="00B940D8">
              <w:rPr>
                <w:szCs w:val="18"/>
              </w:rPr>
              <w:t>allowedValues: N/A</w:t>
            </w:r>
          </w:p>
        </w:tc>
        <w:tc>
          <w:tcPr>
            <w:tcW w:w="1984" w:type="dxa"/>
          </w:tcPr>
          <w:p w14:paraId="1C47F6AB" w14:textId="77777777" w:rsidR="002F1085" w:rsidRPr="00B940D8" w:rsidRDefault="002F1085" w:rsidP="00AC4B62">
            <w:pPr>
              <w:pStyle w:val="TAL"/>
              <w:rPr>
                <w:szCs w:val="18"/>
              </w:rPr>
            </w:pPr>
            <w:r w:rsidRPr="00B940D8">
              <w:rPr>
                <w:szCs w:val="18"/>
              </w:rPr>
              <w:t>type: String</w:t>
            </w:r>
          </w:p>
          <w:p w14:paraId="0FCEBC64" w14:textId="77777777" w:rsidR="002F1085" w:rsidRPr="00B940D8" w:rsidRDefault="002F1085" w:rsidP="00AC4B62">
            <w:pPr>
              <w:pStyle w:val="TAL"/>
              <w:rPr>
                <w:szCs w:val="18"/>
              </w:rPr>
            </w:pPr>
            <w:r w:rsidRPr="00B940D8">
              <w:rPr>
                <w:szCs w:val="18"/>
              </w:rPr>
              <w:t>multiplicity: 1</w:t>
            </w:r>
          </w:p>
          <w:p w14:paraId="091DF9A2" w14:textId="77777777" w:rsidR="002F1085" w:rsidRPr="00B940D8" w:rsidRDefault="002F1085" w:rsidP="00AC4B62">
            <w:pPr>
              <w:pStyle w:val="TAL"/>
              <w:rPr>
                <w:szCs w:val="18"/>
              </w:rPr>
            </w:pPr>
            <w:r w:rsidRPr="00B940D8">
              <w:rPr>
                <w:szCs w:val="18"/>
              </w:rPr>
              <w:t>isOrdered: N/A</w:t>
            </w:r>
          </w:p>
          <w:p w14:paraId="5DFE8342" w14:textId="77777777" w:rsidR="002F1085" w:rsidRPr="00B940D8" w:rsidRDefault="002F1085" w:rsidP="00AC4B62">
            <w:pPr>
              <w:pStyle w:val="TAL"/>
              <w:rPr>
                <w:szCs w:val="18"/>
              </w:rPr>
            </w:pPr>
            <w:r w:rsidRPr="00B940D8">
              <w:rPr>
                <w:szCs w:val="18"/>
              </w:rPr>
              <w:t>isUnique: N/A</w:t>
            </w:r>
          </w:p>
          <w:p w14:paraId="07FE58CA" w14:textId="77777777" w:rsidR="002F1085" w:rsidRPr="00B940D8" w:rsidRDefault="002F1085" w:rsidP="00AC4B62">
            <w:pPr>
              <w:pStyle w:val="TAL"/>
              <w:rPr>
                <w:szCs w:val="18"/>
              </w:rPr>
            </w:pPr>
            <w:r w:rsidRPr="00B940D8">
              <w:rPr>
                <w:szCs w:val="18"/>
              </w:rPr>
              <w:t>defaultValue: None</w:t>
            </w:r>
          </w:p>
          <w:p w14:paraId="43A100BE" w14:textId="77777777" w:rsidR="002F1085" w:rsidRPr="0061649B" w:rsidRDefault="002F1085" w:rsidP="00AC4B62">
            <w:pPr>
              <w:pStyle w:val="TAL"/>
            </w:pPr>
            <w:r w:rsidRPr="00B940D8">
              <w:rPr>
                <w:szCs w:val="18"/>
              </w:rPr>
              <w:t>isNullable: False</w:t>
            </w:r>
          </w:p>
        </w:tc>
      </w:tr>
      <w:tr w:rsidR="002F1085" w:rsidRPr="00B26339" w14:paraId="61ED87DD" w14:textId="77777777" w:rsidTr="00AC4B62">
        <w:trPr>
          <w:cantSplit/>
          <w:jc w:val="center"/>
        </w:trPr>
        <w:tc>
          <w:tcPr>
            <w:tcW w:w="2547" w:type="dxa"/>
          </w:tcPr>
          <w:p w14:paraId="1377C66F" w14:textId="77777777" w:rsidR="002F1085" w:rsidRPr="00202D71" w:rsidRDefault="002F1085" w:rsidP="00AC4B62">
            <w:pPr>
              <w:pStyle w:val="TAL"/>
              <w:rPr>
                <w:rFonts w:cs="Arial"/>
                <w:szCs w:val="18"/>
              </w:rPr>
            </w:pPr>
            <w:r w:rsidRPr="0061649B">
              <w:rPr>
                <w:rFonts w:cs="Arial"/>
                <w:szCs w:val="18"/>
              </w:rPr>
              <w:t>fileLocation</w:t>
            </w:r>
          </w:p>
        </w:tc>
        <w:tc>
          <w:tcPr>
            <w:tcW w:w="5245" w:type="dxa"/>
          </w:tcPr>
          <w:p w14:paraId="75043AE1" w14:textId="77777777" w:rsidR="002F1085" w:rsidRPr="0061649B" w:rsidRDefault="002F1085" w:rsidP="00AC4B62">
            <w:pPr>
              <w:pStyle w:val="TAL"/>
              <w:rPr>
                <w:rStyle w:val="desc"/>
                <w:szCs w:val="18"/>
              </w:rPr>
            </w:pPr>
            <w:r w:rsidRPr="0061649B">
              <w:rPr>
                <w:rStyle w:val="desc"/>
                <w:szCs w:val="18"/>
              </w:rPr>
              <w:t xml:space="preserve">The location of a file. </w:t>
            </w:r>
          </w:p>
          <w:p w14:paraId="3E53D089" w14:textId="77777777" w:rsidR="002F1085" w:rsidRPr="0061649B" w:rsidRDefault="002F1085" w:rsidP="00AC4B62">
            <w:pPr>
              <w:pStyle w:val="TAL"/>
              <w:rPr>
                <w:rStyle w:val="desc"/>
                <w:szCs w:val="18"/>
              </w:rPr>
            </w:pPr>
          </w:p>
          <w:p w14:paraId="3073E8EB" w14:textId="77777777" w:rsidR="002F1085" w:rsidRPr="0061649B" w:rsidRDefault="002F1085" w:rsidP="00AC4B62">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9BB4E58" w14:textId="77777777" w:rsidR="002F1085" w:rsidRPr="0061649B" w:rsidRDefault="002F1085" w:rsidP="00AC4B62">
            <w:pPr>
              <w:pStyle w:val="TAL"/>
            </w:pPr>
            <w:r w:rsidRPr="0061649B">
              <w:t>type: String</w:t>
            </w:r>
          </w:p>
          <w:p w14:paraId="51B9710A" w14:textId="77777777" w:rsidR="002F1085" w:rsidRPr="0061649B" w:rsidRDefault="002F1085" w:rsidP="00AC4B62">
            <w:pPr>
              <w:pStyle w:val="TAL"/>
            </w:pPr>
            <w:r w:rsidRPr="0061649B">
              <w:t>multiplicity: 1</w:t>
            </w:r>
          </w:p>
          <w:p w14:paraId="52327C20" w14:textId="77777777" w:rsidR="002F1085" w:rsidRPr="0061649B" w:rsidRDefault="002F1085" w:rsidP="00AC4B62">
            <w:pPr>
              <w:pStyle w:val="TAL"/>
            </w:pPr>
            <w:r w:rsidRPr="0061649B">
              <w:t>isOrdered: N/A</w:t>
            </w:r>
          </w:p>
          <w:p w14:paraId="75D0BC40" w14:textId="77777777" w:rsidR="002F1085" w:rsidRPr="0061649B" w:rsidRDefault="002F1085" w:rsidP="00AC4B62">
            <w:pPr>
              <w:pStyle w:val="TAL"/>
            </w:pPr>
            <w:r w:rsidRPr="0061649B">
              <w:t>isUnique: N/A</w:t>
            </w:r>
          </w:p>
          <w:p w14:paraId="63D2E147" w14:textId="77777777" w:rsidR="002F1085" w:rsidRPr="0061649B" w:rsidRDefault="002F1085" w:rsidP="00AC4B62">
            <w:pPr>
              <w:pStyle w:val="TAL"/>
            </w:pPr>
            <w:r w:rsidRPr="0061649B">
              <w:t>defaultValue: None</w:t>
            </w:r>
          </w:p>
          <w:p w14:paraId="2C194EB7" w14:textId="77777777" w:rsidR="002F1085" w:rsidRPr="0061649B" w:rsidRDefault="002F1085" w:rsidP="00AC4B62">
            <w:pPr>
              <w:pStyle w:val="TAL"/>
            </w:pPr>
            <w:r w:rsidRPr="0061649B">
              <w:t>isNullable: True</w:t>
            </w:r>
          </w:p>
        </w:tc>
      </w:tr>
      <w:tr w:rsidR="002F1085" w:rsidRPr="00B26339" w14:paraId="7B101662" w14:textId="77777777" w:rsidTr="00AC4B62">
        <w:trPr>
          <w:cantSplit/>
          <w:jc w:val="center"/>
        </w:trPr>
        <w:tc>
          <w:tcPr>
            <w:tcW w:w="2547" w:type="dxa"/>
          </w:tcPr>
          <w:p w14:paraId="70820AC4" w14:textId="77777777" w:rsidR="002F1085" w:rsidRPr="00202D71" w:rsidRDefault="002F1085" w:rsidP="00AC4B62">
            <w:pPr>
              <w:pStyle w:val="TAL"/>
              <w:rPr>
                <w:rFonts w:cs="Arial"/>
                <w:szCs w:val="18"/>
              </w:rPr>
            </w:pPr>
            <w:r w:rsidRPr="0061649B">
              <w:rPr>
                <w:rFonts w:cs="Arial"/>
                <w:szCs w:val="18"/>
              </w:rPr>
              <w:t>streamTarget</w:t>
            </w:r>
          </w:p>
        </w:tc>
        <w:tc>
          <w:tcPr>
            <w:tcW w:w="5245" w:type="dxa"/>
          </w:tcPr>
          <w:p w14:paraId="47E3E71B" w14:textId="77777777" w:rsidR="002F1085" w:rsidRPr="0061649B" w:rsidRDefault="002F1085" w:rsidP="00AC4B62">
            <w:pPr>
              <w:pStyle w:val="TAL"/>
              <w:rPr>
                <w:rStyle w:val="desc"/>
                <w:szCs w:val="18"/>
              </w:rPr>
            </w:pPr>
            <w:r w:rsidRPr="0061649B">
              <w:rPr>
                <w:rStyle w:val="desc"/>
                <w:szCs w:val="18"/>
              </w:rPr>
              <w:t>The stream target for the stream-based reporting method.</w:t>
            </w:r>
          </w:p>
          <w:p w14:paraId="0D25D1DA" w14:textId="77777777" w:rsidR="002F1085" w:rsidRPr="0061649B" w:rsidRDefault="002F1085" w:rsidP="00AC4B62">
            <w:pPr>
              <w:pStyle w:val="TAL"/>
              <w:rPr>
                <w:szCs w:val="18"/>
              </w:rPr>
            </w:pPr>
          </w:p>
          <w:p w14:paraId="7EF03FE7" w14:textId="77777777" w:rsidR="002F1085" w:rsidRPr="0061649B" w:rsidRDefault="002F1085" w:rsidP="00AC4B62">
            <w:pPr>
              <w:pStyle w:val="TAL"/>
              <w:rPr>
                <w:szCs w:val="18"/>
              </w:rPr>
            </w:pPr>
            <w:r w:rsidRPr="0061649B">
              <w:rPr>
                <w:szCs w:val="18"/>
              </w:rPr>
              <w:t>allowedValues: N/A</w:t>
            </w:r>
          </w:p>
        </w:tc>
        <w:tc>
          <w:tcPr>
            <w:tcW w:w="1984" w:type="dxa"/>
          </w:tcPr>
          <w:p w14:paraId="61D08B75" w14:textId="77777777" w:rsidR="002F1085" w:rsidRPr="0061649B" w:rsidRDefault="002F1085" w:rsidP="00AC4B62">
            <w:pPr>
              <w:pStyle w:val="TAL"/>
            </w:pPr>
            <w:r w:rsidRPr="0061649B">
              <w:t>type: String</w:t>
            </w:r>
          </w:p>
          <w:p w14:paraId="1883022A" w14:textId="77777777" w:rsidR="002F1085" w:rsidRPr="0061649B" w:rsidRDefault="002F1085" w:rsidP="00AC4B62">
            <w:pPr>
              <w:pStyle w:val="TAL"/>
            </w:pPr>
            <w:r w:rsidRPr="0061649B">
              <w:t>multiplicity: 1</w:t>
            </w:r>
          </w:p>
          <w:p w14:paraId="74F6C5FE" w14:textId="77777777" w:rsidR="002F1085" w:rsidRPr="0061649B" w:rsidRDefault="002F1085" w:rsidP="00AC4B62">
            <w:pPr>
              <w:pStyle w:val="TAL"/>
            </w:pPr>
            <w:r w:rsidRPr="0061649B">
              <w:t>isOrdered: N/A</w:t>
            </w:r>
          </w:p>
          <w:p w14:paraId="3A169F14" w14:textId="77777777" w:rsidR="002F1085" w:rsidRPr="0061649B" w:rsidRDefault="002F1085" w:rsidP="00AC4B62">
            <w:pPr>
              <w:pStyle w:val="TAL"/>
            </w:pPr>
            <w:r w:rsidRPr="0061649B">
              <w:t>isUnique: N/A</w:t>
            </w:r>
          </w:p>
          <w:p w14:paraId="10E19B35" w14:textId="77777777" w:rsidR="002F1085" w:rsidRPr="0061649B" w:rsidRDefault="002F1085" w:rsidP="00AC4B62">
            <w:pPr>
              <w:pStyle w:val="TAL"/>
            </w:pPr>
            <w:r w:rsidRPr="0061649B">
              <w:t xml:space="preserve">defaultValue: None </w:t>
            </w:r>
          </w:p>
          <w:p w14:paraId="3A0C0B08" w14:textId="77777777" w:rsidR="002F1085" w:rsidRPr="0061649B" w:rsidRDefault="002F1085" w:rsidP="00AC4B62">
            <w:pPr>
              <w:pStyle w:val="TAL"/>
            </w:pPr>
            <w:r w:rsidRPr="0061649B">
              <w:t>isNullable: True</w:t>
            </w:r>
          </w:p>
        </w:tc>
      </w:tr>
      <w:tr w:rsidR="002F1085" w:rsidRPr="00B26339" w14:paraId="6790492B" w14:textId="77777777" w:rsidTr="00AC4B62">
        <w:trPr>
          <w:cantSplit/>
          <w:jc w:val="center"/>
        </w:trPr>
        <w:tc>
          <w:tcPr>
            <w:tcW w:w="2547" w:type="dxa"/>
          </w:tcPr>
          <w:p w14:paraId="33379DB2" w14:textId="77777777" w:rsidR="002F1085" w:rsidRPr="00202D71" w:rsidRDefault="002F1085" w:rsidP="00AC4B62">
            <w:pPr>
              <w:pStyle w:val="TAL"/>
              <w:rPr>
                <w:rFonts w:cs="Arial"/>
                <w:szCs w:val="18"/>
              </w:rPr>
            </w:pPr>
            <w:r w:rsidRPr="0061649B">
              <w:rPr>
                <w:rFonts w:cs="Arial"/>
                <w:bCs/>
                <w:color w:val="333333"/>
                <w:szCs w:val="18"/>
              </w:rPr>
              <w:t>administrativeState</w:t>
            </w:r>
          </w:p>
        </w:tc>
        <w:tc>
          <w:tcPr>
            <w:tcW w:w="5245" w:type="dxa"/>
          </w:tcPr>
          <w:p w14:paraId="77A9854F" w14:textId="77777777" w:rsidR="002F1085" w:rsidRPr="0061649B" w:rsidRDefault="002F1085" w:rsidP="00AC4B6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D6C2B20" w14:textId="77777777" w:rsidR="002F1085" w:rsidRPr="0061649B" w:rsidRDefault="002F1085" w:rsidP="00AC4B62">
            <w:pPr>
              <w:pStyle w:val="TAL"/>
              <w:rPr>
                <w:szCs w:val="18"/>
              </w:rPr>
            </w:pPr>
          </w:p>
          <w:p w14:paraId="79BF352D" w14:textId="77777777" w:rsidR="002F1085" w:rsidRPr="0061649B" w:rsidRDefault="002F1085" w:rsidP="00AC4B62">
            <w:pPr>
              <w:pStyle w:val="TAL"/>
              <w:rPr>
                <w:szCs w:val="18"/>
              </w:rPr>
            </w:pPr>
            <w:r w:rsidRPr="0061649B">
              <w:rPr>
                <w:szCs w:val="18"/>
              </w:rPr>
              <w:t xml:space="preserve">allowedValues: LOCKED, UNLOCKED. </w:t>
            </w:r>
          </w:p>
        </w:tc>
        <w:tc>
          <w:tcPr>
            <w:tcW w:w="1984" w:type="dxa"/>
          </w:tcPr>
          <w:p w14:paraId="3767F549" w14:textId="77777777" w:rsidR="002F1085" w:rsidRPr="0061649B" w:rsidRDefault="002F1085" w:rsidP="00AC4B62">
            <w:pPr>
              <w:pStyle w:val="TAL"/>
            </w:pPr>
            <w:r w:rsidRPr="0061649B">
              <w:t>type: ENUM</w:t>
            </w:r>
          </w:p>
          <w:p w14:paraId="2A39C7C3" w14:textId="77777777" w:rsidR="002F1085" w:rsidRPr="0061649B" w:rsidRDefault="002F1085" w:rsidP="00AC4B62">
            <w:pPr>
              <w:pStyle w:val="TAL"/>
            </w:pPr>
            <w:r w:rsidRPr="0061649B">
              <w:t>multiplicity: 1</w:t>
            </w:r>
          </w:p>
          <w:p w14:paraId="05B1604E" w14:textId="77777777" w:rsidR="002F1085" w:rsidRPr="0061649B" w:rsidRDefault="002F1085" w:rsidP="00AC4B62">
            <w:pPr>
              <w:pStyle w:val="TAL"/>
            </w:pPr>
            <w:r w:rsidRPr="0061649B">
              <w:t>isOrdered: N/A</w:t>
            </w:r>
          </w:p>
          <w:p w14:paraId="00C8495C" w14:textId="77777777" w:rsidR="002F1085" w:rsidRPr="0061649B" w:rsidRDefault="002F1085" w:rsidP="00AC4B62">
            <w:pPr>
              <w:pStyle w:val="TAL"/>
            </w:pPr>
            <w:r w:rsidRPr="0061649B">
              <w:t>isUnique: N/A</w:t>
            </w:r>
          </w:p>
          <w:p w14:paraId="1EB30AAB" w14:textId="77777777" w:rsidR="002F1085" w:rsidRPr="0061649B" w:rsidRDefault="002F1085" w:rsidP="00AC4B62">
            <w:pPr>
              <w:pStyle w:val="TAL"/>
            </w:pPr>
            <w:r w:rsidRPr="0061649B">
              <w:t>defaultValue: LOCKED</w:t>
            </w:r>
          </w:p>
          <w:p w14:paraId="55ACF718" w14:textId="77777777" w:rsidR="002F1085" w:rsidRPr="0061649B" w:rsidRDefault="002F1085" w:rsidP="00AC4B62">
            <w:pPr>
              <w:pStyle w:val="TAL"/>
            </w:pPr>
            <w:r w:rsidRPr="0061649B">
              <w:t>isNullable: False</w:t>
            </w:r>
          </w:p>
        </w:tc>
      </w:tr>
      <w:tr w:rsidR="002F1085" w:rsidRPr="00B26339" w14:paraId="289E16EE" w14:textId="77777777" w:rsidTr="00AC4B62">
        <w:trPr>
          <w:cantSplit/>
          <w:jc w:val="center"/>
        </w:trPr>
        <w:tc>
          <w:tcPr>
            <w:tcW w:w="2547" w:type="dxa"/>
          </w:tcPr>
          <w:p w14:paraId="2553D8EE" w14:textId="77777777" w:rsidR="002F1085" w:rsidRPr="00202D71" w:rsidRDefault="002F1085" w:rsidP="00AC4B62">
            <w:pPr>
              <w:pStyle w:val="TAL"/>
              <w:rPr>
                <w:rFonts w:cs="Arial"/>
                <w:szCs w:val="18"/>
              </w:rPr>
            </w:pPr>
            <w:r w:rsidRPr="0061649B">
              <w:rPr>
                <w:rFonts w:cs="Arial"/>
                <w:bCs/>
                <w:color w:val="333333"/>
                <w:szCs w:val="18"/>
              </w:rPr>
              <w:t>operationalState</w:t>
            </w:r>
          </w:p>
        </w:tc>
        <w:tc>
          <w:tcPr>
            <w:tcW w:w="5245" w:type="dxa"/>
          </w:tcPr>
          <w:p w14:paraId="1CB5E1ED" w14:textId="77777777" w:rsidR="002F1085" w:rsidRPr="0061649B" w:rsidRDefault="002F1085" w:rsidP="00AC4B6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8A9152C" w14:textId="77777777" w:rsidR="002F1085" w:rsidRPr="0061649B" w:rsidRDefault="002F1085" w:rsidP="00AC4B62">
            <w:pPr>
              <w:pStyle w:val="TAL"/>
              <w:rPr>
                <w:szCs w:val="18"/>
              </w:rPr>
            </w:pPr>
          </w:p>
          <w:p w14:paraId="599DE4D1" w14:textId="77777777" w:rsidR="002F1085" w:rsidRPr="0061649B" w:rsidRDefault="002F1085" w:rsidP="00AC4B62">
            <w:pPr>
              <w:pStyle w:val="TAL"/>
              <w:rPr>
                <w:szCs w:val="18"/>
              </w:rPr>
            </w:pPr>
            <w:r w:rsidRPr="0061649B">
              <w:rPr>
                <w:szCs w:val="18"/>
              </w:rPr>
              <w:t>allowedValues: ENABLED, DISABLED.</w:t>
            </w:r>
          </w:p>
        </w:tc>
        <w:tc>
          <w:tcPr>
            <w:tcW w:w="1984" w:type="dxa"/>
          </w:tcPr>
          <w:p w14:paraId="196009BC" w14:textId="77777777" w:rsidR="002F1085" w:rsidRPr="0061649B" w:rsidRDefault="002F1085" w:rsidP="00AC4B62">
            <w:pPr>
              <w:pStyle w:val="TAL"/>
            </w:pPr>
            <w:r w:rsidRPr="0061649B">
              <w:t>type: ENUM</w:t>
            </w:r>
          </w:p>
          <w:p w14:paraId="146222AD" w14:textId="77777777" w:rsidR="002F1085" w:rsidRPr="0061649B" w:rsidRDefault="002F1085" w:rsidP="00AC4B62">
            <w:pPr>
              <w:pStyle w:val="TAL"/>
            </w:pPr>
            <w:r w:rsidRPr="0061649B">
              <w:t>multiplicity: 1</w:t>
            </w:r>
          </w:p>
          <w:p w14:paraId="13D9153A" w14:textId="77777777" w:rsidR="002F1085" w:rsidRPr="0061649B" w:rsidRDefault="002F1085" w:rsidP="00AC4B62">
            <w:pPr>
              <w:pStyle w:val="TAL"/>
            </w:pPr>
            <w:r w:rsidRPr="0061649B">
              <w:t>isOrdered: N/A</w:t>
            </w:r>
          </w:p>
          <w:p w14:paraId="0A100566" w14:textId="77777777" w:rsidR="002F1085" w:rsidRPr="0061649B" w:rsidRDefault="002F1085" w:rsidP="00AC4B62">
            <w:pPr>
              <w:pStyle w:val="TAL"/>
            </w:pPr>
            <w:r w:rsidRPr="0061649B">
              <w:t>isUnique: N/A</w:t>
            </w:r>
          </w:p>
          <w:p w14:paraId="23ABDDCB" w14:textId="77777777" w:rsidR="002F1085" w:rsidRPr="0061649B" w:rsidRDefault="002F1085" w:rsidP="00AC4B62">
            <w:pPr>
              <w:pStyle w:val="TAL"/>
            </w:pPr>
            <w:r w:rsidRPr="0061649B">
              <w:t>defaultValue: DISABLED</w:t>
            </w:r>
          </w:p>
          <w:p w14:paraId="13687004" w14:textId="77777777" w:rsidR="002F1085" w:rsidRPr="0061649B" w:rsidRDefault="002F1085" w:rsidP="00AC4B62">
            <w:pPr>
              <w:pStyle w:val="TAL"/>
            </w:pPr>
            <w:r w:rsidRPr="0061649B">
              <w:t>isNullable: False</w:t>
            </w:r>
          </w:p>
        </w:tc>
      </w:tr>
      <w:tr w:rsidR="002F1085" w:rsidRPr="00B26339" w14:paraId="6E6F9795" w14:textId="77777777" w:rsidTr="00AC4B62">
        <w:trPr>
          <w:cantSplit/>
          <w:jc w:val="center"/>
        </w:trPr>
        <w:tc>
          <w:tcPr>
            <w:tcW w:w="2547" w:type="dxa"/>
          </w:tcPr>
          <w:p w14:paraId="53E27B41" w14:textId="77777777" w:rsidR="002F1085" w:rsidRPr="00202D71" w:rsidRDefault="002F1085" w:rsidP="00AC4B62">
            <w:pPr>
              <w:pStyle w:val="TAL"/>
              <w:rPr>
                <w:rFonts w:cs="Arial"/>
                <w:szCs w:val="18"/>
              </w:rPr>
            </w:pPr>
            <w:r w:rsidRPr="0061649B">
              <w:rPr>
                <w:rFonts w:cs="Arial"/>
                <w:szCs w:val="18"/>
              </w:rPr>
              <w:t>alarmRecords</w:t>
            </w:r>
          </w:p>
        </w:tc>
        <w:tc>
          <w:tcPr>
            <w:tcW w:w="5245" w:type="dxa"/>
          </w:tcPr>
          <w:p w14:paraId="329F61CD" w14:textId="77777777" w:rsidR="002F1085" w:rsidRPr="0061649B" w:rsidRDefault="002F1085" w:rsidP="00AC4B62">
            <w:pPr>
              <w:rPr>
                <w:sz w:val="18"/>
                <w:szCs w:val="18"/>
              </w:rPr>
            </w:pPr>
            <w:r w:rsidRPr="0061649B">
              <w:rPr>
                <w:rFonts w:ascii="Arial" w:hAnsi="Arial" w:cs="Arial"/>
                <w:sz w:val="18"/>
                <w:szCs w:val="18"/>
              </w:rPr>
              <w:t>List of alarm records</w:t>
            </w:r>
          </w:p>
          <w:p w14:paraId="2777D29C" w14:textId="77777777" w:rsidR="002F1085" w:rsidRPr="0061649B" w:rsidRDefault="002F1085" w:rsidP="00AC4B62">
            <w:pPr>
              <w:pStyle w:val="TAL"/>
              <w:rPr>
                <w:szCs w:val="18"/>
              </w:rPr>
            </w:pPr>
            <w:r w:rsidRPr="0061649B">
              <w:rPr>
                <w:szCs w:val="18"/>
              </w:rPr>
              <w:t>allowedValues: N/A</w:t>
            </w:r>
          </w:p>
        </w:tc>
        <w:tc>
          <w:tcPr>
            <w:tcW w:w="1984" w:type="dxa"/>
          </w:tcPr>
          <w:p w14:paraId="3AD77C0B" w14:textId="77777777" w:rsidR="002F1085" w:rsidRPr="0061649B" w:rsidRDefault="002F1085" w:rsidP="00AC4B62">
            <w:pPr>
              <w:pStyle w:val="TAL"/>
              <w:rPr>
                <w:rFonts w:ascii="Courier New" w:hAnsi="Courier New" w:cs="Courier New"/>
              </w:rPr>
            </w:pPr>
            <w:r w:rsidRPr="0061649B">
              <w:t>type: AlarmRecord</w:t>
            </w:r>
          </w:p>
          <w:p w14:paraId="77BE95DF" w14:textId="77777777" w:rsidR="002F1085" w:rsidRPr="0061649B" w:rsidRDefault="002F1085" w:rsidP="00AC4B62">
            <w:pPr>
              <w:pStyle w:val="TAL"/>
            </w:pPr>
            <w:r w:rsidRPr="0061649B">
              <w:t>multiplicity: *</w:t>
            </w:r>
          </w:p>
          <w:p w14:paraId="65889115" w14:textId="77777777" w:rsidR="002F1085" w:rsidRPr="0061649B" w:rsidRDefault="002F1085" w:rsidP="00AC4B62">
            <w:pPr>
              <w:pStyle w:val="TAL"/>
            </w:pPr>
            <w:r w:rsidRPr="0061649B">
              <w:t>isOrdered: False</w:t>
            </w:r>
          </w:p>
          <w:p w14:paraId="4332C33F" w14:textId="77777777" w:rsidR="002F1085" w:rsidRPr="00B940D8" w:rsidRDefault="002F1085" w:rsidP="00AC4B62">
            <w:pPr>
              <w:pStyle w:val="TAL"/>
            </w:pPr>
            <w:r w:rsidRPr="00B940D8">
              <w:t>isUnique: True</w:t>
            </w:r>
          </w:p>
          <w:p w14:paraId="0D7921F4" w14:textId="77777777" w:rsidR="002F1085" w:rsidRPr="00B940D8" w:rsidRDefault="002F1085" w:rsidP="00AC4B62">
            <w:pPr>
              <w:pStyle w:val="TAL"/>
            </w:pPr>
            <w:r w:rsidRPr="00064019">
              <w:t>defaultValue</w:t>
            </w:r>
            <w:r w:rsidRPr="00B940D8">
              <w:t>: None</w:t>
            </w:r>
          </w:p>
          <w:p w14:paraId="7B184DDA" w14:textId="77777777" w:rsidR="002F1085" w:rsidRPr="00202D71" w:rsidRDefault="002F1085" w:rsidP="00AC4B62">
            <w:pPr>
              <w:pStyle w:val="TAL"/>
            </w:pPr>
            <w:r w:rsidRPr="0061649B">
              <w:t xml:space="preserve">isNullable: </w:t>
            </w:r>
            <w:r w:rsidRPr="0076579F">
              <w:t>False</w:t>
            </w:r>
          </w:p>
        </w:tc>
      </w:tr>
      <w:tr w:rsidR="002F1085" w:rsidRPr="00B26339" w14:paraId="6971DD29" w14:textId="77777777" w:rsidTr="00AC4B62">
        <w:trPr>
          <w:cantSplit/>
          <w:jc w:val="center"/>
        </w:trPr>
        <w:tc>
          <w:tcPr>
            <w:tcW w:w="2547" w:type="dxa"/>
          </w:tcPr>
          <w:p w14:paraId="4A1724D7" w14:textId="77777777" w:rsidR="002F1085" w:rsidRPr="00202D71" w:rsidRDefault="002F1085" w:rsidP="00AC4B62">
            <w:pPr>
              <w:pStyle w:val="TAL"/>
              <w:rPr>
                <w:rFonts w:cs="Arial"/>
                <w:szCs w:val="18"/>
              </w:rPr>
            </w:pPr>
            <w:r w:rsidRPr="0061649B">
              <w:rPr>
                <w:rFonts w:cs="Arial"/>
                <w:szCs w:val="18"/>
              </w:rPr>
              <w:t>numOfAlarmRecords</w:t>
            </w:r>
          </w:p>
        </w:tc>
        <w:tc>
          <w:tcPr>
            <w:tcW w:w="5245" w:type="dxa"/>
          </w:tcPr>
          <w:p w14:paraId="74ED33BA" w14:textId="77777777" w:rsidR="002F1085" w:rsidRPr="0061649B" w:rsidRDefault="002F1085" w:rsidP="00AC4B62">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4AE66ECA" w14:textId="77777777" w:rsidR="002F1085" w:rsidRPr="0061649B" w:rsidRDefault="002F1085" w:rsidP="00AC4B62">
            <w:pPr>
              <w:pStyle w:val="TAL"/>
              <w:rPr>
                <w:rFonts w:cs="Arial"/>
                <w:szCs w:val="18"/>
              </w:rPr>
            </w:pPr>
          </w:p>
          <w:p w14:paraId="05351DEB" w14:textId="77777777" w:rsidR="002F1085" w:rsidRPr="0061649B" w:rsidRDefault="002F1085" w:rsidP="00AC4B62">
            <w:pPr>
              <w:pStyle w:val="TAL"/>
              <w:rPr>
                <w:szCs w:val="18"/>
              </w:rPr>
            </w:pPr>
            <w:r w:rsidRPr="0061649B">
              <w:rPr>
                <w:szCs w:val="18"/>
              </w:rPr>
              <w:t>allowedValues: 0 to x where x is vendor specific.</w:t>
            </w:r>
          </w:p>
        </w:tc>
        <w:tc>
          <w:tcPr>
            <w:tcW w:w="1984" w:type="dxa"/>
          </w:tcPr>
          <w:p w14:paraId="61C96E60" w14:textId="77777777" w:rsidR="002F1085" w:rsidRPr="0061649B" w:rsidRDefault="002F1085" w:rsidP="00AC4B62">
            <w:pPr>
              <w:pStyle w:val="TAL"/>
            </w:pPr>
            <w:r w:rsidRPr="0061649B">
              <w:t>type: integer</w:t>
            </w:r>
          </w:p>
          <w:p w14:paraId="079C46F3" w14:textId="77777777" w:rsidR="002F1085" w:rsidRPr="0061649B" w:rsidRDefault="002F1085" w:rsidP="00AC4B62">
            <w:pPr>
              <w:pStyle w:val="TAL"/>
            </w:pPr>
            <w:r w:rsidRPr="0061649B">
              <w:t>multiplicity: 1</w:t>
            </w:r>
          </w:p>
          <w:p w14:paraId="115A853D" w14:textId="77777777" w:rsidR="002F1085" w:rsidRPr="0061649B" w:rsidRDefault="002F1085" w:rsidP="00AC4B62">
            <w:pPr>
              <w:pStyle w:val="TAL"/>
            </w:pPr>
            <w:r w:rsidRPr="0061649B">
              <w:t>isOrdered: N/A</w:t>
            </w:r>
          </w:p>
          <w:p w14:paraId="58B62809" w14:textId="77777777" w:rsidR="002F1085" w:rsidRPr="00B940D8" w:rsidRDefault="002F1085" w:rsidP="00AC4B62">
            <w:pPr>
              <w:pStyle w:val="TAL"/>
            </w:pPr>
            <w:r w:rsidRPr="00B940D8">
              <w:t>isUnique: N/A</w:t>
            </w:r>
          </w:p>
          <w:p w14:paraId="5F2AC7EB" w14:textId="77777777" w:rsidR="002F1085" w:rsidRPr="00B940D8" w:rsidRDefault="002F1085" w:rsidP="00AC4B62">
            <w:pPr>
              <w:pStyle w:val="TAL"/>
            </w:pPr>
            <w:r w:rsidRPr="00B940D8">
              <w:t>defaultValue: None</w:t>
            </w:r>
          </w:p>
          <w:p w14:paraId="07447CBC" w14:textId="77777777" w:rsidR="002F1085" w:rsidRPr="00B940D8" w:rsidRDefault="002F1085" w:rsidP="00AC4B62">
            <w:pPr>
              <w:pStyle w:val="TAL"/>
            </w:pPr>
            <w:r w:rsidRPr="00B940D8">
              <w:t>isNullable: False</w:t>
            </w:r>
          </w:p>
        </w:tc>
      </w:tr>
      <w:tr w:rsidR="002F1085" w:rsidRPr="00B26339" w14:paraId="06F8FA95" w14:textId="77777777" w:rsidTr="00AC4B62">
        <w:trPr>
          <w:cantSplit/>
          <w:jc w:val="center"/>
        </w:trPr>
        <w:tc>
          <w:tcPr>
            <w:tcW w:w="2547" w:type="dxa"/>
          </w:tcPr>
          <w:p w14:paraId="503E55D2" w14:textId="77777777" w:rsidR="002F1085" w:rsidRPr="00202D71" w:rsidRDefault="002F1085" w:rsidP="00AC4B62">
            <w:pPr>
              <w:pStyle w:val="TAL"/>
              <w:rPr>
                <w:rFonts w:cs="Arial"/>
                <w:szCs w:val="18"/>
              </w:rPr>
            </w:pPr>
            <w:r w:rsidRPr="0061649B">
              <w:rPr>
                <w:rFonts w:cs="Arial"/>
                <w:szCs w:val="18"/>
              </w:rPr>
              <w:t>lastModification</w:t>
            </w:r>
          </w:p>
        </w:tc>
        <w:tc>
          <w:tcPr>
            <w:tcW w:w="5245" w:type="dxa"/>
          </w:tcPr>
          <w:p w14:paraId="026F30A9" w14:textId="77777777" w:rsidR="002F1085" w:rsidRPr="0061649B" w:rsidRDefault="002F1085" w:rsidP="00AC4B62">
            <w:pPr>
              <w:pStyle w:val="TAL"/>
              <w:rPr>
                <w:rFonts w:cs="Arial"/>
                <w:szCs w:val="18"/>
              </w:rPr>
            </w:pPr>
            <w:r w:rsidRPr="0061649B">
              <w:rPr>
                <w:rFonts w:cs="Arial"/>
                <w:szCs w:val="18"/>
              </w:rPr>
              <w:t>Time an alarm record was modified the last time</w:t>
            </w:r>
          </w:p>
          <w:p w14:paraId="7EAA6EED" w14:textId="77777777" w:rsidR="002F1085" w:rsidRPr="0061649B" w:rsidRDefault="002F1085" w:rsidP="00AC4B62">
            <w:pPr>
              <w:pStyle w:val="TAL"/>
              <w:rPr>
                <w:rFonts w:cs="Arial"/>
                <w:szCs w:val="18"/>
              </w:rPr>
            </w:pPr>
          </w:p>
          <w:p w14:paraId="6B6E6864" w14:textId="77777777" w:rsidR="002F1085" w:rsidRPr="0061649B" w:rsidDel="005C0751" w:rsidRDefault="002F1085" w:rsidP="00AC4B62">
            <w:pPr>
              <w:pStyle w:val="TAL"/>
              <w:rPr>
                <w:rFonts w:cs="Arial"/>
                <w:szCs w:val="18"/>
              </w:rPr>
            </w:pPr>
            <w:r w:rsidRPr="0061649B">
              <w:rPr>
                <w:szCs w:val="18"/>
              </w:rPr>
              <w:t>allowedValues: N/A</w:t>
            </w:r>
          </w:p>
        </w:tc>
        <w:tc>
          <w:tcPr>
            <w:tcW w:w="1984" w:type="dxa"/>
          </w:tcPr>
          <w:p w14:paraId="05A7C3A3" w14:textId="77777777" w:rsidR="002F1085" w:rsidRPr="0061649B" w:rsidRDefault="002F1085" w:rsidP="00AC4B62">
            <w:pPr>
              <w:pStyle w:val="TAL"/>
            </w:pPr>
            <w:r w:rsidRPr="0061649B">
              <w:t>type: DateTime</w:t>
            </w:r>
          </w:p>
          <w:p w14:paraId="1008E8B5" w14:textId="77777777" w:rsidR="002F1085" w:rsidRPr="0061649B" w:rsidRDefault="002F1085" w:rsidP="00AC4B62">
            <w:pPr>
              <w:pStyle w:val="TAL"/>
            </w:pPr>
            <w:r w:rsidRPr="0061649B">
              <w:t>multiplicity: 1</w:t>
            </w:r>
          </w:p>
          <w:p w14:paraId="40D42CD7" w14:textId="77777777" w:rsidR="002F1085" w:rsidRPr="0061649B" w:rsidRDefault="002F1085" w:rsidP="00AC4B62">
            <w:pPr>
              <w:pStyle w:val="TAL"/>
            </w:pPr>
            <w:r w:rsidRPr="0061649B">
              <w:t>isOrdered: N/A</w:t>
            </w:r>
          </w:p>
          <w:p w14:paraId="26C8F9B7" w14:textId="77777777" w:rsidR="002F1085" w:rsidRPr="00B940D8" w:rsidRDefault="002F1085" w:rsidP="00AC4B62">
            <w:pPr>
              <w:pStyle w:val="TAL"/>
            </w:pPr>
            <w:r w:rsidRPr="00B940D8">
              <w:t>isUnique: N/A</w:t>
            </w:r>
          </w:p>
          <w:p w14:paraId="0720B182" w14:textId="77777777" w:rsidR="002F1085" w:rsidRPr="00B940D8" w:rsidRDefault="002F1085" w:rsidP="00AC4B62">
            <w:pPr>
              <w:pStyle w:val="TAL"/>
            </w:pPr>
            <w:r w:rsidRPr="00B940D8">
              <w:t>defaultValue: None</w:t>
            </w:r>
          </w:p>
          <w:p w14:paraId="0C467B68" w14:textId="77777777" w:rsidR="002F1085" w:rsidRPr="00202D71" w:rsidRDefault="002F1085" w:rsidP="00AC4B62">
            <w:pPr>
              <w:pStyle w:val="TAL"/>
            </w:pPr>
            <w:r w:rsidRPr="0061649B">
              <w:t>isNullable: False</w:t>
            </w:r>
          </w:p>
        </w:tc>
      </w:tr>
      <w:tr w:rsidR="002F1085" w:rsidRPr="00B26339" w14:paraId="5F309B74" w14:textId="77777777" w:rsidTr="00AC4B62">
        <w:trPr>
          <w:cantSplit/>
          <w:jc w:val="center"/>
        </w:trPr>
        <w:tc>
          <w:tcPr>
            <w:tcW w:w="2547" w:type="dxa"/>
          </w:tcPr>
          <w:p w14:paraId="18B1E9A4" w14:textId="77777777" w:rsidR="002F1085" w:rsidRPr="00202D71" w:rsidRDefault="002F1085" w:rsidP="00AC4B62">
            <w:pPr>
              <w:pStyle w:val="TAL"/>
              <w:rPr>
                <w:rFonts w:cs="Arial"/>
                <w:szCs w:val="18"/>
              </w:rPr>
            </w:pPr>
            <w:r w:rsidRPr="005F1D3F">
              <w:rPr>
                <w:rFonts w:cs="Arial"/>
                <w:szCs w:val="18"/>
              </w:rPr>
              <w:t>j</w:t>
            </w:r>
            <w:r w:rsidRPr="0061649B">
              <w:rPr>
                <w:rFonts w:cs="Arial"/>
                <w:szCs w:val="18"/>
              </w:rPr>
              <w:t>obType</w:t>
            </w:r>
          </w:p>
        </w:tc>
        <w:tc>
          <w:tcPr>
            <w:tcW w:w="5245" w:type="dxa"/>
          </w:tcPr>
          <w:p w14:paraId="7C5D054D" w14:textId="77777777" w:rsidR="002F1085" w:rsidRPr="0061649B" w:rsidRDefault="002F1085" w:rsidP="00AC4B62">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7A15B2E" w14:textId="77777777" w:rsidR="002F1085" w:rsidRPr="0061649B" w:rsidRDefault="002F1085" w:rsidP="00AC4B62">
            <w:pPr>
              <w:pStyle w:val="TAL"/>
              <w:rPr>
                <w:szCs w:val="18"/>
              </w:rPr>
            </w:pPr>
            <w:r w:rsidRPr="0061649B">
              <w:rPr>
                <w:szCs w:val="18"/>
              </w:rPr>
              <w:t>See the clause 5.9a of TS 32.422 [30] for additional details on the allowed values.</w:t>
            </w:r>
          </w:p>
        </w:tc>
        <w:tc>
          <w:tcPr>
            <w:tcW w:w="1984" w:type="dxa"/>
          </w:tcPr>
          <w:p w14:paraId="24339F19" w14:textId="77777777" w:rsidR="002F1085" w:rsidRPr="0061649B" w:rsidRDefault="002F1085" w:rsidP="00AC4B62">
            <w:pPr>
              <w:pStyle w:val="TAL"/>
            </w:pPr>
            <w:r w:rsidRPr="0061649B">
              <w:t>type: ENUM</w:t>
            </w:r>
          </w:p>
          <w:p w14:paraId="6B6B3C13" w14:textId="77777777" w:rsidR="002F1085" w:rsidRPr="0061649B" w:rsidRDefault="002F1085" w:rsidP="00AC4B62">
            <w:pPr>
              <w:pStyle w:val="TAL"/>
            </w:pPr>
            <w:r w:rsidRPr="0061649B">
              <w:t>multiplicity: 1</w:t>
            </w:r>
          </w:p>
          <w:p w14:paraId="0BEC9560" w14:textId="77777777" w:rsidR="002F1085" w:rsidRPr="0061649B" w:rsidRDefault="002F1085" w:rsidP="00AC4B62">
            <w:pPr>
              <w:pStyle w:val="TAL"/>
            </w:pPr>
            <w:r w:rsidRPr="0061649B">
              <w:t>isOrdered: N/A</w:t>
            </w:r>
          </w:p>
          <w:p w14:paraId="0E2B29B8" w14:textId="77777777" w:rsidR="002F1085" w:rsidRPr="0061649B" w:rsidRDefault="002F1085" w:rsidP="00AC4B62">
            <w:pPr>
              <w:pStyle w:val="TAL"/>
            </w:pPr>
            <w:r w:rsidRPr="0061649B">
              <w:t>isUnique: N/A</w:t>
            </w:r>
          </w:p>
          <w:p w14:paraId="28EC20E8" w14:textId="77777777" w:rsidR="002F1085" w:rsidRPr="0061649B" w:rsidRDefault="002F1085" w:rsidP="00AC4B62">
            <w:pPr>
              <w:pStyle w:val="TAL"/>
            </w:pPr>
            <w:r w:rsidRPr="0061649B">
              <w:t>defaultValue: TRACE_ONLY</w:t>
            </w:r>
          </w:p>
          <w:p w14:paraId="05B72C71" w14:textId="77777777" w:rsidR="002F1085" w:rsidRPr="0061649B" w:rsidRDefault="002F1085" w:rsidP="00AC4B62">
            <w:pPr>
              <w:pStyle w:val="TAL"/>
            </w:pPr>
            <w:r w:rsidRPr="0061649B">
              <w:t>isNullable: False</w:t>
            </w:r>
          </w:p>
        </w:tc>
      </w:tr>
      <w:tr w:rsidR="002F1085" w:rsidRPr="00B26339" w14:paraId="0CD5251B" w14:textId="77777777" w:rsidTr="00AC4B62">
        <w:trPr>
          <w:cantSplit/>
          <w:jc w:val="center"/>
        </w:trPr>
        <w:tc>
          <w:tcPr>
            <w:tcW w:w="2547" w:type="dxa"/>
          </w:tcPr>
          <w:p w14:paraId="66C89804" w14:textId="77777777" w:rsidR="002F1085" w:rsidRPr="005F1D3F" w:rsidRDefault="002F1085" w:rsidP="00AC4B62">
            <w:pPr>
              <w:pStyle w:val="TAL"/>
              <w:rPr>
                <w:rFonts w:cs="Arial"/>
                <w:szCs w:val="18"/>
              </w:rPr>
            </w:pPr>
            <w:r>
              <w:rPr>
                <w:rFonts w:cs="Arial"/>
                <w:szCs w:val="18"/>
              </w:rPr>
              <w:t>traceConfig</w:t>
            </w:r>
          </w:p>
        </w:tc>
        <w:tc>
          <w:tcPr>
            <w:tcW w:w="5245" w:type="dxa"/>
          </w:tcPr>
          <w:p w14:paraId="387CBA5B" w14:textId="77777777" w:rsidR="002F1085" w:rsidRPr="0061649B" w:rsidRDefault="002F1085" w:rsidP="00AC4B62">
            <w:pPr>
              <w:pStyle w:val="TAL"/>
              <w:rPr>
                <w:szCs w:val="18"/>
              </w:rPr>
            </w:pPr>
            <w:r>
              <w:rPr>
                <w:szCs w:val="18"/>
              </w:rPr>
              <w:t>The set of parameters specific for trace configuration.</w:t>
            </w:r>
          </w:p>
        </w:tc>
        <w:tc>
          <w:tcPr>
            <w:tcW w:w="1984" w:type="dxa"/>
          </w:tcPr>
          <w:p w14:paraId="2405F3ED" w14:textId="77777777" w:rsidR="002F1085" w:rsidRPr="00B26339" w:rsidRDefault="002F1085" w:rsidP="00AC4B6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136B8DC9" w14:textId="77777777" w:rsidR="002F1085" w:rsidRPr="00B26339" w:rsidRDefault="002F1085" w:rsidP="00AC4B6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02B24D3" w14:textId="77777777" w:rsidR="002F1085" w:rsidRPr="00B26339" w:rsidRDefault="002F1085" w:rsidP="00AC4B62">
            <w:pPr>
              <w:spacing w:after="0"/>
              <w:rPr>
                <w:rFonts w:ascii="Arial" w:hAnsi="Arial" w:cs="Arial"/>
                <w:sz w:val="18"/>
                <w:szCs w:val="18"/>
              </w:rPr>
            </w:pPr>
            <w:r w:rsidRPr="00B26339">
              <w:rPr>
                <w:rFonts w:ascii="Arial" w:hAnsi="Arial" w:cs="Arial"/>
                <w:sz w:val="18"/>
                <w:szCs w:val="18"/>
              </w:rPr>
              <w:t>isOrdered: N/A</w:t>
            </w:r>
          </w:p>
          <w:p w14:paraId="32306D19" w14:textId="77777777" w:rsidR="002F1085" w:rsidRPr="00B26339" w:rsidRDefault="002F1085" w:rsidP="00AC4B62">
            <w:pPr>
              <w:spacing w:after="0"/>
              <w:rPr>
                <w:rFonts w:ascii="Arial" w:hAnsi="Arial" w:cs="Arial"/>
                <w:sz w:val="18"/>
                <w:szCs w:val="18"/>
                <w:lang w:val="pt-BR"/>
              </w:rPr>
            </w:pPr>
            <w:r w:rsidRPr="00B26339">
              <w:rPr>
                <w:rFonts w:ascii="Arial" w:hAnsi="Arial" w:cs="Arial"/>
                <w:sz w:val="18"/>
                <w:szCs w:val="18"/>
                <w:lang w:val="pt-BR"/>
              </w:rPr>
              <w:t>isUnique: N/A</w:t>
            </w:r>
          </w:p>
          <w:p w14:paraId="06D625A3" w14:textId="77777777" w:rsidR="002F1085" w:rsidRPr="00B26339" w:rsidRDefault="002F1085" w:rsidP="00AC4B62">
            <w:pPr>
              <w:spacing w:after="0"/>
              <w:rPr>
                <w:rFonts w:ascii="Arial" w:hAnsi="Arial" w:cs="Arial"/>
                <w:sz w:val="18"/>
                <w:szCs w:val="18"/>
                <w:lang w:val="pt-BR"/>
              </w:rPr>
            </w:pPr>
            <w:r w:rsidRPr="00B26339">
              <w:rPr>
                <w:rFonts w:ascii="Arial" w:hAnsi="Arial" w:cs="Arial"/>
                <w:sz w:val="18"/>
                <w:szCs w:val="18"/>
                <w:lang w:val="pt-BR"/>
              </w:rPr>
              <w:t>defaultValue: None</w:t>
            </w:r>
          </w:p>
          <w:p w14:paraId="606E919D" w14:textId="77777777" w:rsidR="002F1085" w:rsidRPr="0061649B" w:rsidRDefault="002F1085" w:rsidP="00AC4B62">
            <w:pPr>
              <w:pStyle w:val="TAL"/>
            </w:pPr>
            <w:r w:rsidRPr="00B26339">
              <w:rPr>
                <w:rFonts w:cs="Arial"/>
                <w:szCs w:val="18"/>
              </w:rPr>
              <w:t>isNullable: False</w:t>
            </w:r>
          </w:p>
        </w:tc>
      </w:tr>
      <w:tr w:rsidR="002F1085" w:rsidRPr="00B26339" w14:paraId="569A139C" w14:textId="77777777" w:rsidTr="00AC4B62">
        <w:trPr>
          <w:cantSplit/>
          <w:jc w:val="center"/>
        </w:trPr>
        <w:tc>
          <w:tcPr>
            <w:tcW w:w="2547" w:type="dxa"/>
          </w:tcPr>
          <w:p w14:paraId="67FD33F4" w14:textId="77777777" w:rsidR="002F1085" w:rsidRPr="005F1D3F" w:rsidRDefault="002F1085" w:rsidP="00AC4B62">
            <w:pPr>
              <w:pStyle w:val="TAL"/>
              <w:rPr>
                <w:rFonts w:cs="Arial"/>
                <w:szCs w:val="18"/>
              </w:rPr>
            </w:pPr>
            <w:r>
              <w:rPr>
                <w:rFonts w:cs="Arial"/>
                <w:szCs w:val="18"/>
              </w:rPr>
              <w:t>mdtConfig</w:t>
            </w:r>
          </w:p>
        </w:tc>
        <w:tc>
          <w:tcPr>
            <w:tcW w:w="5245" w:type="dxa"/>
          </w:tcPr>
          <w:p w14:paraId="77BF0BDA" w14:textId="77777777" w:rsidR="002F1085" w:rsidRPr="0061649B" w:rsidRDefault="002F1085" w:rsidP="00AC4B62">
            <w:pPr>
              <w:pStyle w:val="TAL"/>
              <w:rPr>
                <w:szCs w:val="18"/>
              </w:rPr>
            </w:pPr>
            <w:r>
              <w:rPr>
                <w:szCs w:val="18"/>
              </w:rPr>
              <w:t>The set of parameters specific for MDT configuration.</w:t>
            </w:r>
          </w:p>
        </w:tc>
        <w:tc>
          <w:tcPr>
            <w:tcW w:w="1984" w:type="dxa"/>
          </w:tcPr>
          <w:p w14:paraId="77369FD4" w14:textId="77777777" w:rsidR="002F1085" w:rsidRPr="00B26339" w:rsidRDefault="002F1085" w:rsidP="00AC4B6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059E8F1D" w14:textId="77777777" w:rsidR="002F1085" w:rsidRPr="00B26339" w:rsidRDefault="002F1085" w:rsidP="00AC4B6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EE51232" w14:textId="77777777" w:rsidR="002F1085" w:rsidRPr="00B26339" w:rsidRDefault="002F1085" w:rsidP="00AC4B62">
            <w:pPr>
              <w:spacing w:after="0"/>
              <w:rPr>
                <w:rFonts w:ascii="Arial" w:hAnsi="Arial" w:cs="Arial"/>
                <w:sz w:val="18"/>
                <w:szCs w:val="18"/>
              </w:rPr>
            </w:pPr>
            <w:r w:rsidRPr="00B26339">
              <w:rPr>
                <w:rFonts w:ascii="Arial" w:hAnsi="Arial" w:cs="Arial"/>
                <w:sz w:val="18"/>
                <w:szCs w:val="18"/>
              </w:rPr>
              <w:t>isOrdered: N/A</w:t>
            </w:r>
          </w:p>
          <w:p w14:paraId="24F7C6A8" w14:textId="77777777" w:rsidR="002F1085" w:rsidRPr="00B26339" w:rsidRDefault="002F1085" w:rsidP="00AC4B62">
            <w:pPr>
              <w:spacing w:after="0"/>
              <w:rPr>
                <w:rFonts w:ascii="Arial" w:hAnsi="Arial" w:cs="Arial"/>
                <w:sz w:val="18"/>
                <w:szCs w:val="18"/>
                <w:lang w:val="pt-BR"/>
              </w:rPr>
            </w:pPr>
            <w:r w:rsidRPr="00B26339">
              <w:rPr>
                <w:rFonts w:ascii="Arial" w:hAnsi="Arial" w:cs="Arial"/>
                <w:sz w:val="18"/>
                <w:szCs w:val="18"/>
                <w:lang w:val="pt-BR"/>
              </w:rPr>
              <w:t>isUnique: N/A</w:t>
            </w:r>
          </w:p>
          <w:p w14:paraId="508CE13D" w14:textId="77777777" w:rsidR="002F1085" w:rsidRPr="00B26339" w:rsidRDefault="002F1085" w:rsidP="00AC4B62">
            <w:pPr>
              <w:spacing w:after="0"/>
              <w:rPr>
                <w:rFonts w:ascii="Arial" w:hAnsi="Arial" w:cs="Arial"/>
                <w:sz w:val="18"/>
                <w:szCs w:val="18"/>
                <w:lang w:val="pt-BR"/>
              </w:rPr>
            </w:pPr>
            <w:r w:rsidRPr="00B26339">
              <w:rPr>
                <w:rFonts w:ascii="Arial" w:hAnsi="Arial" w:cs="Arial"/>
                <w:sz w:val="18"/>
                <w:szCs w:val="18"/>
                <w:lang w:val="pt-BR"/>
              </w:rPr>
              <w:t>defaultValue: None</w:t>
            </w:r>
          </w:p>
          <w:p w14:paraId="47A9C291" w14:textId="77777777" w:rsidR="002F1085" w:rsidRPr="0061649B" w:rsidRDefault="002F1085" w:rsidP="00AC4B62">
            <w:pPr>
              <w:pStyle w:val="TAL"/>
            </w:pPr>
            <w:r w:rsidRPr="00B26339">
              <w:rPr>
                <w:rFonts w:cs="Arial"/>
                <w:szCs w:val="18"/>
              </w:rPr>
              <w:t>isNullable: False</w:t>
            </w:r>
          </w:p>
        </w:tc>
      </w:tr>
      <w:tr w:rsidR="002F1085" w:rsidRPr="00B26339" w14:paraId="5818DB9C" w14:textId="77777777" w:rsidTr="00AC4B62">
        <w:trPr>
          <w:cantSplit/>
          <w:jc w:val="center"/>
        </w:trPr>
        <w:tc>
          <w:tcPr>
            <w:tcW w:w="2547" w:type="dxa"/>
          </w:tcPr>
          <w:p w14:paraId="6FEF26D4" w14:textId="77777777" w:rsidR="002F1085" w:rsidRPr="005F1D3F" w:rsidRDefault="002F1085" w:rsidP="00AC4B62">
            <w:pPr>
              <w:pStyle w:val="TAL"/>
              <w:rPr>
                <w:rFonts w:cs="Arial"/>
                <w:szCs w:val="18"/>
              </w:rPr>
            </w:pPr>
            <w:r w:rsidRPr="00044FED">
              <w:rPr>
                <w:rFonts w:cs="Arial"/>
                <w:szCs w:val="18"/>
              </w:rPr>
              <w:t>immediateMdtConfig</w:t>
            </w:r>
          </w:p>
        </w:tc>
        <w:tc>
          <w:tcPr>
            <w:tcW w:w="5245" w:type="dxa"/>
          </w:tcPr>
          <w:p w14:paraId="44B18714" w14:textId="77777777" w:rsidR="002F1085" w:rsidRPr="0061649B" w:rsidRDefault="002F1085" w:rsidP="00AC4B62">
            <w:pPr>
              <w:pStyle w:val="TAL"/>
              <w:rPr>
                <w:szCs w:val="18"/>
              </w:rPr>
            </w:pPr>
            <w:r>
              <w:rPr>
                <w:szCs w:val="18"/>
              </w:rPr>
              <w:t>The set of parameters specific for Immediate MDT configuration.</w:t>
            </w:r>
          </w:p>
        </w:tc>
        <w:tc>
          <w:tcPr>
            <w:tcW w:w="1984" w:type="dxa"/>
          </w:tcPr>
          <w:p w14:paraId="6997F20A" w14:textId="77777777" w:rsidR="002F1085" w:rsidRPr="00B26339" w:rsidRDefault="002F1085" w:rsidP="00AC4B6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052D596E" w14:textId="77777777" w:rsidR="002F1085" w:rsidRPr="00B26339" w:rsidRDefault="002F1085" w:rsidP="00AC4B6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7CC84BD" w14:textId="77777777" w:rsidR="002F1085" w:rsidRPr="00B26339" w:rsidRDefault="002F1085" w:rsidP="00AC4B62">
            <w:pPr>
              <w:spacing w:after="0"/>
              <w:rPr>
                <w:rFonts w:ascii="Arial" w:hAnsi="Arial" w:cs="Arial"/>
                <w:sz w:val="18"/>
                <w:szCs w:val="18"/>
              </w:rPr>
            </w:pPr>
            <w:r w:rsidRPr="00B26339">
              <w:rPr>
                <w:rFonts w:ascii="Arial" w:hAnsi="Arial" w:cs="Arial"/>
                <w:sz w:val="18"/>
                <w:szCs w:val="18"/>
              </w:rPr>
              <w:t>isOrdered: N/A</w:t>
            </w:r>
          </w:p>
          <w:p w14:paraId="3C0D0DD8" w14:textId="77777777" w:rsidR="002F1085" w:rsidRPr="00B26339" w:rsidRDefault="002F1085" w:rsidP="00AC4B62">
            <w:pPr>
              <w:spacing w:after="0"/>
              <w:rPr>
                <w:rFonts w:ascii="Arial" w:hAnsi="Arial" w:cs="Arial"/>
                <w:sz w:val="18"/>
                <w:szCs w:val="18"/>
                <w:lang w:val="pt-BR"/>
              </w:rPr>
            </w:pPr>
            <w:r w:rsidRPr="00B26339">
              <w:rPr>
                <w:rFonts w:ascii="Arial" w:hAnsi="Arial" w:cs="Arial"/>
                <w:sz w:val="18"/>
                <w:szCs w:val="18"/>
                <w:lang w:val="pt-BR"/>
              </w:rPr>
              <w:t>isUnique: N/A</w:t>
            </w:r>
          </w:p>
          <w:p w14:paraId="5BD8E05F" w14:textId="77777777" w:rsidR="002F1085" w:rsidRPr="00B26339" w:rsidRDefault="002F1085" w:rsidP="00AC4B62">
            <w:pPr>
              <w:spacing w:after="0"/>
              <w:rPr>
                <w:rFonts w:ascii="Arial" w:hAnsi="Arial" w:cs="Arial"/>
                <w:sz w:val="18"/>
                <w:szCs w:val="18"/>
                <w:lang w:val="pt-BR"/>
              </w:rPr>
            </w:pPr>
            <w:r w:rsidRPr="00B26339">
              <w:rPr>
                <w:rFonts w:ascii="Arial" w:hAnsi="Arial" w:cs="Arial"/>
                <w:sz w:val="18"/>
                <w:szCs w:val="18"/>
                <w:lang w:val="pt-BR"/>
              </w:rPr>
              <w:t>defaultValue: None</w:t>
            </w:r>
          </w:p>
          <w:p w14:paraId="2A24929A" w14:textId="77777777" w:rsidR="002F1085" w:rsidRPr="0061649B" w:rsidRDefault="002F1085" w:rsidP="00AC4B62">
            <w:pPr>
              <w:pStyle w:val="TAL"/>
            </w:pPr>
            <w:r w:rsidRPr="00B26339">
              <w:rPr>
                <w:rFonts w:cs="Arial"/>
                <w:szCs w:val="18"/>
              </w:rPr>
              <w:t>isNullable: False</w:t>
            </w:r>
          </w:p>
        </w:tc>
      </w:tr>
      <w:tr w:rsidR="002F1085" w:rsidRPr="00B26339" w14:paraId="17FD5712" w14:textId="77777777" w:rsidTr="00AC4B62">
        <w:trPr>
          <w:cantSplit/>
          <w:jc w:val="center"/>
        </w:trPr>
        <w:tc>
          <w:tcPr>
            <w:tcW w:w="2547" w:type="dxa"/>
          </w:tcPr>
          <w:p w14:paraId="4CADDC51" w14:textId="77777777" w:rsidR="002F1085" w:rsidRPr="005F1D3F" w:rsidRDefault="002F1085" w:rsidP="00AC4B62">
            <w:pPr>
              <w:pStyle w:val="TAL"/>
              <w:rPr>
                <w:rFonts w:cs="Arial"/>
                <w:szCs w:val="18"/>
              </w:rPr>
            </w:pPr>
            <w:r w:rsidRPr="00044FED">
              <w:rPr>
                <w:rFonts w:cs="Arial"/>
                <w:szCs w:val="18"/>
              </w:rPr>
              <w:t>loggedMdtConfig</w:t>
            </w:r>
          </w:p>
        </w:tc>
        <w:tc>
          <w:tcPr>
            <w:tcW w:w="5245" w:type="dxa"/>
          </w:tcPr>
          <w:p w14:paraId="44E9F7CD" w14:textId="77777777" w:rsidR="002F1085" w:rsidRPr="0061649B" w:rsidRDefault="002F1085" w:rsidP="00AC4B62">
            <w:pPr>
              <w:pStyle w:val="TAL"/>
              <w:rPr>
                <w:szCs w:val="18"/>
              </w:rPr>
            </w:pPr>
            <w:r>
              <w:rPr>
                <w:szCs w:val="18"/>
              </w:rPr>
              <w:t>The set of parameters specific for Logged MDT and Logged MBSFN MDT configuration.</w:t>
            </w:r>
          </w:p>
        </w:tc>
        <w:tc>
          <w:tcPr>
            <w:tcW w:w="1984" w:type="dxa"/>
          </w:tcPr>
          <w:p w14:paraId="5ED44E49" w14:textId="77777777" w:rsidR="002F1085" w:rsidRPr="00B26339" w:rsidRDefault="002F1085" w:rsidP="00AC4B6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11CC260E" w14:textId="77777777" w:rsidR="002F1085" w:rsidRPr="00B26339" w:rsidRDefault="002F1085" w:rsidP="00AC4B6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FDCB143" w14:textId="77777777" w:rsidR="002F1085" w:rsidRPr="00B26339" w:rsidRDefault="002F1085" w:rsidP="00AC4B62">
            <w:pPr>
              <w:spacing w:after="0"/>
              <w:rPr>
                <w:rFonts w:ascii="Arial" w:hAnsi="Arial" w:cs="Arial"/>
                <w:sz w:val="18"/>
                <w:szCs w:val="18"/>
              </w:rPr>
            </w:pPr>
            <w:r w:rsidRPr="00B26339">
              <w:rPr>
                <w:rFonts w:ascii="Arial" w:hAnsi="Arial" w:cs="Arial"/>
                <w:sz w:val="18"/>
                <w:szCs w:val="18"/>
              </w:rPr>
              <w:t>isOrdered: N/A</w:t>
            </w:r>
          </w:p>
          <w:p w14:paraId="308950CD" w14:textId="77777777" w:rsidR="002F1085" w:rsidRPr="00B26339" w:rsidRDefault="002F1085" w:rsidP="00AC4B62">
            <w:pPr>
              <w:spacing w:after="0"/>
              <w:rPr>
                <w:rFonts w:ascii="Arial" w:hAnsi="Arial" w:cs="Arial"/>
                <w:sz w:val="18"/>
                <w:szCs w:val="18"/>
                <w:lang w:val="pt-BR"/>
              </w:rPr>
            </w:pPr>
            <w:r w:rsidRPr="00B26339">
              <w:rPr>
                <w:rFonts w:ascii="Arial" w:hAnsi="Arial" w:cs="Arial"/>
                <w:sz w:val="18"/>
                <w:szCs w:val="18"/>
                <w:lang w:val="pt-BR"/>
              </w:rPr>
              <w:t>isUnique: N/A</w:t>
            </w:r>
          </w:p>
          <w:p w14:paraId="1EED8CCF" w14:textId="77777777" w:rsidR="002F1085" w:rsidRPr="00B26339" w:rsidRDefault="002F1085" w:rsidP="00AC4B62">
            <w:pPr>
              <w:spacing w:after="0"/>
              <w:rPr>
                <w:rFonts w:ascii="Arial" w:hAnsi="Arial" w:cs="Arial"/>
                <w:sz w:val="18"/>
                <w:szCs w:val="18"/>
                <w:lang w:val="pt-BR"/>
              </w:rPr>
            </w:pPr>
            <w:r w:rsidRPr="00B26339">
              <w:rPr>
                <w:rFonts w:ascii="Arial" w:hAnsi="Arial" w:cs="Arial"/>
                <w:sz w:val="18"/>
                <w:szCs w:val="18"/>
                <w:lang w:val="pt-BR"/>
              </w:rPr>
              <w:t>defaultValue: None</w:t>
            </w:r>
          </w:p>
          <w:p w14:paraId="1A3FADDA" w14:textId="77777777" w:rsidR="002F1085" w:rsidRPr="0061649B" w:rsidRDefault="002F1085" w:rsidP="00AC4B62">
            <w:pPr>
              <w:pStyle w:val="TAL"/>
            </w:pPr>
            <w:r w:rsidRPr="00B26339">
              <w:rPr>
                <w:rFonts w:cs="Arial"/>
                <w:szCs w:val="18"/>
              </w:rPr>
              <w:t>isNullable: False</w:t>
            </w:r>
          </w:p>
        </w:tc>
      </w:tr>
      <w:tr w:rsidR="002F1085" w:rsidRPr="00B26339" w14:paraId="07343FFF" w14:textId="77777777" w:rsidTr="00AC4B62">
        <w:trPr>
          <w:cantSplit/>
          <w:jc w:val="center"/>
        </w:trPr>
        <w:tc>
          <w:tcPr>
            <w:tcW w:w="2547" w:type="dxa"/>
          </w:tcPr>
          <w:p w14:paraId="6D01FCF7" w14:textId="77777777" w:rsidR="002F1085" w:rsidRPr="00202D71" w:rsidRDefault="002F1085" w:rsidP="00AC4B62">
            <w:pPr>
              <w:pStyle w:val="TAL"/>
              <w:rPr>
                <w:rFonts w:cs="Arial"/>
                <w:szCs w:val="18"/>
              </w:rPr>
            </w:pPr>
            <w:r w:rsidRPr="005F1D3F">
              <w:rPr>
                <w:rFonts w:cs="Arial"/>
                <w:szCs w:val="18"/>
              </w:rPr>
              <w:t>l</w:t>
            </w:r>
            <w:r w:rsidRPr="0061649B">
              <w:rPr>
                <w:rFonts w:cs="Arial"/>
                <w:szCs w:val="18"/>
              </w:rPr>
              <w:t>istOfInterfaces</w:t>
            </w:r>
          </w:p>
        </w:tc>
        <w:tc>
          <w:tcPr>
            <w:tcW w:w="5245" w:type="dxa"/>
          </w:tcPr>
          <w:p w14:paraId="00528F1D" w14:textId="77777777" w:rsidR="002F1085" w:rsidRPr="0061649B" w:rsidRDefault="002F1085" w:rsidP="00AC4B62">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A48F6EA" w14:textId="77777777" w:rsidR="002F1085" w:rsidRPr="0061649B" w:rsidRDefault="002F1085" w:rsidP="00AC4B62">
            <w:pPr>
              <w:pStyle w:val="TAL"/>
              <w:rPr>
                <w:szCs w:val="18"/>
              </w:rPr>
            </w:pPr>
            <w:r w:rsidRPr="0061649B">
              <w:rPr>
                <w:szCs w:val="18"/>
              </w:rPr>
              <w:t>See the clause 5.5 of TS 32.422 [30] for additional details on the allowed values.</w:t>
            </w:r>
          </w:p>
        </w:tc>
        <w:tc>
          <w:tcPr>
            <w:tcW w:w="1984" w:type="dxa"/>
          </w:tcPr>
          <w:p w14:paraId="5C3575BB" w14:textId="77777777" w:rsidR="002F1085" w:rsidRPr="0061649B" w:rsidRDefault="002F1085" w:rsidP="00AC4B62">
            <w:pPr>
              <w:pStyle w:val="TAL"/>
            </w:pPr>
            <w:r w:rsidRPr="0061649B">
              <w:t>type:  ENUM</w:t>
            </w:r>
          </w:p>
          <w:p w14:paraId="09F25F6D" w14:textId="77777777" w:rsidR="002F1085" w:rsidRPr="0061649B" w:rsidRDefault="002F1085" w:rsidP="00AC4B62">
            <w:pPr>
              <w:pStyle w:val="TAL"/>
            </w:pPr>
            <w:r w:rsidRPr="0061649B">
              <w:t>multiplicity: 1..*</w:t>
            </w:r>
          </w:p>
          <w:p w14:paraId="32439FEE" w14:textId="77777777" w:rsidR="002F1085" w:rsidRPr="0061649B" w:rsidRDefault="002F1085" w:rsidP="00AC4B62">
            <w:pPr>
              <w:pStyle w:val="TAL"/>
            </w:pPr>
            <w:r w:rsidRPr="0061649B">
              <w:t>isOrdered: False</w:t>
            </w:r>
          </w:p>
          <w:p w14:paraId="675B444D" w14:textId="77777777" w:rsidR="002F1085" w:rsidRPr="0061649B" w:rsidRDefault="002F1085" w:rsidP="00AC4B62">
            <w:pPr>
              <w:pStyle w:val="TAL"/>
            </w:pPr>
            <w:r w:rsidRPr="0061649B">
              <w:t>isUnique: True</w:t>
            </w:r>
          </w:p>
          <w:p w14:paraId="33582BD2" w14:textId="77777777" w:rsidR="002F1085" w:rsidRPr="0061649B" w:rsidRDefault="002F1085" w:rsidP="00AC4B62">
            <w:pPr>
              <w:pStyle w:val="TAL"/>
            </w:pPr>
            <w:r w:rsidRPr="0061649B">
              <w:t>defaultValue: None</w:t>
            </w:r>
          </w:p>
          <w:p w14:paraId="5895D5B4" w14:textId="77777777" w:rsidR="002F1085" w:rsidRPr="0061649B" w:rsidRDefault="002F1085" w:rsidP="00AC4B62">
            <w:pPr>
              <w:pStyle w:val="TAL"/>
            </w:pPr>
            <w:r w:rsidRPr="0061649B">
              <w:t>isNullable: True</w:t>
            </w:r>
          </w:p>
        </w:tc>
      </w:tr>
      <w:tr w:rsidR="002F1085" w:rsidRPr="00B26339" w14:paraId="1D8C11BD" w14:textId="77777777" w:rsidTr="00AC4B62">
        <w:trPr>
          <w:cantSplit/>
          <w:jc w:val="center"/>
        </w:trPr>
        <w:tc>
          <w:tcPr>
            <w:tcW w:w="2547" w:type="dxa"/>
          </w:tcPr>
          <w:p w14:paraId="7A87D8CC" w14:textId="77777777" w:rsidR="002F1085" w:rsidRPr="00202D71" w:rsidRDefault="002F1085" w:rsidP="00AC4B62">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8950F08" w14:textId="77777777" w:rsidR="002F1085" w:rsidRPr="0061649B" w:rsidRDefault="002F1085" w:rsidP="00AC4B62">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96E88BD" w14:textId="77777777" w:rsidR="002F1085" w:rsidRPr="0061649B" w:rsidRDefault="002F1085" w:rsidP="00AC4B62">
            <w:pPr>
              <w:pStyle w:val="TAL"/>
              <w:rPr>
                <w:szCs w:val="18"/>
              </w:rPr>
            </w:pPr>
            <w:r w:rsidRPr="0061649B">
              <w:rPr>
                <w:szCs w:val="18"/>
              </w:rPr>
              <w:t>See the clause 5.4 of TS 32.422 [30] for additional details on the allowed values.</w:t>
            </w:r>
          </w:p>
        </w:tc>
        <w:tc>
          <w:tcPr>
            <w:tcW w:w="1984" w:type="dxa"/>
          </w:tcPr>
          <w:p w14:paraId="4080848A" w14:textId="77777777" w:rsidR="002F1085" w:rsidRPr="0061649B" w:rsidRDefault="002F1085" w:rsidP="00AC4B62">
            <w:pPr>
              <w:pStyle w:val="TAL"/>
            </w:pPr>
            <w:r w:rsidRPr="0061649B">
              <w:t>type:  ENUM</w:t>
            </w:r>
          </w:p>
          <w:p w14:paraId="1D697FB8" w14:textId="77777777" w:rsidR="002F1085" w:rsidRPr="0061649B" w:rsidRDefault="002F1085" w:rsidP="00AC4B62">
            <w:pPr>
              <w:pStyle w:val="TAL"/>
            </w:pPr>
            <w:r w:rsidRPr="0061649B">
              <w:t>multiplicity: 1..*</w:t>
            </w:r>
          </w:p>
          <w:p w14:paraId="73558AA9" w14:textId="77777777" w:rsidR="002F1085" w:rsidRPr="0061649B" w:rsidRDefault="002F1085" w:rsidP="00AC4B62">
            <w:pPr>
              <w:pStyle w:val="TAL"/>
            </w:pPr>
            <w:r w:rsidRPr="0061649B">
              <w:t>isOrdered: False</w:t>
            </w:r>
          </w:p>
          <w:p w14:paraId="33B566E9" w14:textId="77777777" w:rsidR="002F1085" w:rsidRPr="0061649B" w:rsidRDefault="002F1085" w:rsidP="00AC4B62">
            <w:pPr>
              <w:pStyle w:val="TAL"/>
            </w:pPr>
            <w:r w:rsidRPr="0061649B">
              <w:t>isUnique: True</w:t>
            </w:r>
          </w:p>
          <w:p w14:paraId="5139D9AD" w14:textId="77777777" w:rsidR="002F1085" w:rsidRPr="0061649B" w:rsidRDefault="002F1085" w:rsidP="00AC4B62">
            <w:pPr>
              <w:pStyle w:val="TAL"/>
            </w:pPr>
            <w:r w:rsidRPr="0061649B">
              <w:t>defaultValue: None</w:t>
            </w:r>
          </w:p>
          <w:p w14:paraId="3360A44E" w14:textId="77777777" w:rsidR="002F1085" w:rsidRPr="0061649B" w:rsidRDefault="002F1085" w:rsidP="00AC4B62">
            <w:pPr>
              <w:pStyle w:val="TAL"/>
            </w:pPr>
            <w:r w:rsidRPr="0061649B">
              <w:t>isNullable: True</w:t>
            </w:r>
          </w:p>
        </w:tc>
      </w:tr>
      <w:tr w:rsidR="002F1085" w:rsidRPr="00B26339" w14:paraId="7F9C31BA" w14:textId="77777777" w:rsidTr="00AC4B62">
        <w:trPr>
          <w:cantSplit/>
          <w:jc w:val="center"/>
        </w:trPr>
        <w:tc>
          <w:tcPr>
            <w:tcW w:w="2547" w:type="dxa"/>
          </w:tcPr>
          <w:p w14:paraId="21914B7D" w14:textId="77777777" w:rsidR="002F1085" w:rsidRPr="00202D71" w:rsidRDefault="002F1085" w:rsidP="00AC4B62">
            <w:pPr>
              <w:pStyle w:val="TAL"/>
              <w:rPr>
                <w:rFonts w:cs="Arial"/>
                <w:szCs w:val="18"/>
              </w:rPr>
            </w:pPr>
            <w:r w:rsidRPr="005F1D3F">
              <w:rPr>
                <w:rFonts w:cs="Arial"/>
                <w:szCs w:val="18"/>
              </w:rPr>
              <w:t>p</w:t>
            </w:r>
            <w:r w:rsidRPr="0061649B">
              <w:rPr>
                <w:rFonts w:cs="Arial"/>
                <w:szCs w:val="18"/>
              </w:rPr>
              <w:t>LMNTarget</w:t>
            </w:r>
          </w:p>
        </w:tc>
        <w:tc>
          <w:tcPr>
            <w:tcW w:w="5245" w:type="dxa"/>
          </w:tcPr>
          <w:p w14:paraId="5E09CD5B" w14:textId="77777777" w:rsidR="002F1085" w:rsidRPr="0061649B" w:rsidRDefault="002F1085" w:rsidP="00AC4B62">
            <w:pPr>
              <w:pStyle w:val="TAL"/>
              <w:rPr>
                <w:szCs w:val="18"/>
              </w:rPr>
            </w:pPr>
            <w:r w:rsidRPr="0061649B">
              <w:rPr>
                <w:szCs w:val="18"/>
              </w:rPr>
              <w:t xml:space="preserve">It specifies which PLMN that the subscriber of the session to be recorded uses as selected PLMN. </w:t>
            </w:r>
          </w:p>
        </w:tc>
        <w:tc>
          <w:tcPr>
            <w:tcW w:w="1984" w:type="dxa"/>
          </w:tcPr>
          <w:p w14:paraId="3917F8D2" w14:textId="77777777" w:rsidR="002F1085" w:rsidRPr="0061649B" w:rsidRDefault="002F1085" w:rsidP="00AC4B62">
            <w:pPr>
              <w:pStyle w:val="TAL"/>
            </w:pPr>
            <w:r w:rsidRPr="0061649B">
              <w:t>type: PlmnId</w:t>
            </w:r>
          </w:p>
          <w:p w14:paraId="67B1652E" w14:textId="77777777" w:rsidR="002F1085" w:rsidRPr="0061649B" w:rsidRDefault="002F1085" w:rsidP="00AC4B62">
            <w:pPr>
              <w:pStyle w:val="TAL"/>
            </w:pPr>
            <w:r w:rsidRPr="0061649B">
              <w:t>multiplicity: 1</w:t>
            </w:r>
          </w:p>
          <w:p w14:paraId="1B838E33" w14:textId="77777777" w:rsidR="002F1085" w:rsidRPr="0061649B" w:rsidRDefault="002F1085" w:rsidP="00AC4B62">
            <w:pPr>
              <w:pStyle w:val="TAL"/>
            </w:pPr>
            <w:r w:rsidRPr="0061649B">
              <w:t>isOrdered: N/A</w:t>
            </w:r>
          </w:p>
          <w:p w14:paraId="20F2F101" w14:textId="77777777" w:rsidR="002F1085" w:rsidRPr="0061649B" w:rsidRDefault="002F1085" w:rsidP="00AC4B62">
            <w:pPr>
              <w:pStyle w:val="TAL"/>
            </w:pPr>
            <w:r w:rsidRPr="0061649B">
              <w:t xml:space="preserve">isUnique: </w:t>
            </w:r>
            <w:r w:rsidRPr="0076579F">
              <w:t>N/A</w:t>
            </w:r>
          </w:p>
          <w:p w14:paraId="231468DD" w14:textId="77777777" w:rsidR="002F1085" w:rsidRPr="0061649B" w:rsidRDefault="002F1085" w:rsidP="00AC4B62">
            <w:pPr>
              <w:pStyle w:val="TAL"/>
            </w:pPr>
            <w:r w:rsidRPr="0061649B">
              <w:t xml:space="preserve">defaultValue: None </w:t>
            </w:r>
          </w:p>
          <w:p w14:paraId="6107B449" w14:textId="77777777" w:rsidR="002F1085" w:rsidRPr="0061649B" w:rsidRDefault="002F1085" w:rsidP="00AC4B62">
            <w:pPr>
              <w:pStyle w:val="TAL"/>
            </w:pPr>
            <w:r w:rsidRPr="0061649B">
              <w:t>isNullable: True</w:t>
            </w:r>
          </w:p>
        </w:tc>
      </w:tr>
      <w:tr w:rsidR="002F1085" w:rsidRPr="00B26339" w14:paraId="031D70A1" w14:textId="77777777" w:rsidTr="00AC4B62">
        <w:trPr>
          <w:cantSplit/>
          <w:jc w:val="center"/>
        </w:trPr>
        <w:tc>
          <w:tcPr>
            <w:tcW w:w="2547" w:type="dxa"/>
          </w:tcPr>
          <w:p w14:paraId="262CAB47" w14:textId="77777777" w:rsidR="002F1085" w:rsidRPr="0061649B" w:rsidRDefault="002F1085" w:rsidP="00AC4B62">
            <w:pPr>
              <w:pStyle w:val="TAL"/>
              <w:rPr>
                <w:rFonts w:cs="Arial"/>
                <w:szCs w:val="18"/>
              </w:rPr>
            </w:pPr>
            <w:r w:rsidRPr="00064019">
              <w:rPr>
                <w:rFonts w:cs="Arial"/>
                <w:szCs w:val="18"/>
              </w:rPr>
              <w:t>traceReportingConsumerUri</w:t>
            </w:r>
          </w:p>
        </w:tc>
        <w:tc>
          <w:tcPr>
            <w:tcW w:w="5245" w:type="dxa"/>
          </w:tcPr>
          <w:p w14:paraId="1AB37C44" w14:textId="77777777" w:rsidR="002F1085" w:rsidRPr="0061649B" w:rsidRDefault="002F1085" w:rsidP="00AC4B62">
            <w:pPr>
              <w:pStyle w:val="TAL"/>
              <w:rPr>
                <w:szCs w:val="18"/>
              </w:rPr>
            </w:pPr>
            <w:r w:rsidRPr="0061649B">
              <w:rPr>
                <w:szCs w:val="18"/>
              </w:rPr>
              <w:t>It specifies the Uniform Resource Identifier (URI) of the Streaming Trace data reporting MnS consumer (a.k.a. streaming target).</w:t>
            </w:r>
          </w:p>
          <w:p w14:paraId="72B2FC64" w14:textId="77777777" w:rsidR="002F1085" w:rsidRPr="0061649B" w:rsidRDefault="002F1085" w:rsidP="00AC4B6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789714D" w14:textId="77777777" w:rsidR="002F1085" w:rsidRPr="0061649B" w:rsidRDefault="002F1085" w:rsidP="00AC4B62">
            <w:pPr>
              <w:pStyle w:val="TAL"/>
            </w:pPr>
            <w:r w:rsidRPr="0061649B">
              <w:t>type: String</w:t>
            </w:r>
          </w:p>
          <w:p w14:paraId="4ECC833E" w14:textId="77777777" w:rsidR="002F1085" w:rsidRPr="0061649B" w:rsidRDefault="002F1085" w:rsidP="00AC4B62">
            <w:pPr>
              <w:pStyle w:val="TAL"/>
            </w:pPr>
            <w:r w:rsidRPr="0061649B">
              <w:t>multiplicity: 1</w:t>
            </w:r>
          </w:p>
          <w:p w14:paraId="16D3CD6C" w14:textId="77777777" w:rsidR="002F1085" w:rsidRPr="0061649B" w:rsidRDefault="002F1085" w:rsidP="00AC4B62">
            <w:pPr>
              <w:pStyle w:val="TAL"/>
            </w:pPr>
            <w:r w:rsidRPr="0061649B">
              <w:t>isOrdered: N/A</w:t>
            </w:r>
          </w:p>
          <w:p w14:paraId="567C714A" w14:textId="77777777" w:rsidR="002F1085" w:rsidRPr="0061649B" w:rsidRDefault="002F1085" w:rsidP="00AC4B62">
            <w:pPr>
              <w:pStyle w:val="TAL"/>
            </w:pPr>
            <w:r w:rsidRPr="0061649B">
              <w:t>isUnique: N/A</w:t>
            </w:r>
          </w:p>
          <w:p w14:paraId="7F13018A" w14:textId="77777777" w:rsidR="002F1085" w:rsidRPr="0061649B" w:rsidRDefault="002F1085" w:rsidP="00AC4B62">
            <w:pPr>
              <w:pStyle w:val="TAL"/>
            </w:pPr>
            <w:r w:rsidRPr="0061649B">
              <w:t xml:space="preserve">defaultValue: None </w:t>
            </w:r>
          </w:p>
          <w:p w14:paraId="172F0D49" w14:textId="77777777" w:rsidR="002F1085" w:rsidRPr="0061649B" w:rsidRDefault="002F1085" w:rsidP="00AC4B62">
            <w:pPr>
              <w:pStyle w:val="TAL"/>
            </w:pPr>
            <w:r w:rsidRPr="0061649B">
              <w:t>isNullable: True</w:t>
            </w:r>
          </w:p>
        </w:tc>
      </w:tr>
      <w:tr w:rsidR="002F1085" w:rsidRPr="00B26339" w14:paraId="25B5F36E" w14:textId="77777777" w:rsidTr="00AC4B62">
        <w:trPr>
          <w:cantSplit/>
          <w:jc w:val="center"/>
        </w:trPr>
        <w:tc>
          <w:tcPr>
            <w:tcW w:w="2547" w:type="dxa"/>
          </w:tcPr>
          <w:p w14:paraId="1B76926E" w14:textId="77777777" w:rsidR="002F1085" w:rsidRPr="00202D71" w:rsidRDefault="002F1085" w:rsidP="00AC4B62">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2EDC3372" w14:textId="77777777" w:rsidR="002F1085" w:rsidRPr="0061649B" w:rsidRDefault="002F1085" w:rsidP="00AC4B62">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0AE70B5" w14:textId="77777777" w:rsidR="002F1085" w:rsidRPr="0061649B" w:rsidRDefault="002F1085" w:rsidP="00AC4B62">
            <w:pPr>
              <w:pStyle w:val="TAL"/>
              <w:rPr>
                <w:szCs w:val="18"/>
              </w:rPr>
            </w:pPr>
            <w:r w:rsidRPr="0061649B">
              <w:rPr>
                <w:szCs w:val="18"/>
              </w:rPr>
              <w:t>See the clause 5.9 of TS 32.422 [30] for additional details on the allowed values.</w:t>
            </w:r>
          </w:p>
        </w:tc>
        <w:tc>
          <w:tcPr>
            <w:tcW w:w="1984" w:type="dxa"/>
          </w:tcPr>
          <w:p w14:paraId="4F26B6DB" w14:textId="77777777" w:rsidR="002F1085" w:rsidRPr="0061649B" w:rsidRDefault="002F1085" w:rsidP="00AC4B62">
            <w:pPr>
              <w:pStyle w:val="TAL"/>
            </w:pPr>
            <w:r w:rsidRPr="0061649B">
              <w:t>type: IpAddress</w:t>
            </w:r>
          </w:p>
          <w:p w14:paraId="1B41C701" w14:textId="77777777" w:rsidR="002F1085" w:rsidRPr="0061649B" w:rsidRDefault="002F1085" w:rsidP="00AC4B62">
            <w:pPr>
              <w:pStyle w:val="TAL"/>
            </w:pPr>
            <w:r w:rsidRPr="0061649B">
              <w:t>multiplicity: 1</w:t>
            </w:r>
          </w:p>
          <w:p w14:paraId="457C23DD" w14:textId="77777777" w:rsidR="002F1085" w:rsidRPr="0061649B" w:rsidRDefault="002F1085" w:rsidP="00AC4B62">
            <w:pPr>
              <w:pStyle w:val="TAL"/>
            </w:pPr>
            <w:r w:rsidRPr="0061649B">
              <w:t>isOrdered: N/A</w:t>
            </w:r>
          </w:p>
          <w:p w14:paraId="4678BF75" w14:textId="77777777" w:rsidR="002F1085" w:rsidRPr="0061649B" w:rsidRDefault="002F1085" w:rsidP="00AC4B62">
            <w:pPr>
              <w:pStyle w:val="TAL"/>
            </w:pPr>
            <w:r w:rsidRPr="0061649B">
              <w:t>isUnique: N/A</w:t>
            </w:r>
          </w:p>
          <w:p w14:paraId="2155D41B" w14:textId="77777777" w:rsidR="002F1085" w:rsidRPr="0061649B" w:rsidRDefault="002F1085" w:rsidP="00AC4B62">
            <w:pPr>
              <w:pStyle w:val="TAL"/>
            </w:pPr>
            <w:r w:rsidRPr="0061649B">
              <w:t xml:space="preserve">defaultValue: None </w:t>
            </w:r>
          </w:p>
          <w:p w14:paraId="74B6D929" w14:textId="77777777" w:rsidR="002F1085" w:rsidRPr="0061649B" w:rsidRDefault="002F1085" w:rsidP="00AC4B62">
            <w:pPr>
              <w:pStyle w:val="TAL"/>
            </w:pPr>
            <w:r w:rsidRPr="0061649B">
              <w:t>isNullable: True</w:t>
            </w:r>
          </w:p>
        </w:tc>
      </w:tr>
      <w:tr w:rsidR="002F1085" w:rsidRPr="00B26339" w14:paraId="09E66FBF" w14:textId="77777777" w:rsidTr="00AC4B62">
        <w:trPr>
          <w:cantSplit/>
          <w:jc w:val="center"/>
        </w:trPr>
        <w:tc>
          <w:tcPr>
            <w:tcW w:w="2547" w:type="dxa"/>
          </w:tcPr>
          <w:p w14:paraId="50488E6A" w14:textId="77777777" w:rsidR="002F1085" w:rsidRPr="00202D71" w:rsidRDefault="002F1085" w:rsidP="00AC4B62">
            <w:pPr>
              <w:pStyle w:val="TAL"/>
              <w:rPr>
                <w:rFonts w:cs="Arial"/>
                <w:szCs w:val="18"/>
              </w:rPr>
            </w:pPr>
            <w:r w:rsidRPr="005F1D3F">
              <w:rPr>
                <w:rFonts w:cs="Arial"/>
                <w:szCs w:val="18"/>
              </w:rPr>
              <w:t>t</w:t>
            </w:r>
            <w:r w:rsidRPr="0061649B">
              <w:rPr>
                <w:rFonts w:cs="Arial"/>
                <w:szCs w:val="18"/>
              </w:rPr>
              <w:t>raceDepth</w:t>
            </w:r>
          </w:p>
        </w:tc>
        <w:tc>
          <w:tcPr>
            <w:tcW w:w="5245" w:type="dxa"/>
          </w:tcPr>
          <w:p w14:paraId="0A8C4EFB" w14:textId="77777777" w:rsidR="002F1085" w:rsidRPr="0061649B" w:rsidRDefault="002F1085" w:rsidP="00AC4B62">
            <w:pPr>
              <w:pStyle w:val="TAL"/>
              <w:rPr>
                <w:szCs w:val="18"/>
              </w:rPr>
            </w:pPr>
            <w:r w:rsidRPr="0061649B">
              <w:rPr>
                <w:szCs w:val="18"/>
              </w:rPr>
              <w:t>It specifies the trace depth. The attribute is applicable only for Trace. In case this attribute is not used, it carries a null semantic.</w:t>
            </w:r>
          </w:p>
          <w:p w14:paraId="43BE97D3" w14:textId="77777777" w:rsidR="002F1085" w:rsidRPr="0061649B" w:rsidRDefault="002F1085" w:rsidP="00AC4B62">
            <w:pPr>
              <w:pStyle w:val="TAL"/>
              <w:rPr>
                <w:szCs w:val="18"/>
              </w:rPr>
            </w:pPr>
            <w:r w:rsidRPr="0061649B">
              <w:rPr>
                <w:szCs w:val="18"/>
              </w:rPr>
              <w:t>See the clause 5.3 of 3GPP TS 32.422 [30] for additional details on the allowed values.</w:t>
            </w:r>
          </w:p>
        </w:tc>
        <w:tc>
          <w:tcPr>
            <w:tcW w:w="1984" w:type="dxa"/>
          </w:tcPr>
          <w:p w14:paraId="01D34CAD" w14:textId="77777777" w:rsidR="002F1085" w:rsidRPr="0061649B" w:rsidRDefault="002F1085" w:rsidP="00AC4B62">
            <w:pPr>
              <w:pStyle w:val="TAL"/>
            </w:pPr>
            <w:r w:rsidRPr="0061649B">
              <w:t>type: ENUM</w:t>
            </w:r>
          </w:p>
          <w:p w14:paraId="22314637" w14:textId="77777777" w:rsidR="002F1085" w:rsidRPr="0061649B" w:rsidRDefault="002F1085" w:rsidP="00AC4B62">
            <w:pPr>
              <w:pStyle w:val="TAL"/>
            </w:pPr>
            <w:r w:rsidRPr="0061649B">
              <w:t>multiplicity: 1</w:t>
            </w:r>
          </w:p>
          <w:p w14:paraId="575F7CC1" w14:textId="77777777" w:rsidR="002F1085" w:rsidRPr="0061649B" w:rsidRDefault="002F1085" w:rsidP="00AC4B62">
            <w:pPr>
              <w:pStyle w:val="TAL"/>
            </w:pPr>
            <w:r w:rsidRPr="0061649B">
              <w:t>isOrdered: N/A</w:t>
            </w:r>
          </w:p>
          <w:p w14:paraId="0541E19E" w14:textId="77777777" w:rsidR="002F1085" w:rsidRPr="0061649B" w:rsidRDefault="002F1085" w:rsidP="00AC4B62">
            <w:pPr>
              <w:pStyle w:val="TAL"/>
            </w:pPr>
            <w:r w:rsidRPr="0061649B">
              <w:t>isUnique: N/A</w:t>
            </w:r>
          </w:p>
          <w:p w14:paraId="4B791448" w14:textId="77777777" w:rsidR="002F1085" w:rsidRPr="0061649B" w:rsidRDefault="002F1085" w:rsidP="00AC4B62">
            <w:pPr>
              <w:pStyle w:val="TAL"/>
            </w:pPr>
            <w:r w:rsidRPr="0061649B">
              <w:t xml:space="preserve">defaultValue: MAXIMUM </w:t>
            </w:r>
          </w:p>
          <w:p w14:paraId="7F0BFC99" w14:textId="77777777" w:rsidR="002F1085" w:rsidRPr="0061649B" w:rsidRDefault="002F1085" w:rsidP="00AC4B62">
            <w:pPr>
              <w:pStyle w:val="TAL"/>
            </w:pPr>
            <w:r w:rsidRPr="0061649B">
              <w:t>isNullable: True</w:t>
            </w:r>
          </w:p>
        </w:tc>
      </w:tr>
      <w:tr w:rsidR="002F1085" w:rsidRPr="00B26339" w14:paraId="00398FA3" w14:textId="77777777" w:rsidTr="00AC4B62">
        <w:trPr>
          <w:cantSplit/>
          <w:jc w:val="center"/>
        </w:trPr>
        <w:tc>
          <w:tcPr>
            <w:tcW w:w="2547" w:type="dxa"/>
          </w:tcPr>
          <w:p w14:paraId="6859B718" w14:textId="77777777" w:rsidR="002F1085" w:rsidRPr="00202D71" w:rsidRDefault="002F1085" w:rsidP="00AC4B62">
            <w:pPr>
              <w:pStyle w:val="TAL"/>
              <w:rPr>
                <w:rFonts w:cs="Arial"/>
                <w:szCs w:val="18"/>
              </w:rPr>
            </w:pPr>
            <w:r w:rsidRPr="005F1D3F">
              <w:rPr>
                <w:rFonts w:cs="Arial"/>
                <w:szCs w:val="18"/>
              </w:rPr>
              <w:t>t</w:t>
            </w:r>
            <w:r w:rsidRPr="0061649B">
              <w:rPr>
                <w:rFonts w:cs="Arial"/>
                <w:szCs w:val="18"/>
              </w:rPr>
              <w:t>raceReference</w:t>
            </w:r>
          </w:p>
        </w:tc>
        <w:tc>
          <w:tcPr>
            <w:tcW w:w="5245" w:type="dxa"/>
          </w:tcPr>
          <w:p w14:paraId="54D20336" w14:textId="77777777" w:rsidR="002F1085" w:rsidRPr="0061649B" w:rsidRDefault="002F1085" w:rsidP="00AC4B62">
            <w:pPr>
              <w:pStyle w:val="TAL"/>
              <w:rPr>
                <w:szCs w:val="18"/>
              </w:rPr>
            </w:pPr>
            <w:r w:rsidRPr="0061649B">
              <w:rPr>
                <w:szCs w:val="18"/>
              </w:rPr>
              <w:t xml:space="preserve">A globally unique identifier, which uniquely identifies the Trace Session that is created by the TraceJob. </w:t>
            </w:r>
          </w:p>
          <w:p w14:paraId="17D21340" w14:textId="77777777" w:rsidR="002F1085" w:rsidRPr="0061649B" w:rsidRDefault="002F1085" w:rsidP="00AC4B62">
            <w:pPr>
              <w:pStyle w:val="TAL"/>
              <w:rPr>
                <w:szCs w:val="18"/>
              </w:rPr>
            </w:pPr>
            <w:r w:rsidRPr="0061649B">
              <w:rPr>
                <w:szCs w:val="18"/>
              </w:rPr>
              <w:t xml:space="preserve">In case of shared network, it is the MCC and </w:t>
            </w:r>
          </w:p>
          <w:p w14:paraId="71392F8D" w14:textId="77777777" w:rsidR="002F1085" w:rsidRPr="0061649B" w:rsidRDefault="002F1085" w:rsidP="00AC4B62">
            <w:pPr>
              <w:pStyle w:val="TAL"/>
              <w:rPr>
                <w:szCs w:val="18"/>
              </w:rPr>
            </w:pPr>
            <w:r w:rsidRPr="0061649B">
              <w:rPr>
                <w:szCs w:val="18"/>
              </w:rPr>
              <w:t>MNC of the Participating Operator that request the trace session that shall be provided.</w:t>
            </w:r>
          </w:p>
          <w:p w14:paraId="39E221FE" w14:textId="77777777" w:rsidR="002F1085" w:rsidRPr="0061649B" w:rsidRDefault="002F1085" w:rsidP="00AC4B62">
            <w:pPr>
              <w:pStyle w:val="TAL"/>
              <w:rPr>
                <w:szCs w:val="18"/>
              </w:rPr>
            </w:pPr>
            <w:r w:rsidRPr="0061649B">
              <w:rPr>
                <w:szCs w:val="18"/>
              </w:rPr>
              <w:t>The attribute is applicable for both Trace and MDT.</w:t>
            </w:r>
          </w:p>
          <w:p w14:paraId="333EEB29" w14:textId="77777777" w:rsidR="002F1085" w:rsidRPr="0061649B" w:rsidRDefault="002F1085" w:rsidP="00AC4B62">
            <w:pPr>
              <w:pStyle w:val="TAL"/>
              <w:rPr>
                <w:szCs w:val="18"/>
              </w:rPr>
            </w:pPr>
            <w:r w:rsidRPr="0061649B">
              <w:rPr>
                <w:szCs w:val="18"/>
              </w:rPr>
              <w:t>See the clause 5.6 of 3GPP TS 32.422 [30] for additional details on the allowed values.</w:t>
            </w:r>
          </w:p>
        </w:tc>
        <w:tc>
          <w:tcPr>
            <w:tcW w:w="1984" w:type="dxa"/>
          </w:tcPr>
          <w:p w14:paraId="0FD04E3A" w14:textId="77777777" w:rsidR="002F1085" w:rsidRPr="0061649B" w:rsidRDefault="002F1085" w:rsidP="00AC4B62">
            <w:pPr>
              <w:pStyle w:val="TAL"/>
            </w:pPr>
            <w:r w:rsidRPr="0061649B">
              <w:t>type: TraceReference</w:t>
            </w:r>
          </w:p>
          <w:p w14:paraId="4555C1BD" w14:textId="77777777" w:rsidR="002F1085" w:rsidRPr="0061649B" w:rsidRDefault="002F1085" w:rsidP="00AC4B62">
            <w:pPr>
              <w:pStyle w:val="TAL"/>
            </w:pPr>
            <w:r w:rsidRPr="0061649B">
              <w:t>multiplicity: 1</w:t>
            </w:r>
          </w:p>
          <w:p w14:paraId="05F6521F" w14:textId="77777777" w:rsidR="002F1085" w:rsidRPr="0061649B" w:rsidRDefault="002F1085" w:rsidP="00AC4B62">
            <w:pPr>
              <w:pStyle w:val="TAL"/>
            </w:pPr>
            <w:r w:rsidRPr="0061649B">
              <w:t xml:space="preserve">isOrdered: </w:t>
            </w:r>
            <w:r w:rsidRPr="0076579F">
              <w:t>N/A</w:t>
            </w:r>
          </w:p>
          <w:p w14:paraId="55B9164C" w14:textId="77777777" w:rsidR="002F1085" w:rsidRPr="0061649B" w:rsidRDefault="002F1085" w:rsidP="00AC4B62">
            <w:pPr>
              <w:pStyle w:val="TAL"/>
            </w:pPr>
            <w:r w:rsidRPr="0061649B">
              <w:t xml:space="preserve">isUnique: </w:t>
            </w:r>
            <w:r w:rsidRPr="0076579F">
              <w:t>N/A</w:t>
            </w:r>
          </w:p>
          <w:p w14:paraId="389953CD" w14:textId="77777777" w:rsidR="002F1085" w:rsidRPr="0061649B" w:rsidRDefault="002F1085" w:rsidP="00AC4B62">
            <w:pPr>
              <w:pStyle w:val="TAL"/>
            </w:pPr>
            <w:r w:rsidRPr="0061649B">
              <w:t xml:space="preserve">defaultValue: None </w:t>
            </w:r>
          </w:p>
          <w:p w14:paraId="6D30B26A" w14:textId="77777777" w:rsidR="002F1085" w:rsidRPr="0061649B" w:rsidRDefault="002F1085" w:rsidP="00AC4B62">
            <w:pPr>
              <w:pStyle w:val="TAL"/>
            </w:pPr>
            <w:r w:rsidRPr="0061649B">
              <w:t>isNullable: False</w:t>
            </w:r>
          </w:p>
        </w:tc>
      </w:tr>
      <w:tr w:rsidR="002F1085" w:rsidRPr="00B26339" w14:paraId="583C1021" w14:textId="77777777" w:rsidTr="00AC4B62">
        <w:trPr>
          <w:cantSplit/>
          <w:jc w:val="center"/>
        </w:trPr>
        <w:tc>
          <w:tcPr>
            <w:tcW w:w="2547" w:type="dxa"/>
          </w:tcPr>
          <w:p w14:paraId="3B480EE5" w14:textId="77777777" w:rsidR="002F1085" w:rsidRPr="0061649B" w:rsidRDefault="002F1085" w:rsidP="00AC4B62">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6704740" w14:textId="77777777" w:rsidR="002F1085" w:rsidRPr="0061649B" w:rsidRDefault="002F1085" w:rsidP="00AC4B62">
            <w:pPr>
              <w:pStyle w:val="TAL"/>
            </w:pPr>
            <w:r w:rsidRPr="0061649B">
              <w:t xml:space="preserve">An identifier, which identifies the Trace Recording Session. </w:t>
            </w:r>
          </w:p>
          <w:p w14:paraId="2C6A453B" w14:textId="77777777" w:rsidR="002F1085" w:rsidRPr="0061649B" w:rsidRDefault="002F1085" w:rsidP="00AC4B62">
            <w:pPr>
              <w:pStyle w:val="TAL"/>
            </w:pPr>
            <w:r w:rsidRPr="0061649B">
              <w:t>The attribute is applicable for both Trace and MDT.</w:t>
            </w:r>
          </w:p>
          <w:p w14:paraId="03EEC041" w14:textId="77777777" w:rsidR="002F1085" w:rsidRPr="0061649B" w:rsidRDefault="002F1085" w:rsidP="00AC4B62">
            <w:pPr>
              <w:pStyle w:val="TAL"/>
              <w:rPr>
                <w:szCs w:val="18"/>
              </w:rPr>
            </w:pPr>
            <w:r w:rsidRPr="0061649B">
              <w:t>See the clause 5.7 of 3GPP TS 32.422 [30] for additional details on the allowed values.</w:t>
            </w:r>
          </w:p>
        </w:tc>
        <w:tc>
          <w:tcPr>
            <w:tcW w:w="1984" w:type="dxa"/>
          </w:tcPr>
          <w:p w14:paraId="79522C97" w14:textId="77777777" w:rsidR="002F1085" w:rsidRPr="0061649B" w:rsidRDefault="002F1085" w:rsidP="00AC4B62">
            <w:pPr>
              <w:pStyle w:val="TAL"/>
            </w:pPr>
            <w:r w:rsidRPr="0061649B">
              <w:t>type: String</w:t>
            </w:r>
          </w:p>
          <w:p w14:paraId="608598C9" w14:textId="77777777" w:rsidR="002F1085" w:rsidRPr="0061649B" w:rsidRDefault="002F1085" w:rsidP="00AC4B62">
            <w:pPr>
              <w:pStyle w:val="TAL"/>
            </w:pPr>
            <w:r w:rsidRPr="0061649B">
              <w:t>multiplicity: 1</w:t>
            </w:r>
          </w:p>
          <w:p w14:paraId="004341A6" w14:textId="77777777" w:rsidR="002F1085" w:rsidRPr="0061649B" w:rsidRDefault="002F1085" w:rsidP="00AC4B62">
            <w:pPr>
              <w:pStyle w:val="TAL"/>
            </w:pPr>
            <w:r w:rsidRPr="0061649B">
              <w:t xml:space="preserve">isOrdered: </w:t>
            </w:r>
            <w:r w:rsidRPr="0076579F">
              <w:t>N/A</w:t>
            </w:r>
          </w:p>
          <w:p w14:paraId="2F3A1CA0" w14:textId="77777777" w:rsidR="002F1085" w:rsidRPr="0061649B" w:rsidRDefault="002F1085" w:rsidP="00AC4B62">
            <w:pPr>
              <w:pStyle w:val="TAL"/>
            </w:pPr>
            <w:r w:rsidRPr="0061649B">
              <w:t xml:space="preserve">isUnique: </w:t>
            </w:r>
            <w:r w:rsidRPr="0076579F">
              <w:t>N/A</w:t>
            </w:r>
          </w:p>
          <w:p w14:paraId="6368FD1E" w14:textId="77777777" w:rsidR="002F1085" w:rsidRPr="0061649B" w:rsidRDefault="002F1085" w:rsidP="00AC4B62">
            <w:pPr>
              <w:pStyle w:val="TAL"/>
            </w:pPr>
            <w:r w:rsidRPr="0061649B">
              <w:t xml:space="preserve">defaultValue: None </w:t>
            </w:r>
          </w:p>
          <w:p w14:paraId="4DC34BB4" w14:textId="77777777" w:rsidR="002F1085" w:rsidRPr="0061649B" w:rsidRDefault="002F1085" w:rsidP="00AC4B62">
            <w:pPr>
              <w:pStyle w:val="TAL"/>
            </w:pPr>
            <w:r w:rsidRPr="0061649B">
              <w:t>isNullable: False</w:t>
            </w:r>
          </w:p>
        </w:tc>
      </w:tr>
      <w:tr w:rsidR="002F1085" w:rsidRPr="00B26339" w14:paraId="7641E204" w14:textId="77777777" w:rsidTr="00AC4B62">
        <w:trPr>
          <w:cantSplit/>
          <w:jc w:val="center"/>
        </w:trPr>
        <w:tc>
          <w:tcPr>
            <w:tcW w:w="2547" w:type="dxa"/>
          </w:tcPr>
          <w:p w14:paraId="1343B6BB" w14:textId="77777777" w:rsidR="002F1085" w:rsidRPr="00202D71" w:rsidRDefault="002F1085" w:rsidP="00AC4B62">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7C5D743" w14:textId="77777777" w:rsidR="002F1085" w:rsidRPr="0061649B" w:rsidRDefault="002F1085" w:rsidP="00AC4B62">
            <w:pPr>
              <w:pStyle w:val="TAL"/>
              <w:rPr>
                <w:szCs w:val="18"/>
              </w:rPr>
            </w:pPr>
            <w:r w:rsidRPr="0061649B">
              <w:rPr>
                <w:szCs w:val="18"/>
              </w:rPr>
              <w:t>It specifies the trace reporting format - streaming trace reporting or file-based trace reporting.</w:t>
            </w:r>
          </w:p>
          <w:p w14:paraId="6BDFE913" w14:textId="77777777" w:rsidR="002F1085" w:rsidRPr="0061649B" w:rsidRDefault="002F1085" w:rsidP="00AC4B62">
            <w:pPr>
              <w:pStyle w:val="TAL"/>
              <w:rPr>
                <w:szCs w:val="18"/>
              </w:rPr>
            </w:pPr>
          </w:p>
          <w:p w14:paraId="07FD5F8A" w14:textId="77777777" w:rsidR="002F1085" w:rsidRPr="0061649B" w:rsidRDefault="002F1085" w:rsidP="00AC4B62">
            <w:pPr>
              <w:pStyle w:val="TAL"/>
              <w:rPr>
                <w:szCs w:val="18"/>
              </w:rPr>
            </w:pPr>
            <w:r w:rsidRPr="0061649B">
              <w:rPr>
                <w:szCs w:val="18"/>
              </w:rPr>
              <w:t>AllowedValues: FILE-BASED, STREAMING</w:t>
            </w:r>
          </w:p>
        </w:tc>
        <w:tc>
          <w:tcPr>
            <w:tcW w:w="1984" w:type="dxa"/>
          </w:tcPr>
          <w:p w14:paraId="1E46D853" w14:textId="77777777" w:rsidR="002F1085" w:rsidRPr="0061649B" w:rsidRDefault="002F1085" w:rsidP="00AC4B62">
            <w:pPr>
              <w:pStyle w:val="TAL"/>
            </w:pPr>
            <w:r w:rsidRPr="0061649B">
              <w:t>type: ENUM</w:t>
            </w:r>
          </w:p>
          <w:p w14:paraId="1EE59B8E" w14:textId="77777777" w:rsidR="002F1085" w:rsidRPr="0061649B" w:rsidRDefault="002F1085" w:rsidP="00AC4B62">
            <w:pPr>
              <w:pStyle w:val="TAL"/>
            </w:pPr>
            <w:r w:rsidRPr="0061649B">
              <w:t>multiplicity: 1</w:t>
            </w:r>
          </w:p>
          <w:p w14:paraId="698D614A" w14:textId="77777777" w:rsidR="002F1085" w:rsidRPr="0061649B" w:rsidRDefault="002F1085" w:rsidP="00AC4B62">
            <w:pPr>
              <w:pStyle w:val="TAL"/>
            </w:pPr>
            <w:r w:rsidRPr="0061649B">
              <w:t>isOrdered: N/A</w:t>
            </w:r>
          </w:p>
          <w:p w14:paraId="6FDA3164" w14:textId="77777777" w:rsidR="002F1085" w:rsidRPr="0061649B" w:rsidRDefault="002F1085" w:rsidP="00AC4B62">
            <w:pPr>
              <w:pStyle w:val="TAL"/>
            </w:pPr>
            <w:r w:rsidRPr="0061649B">
              <w:t>isUnique: N/A</w:t>
            </w:r>
          </w:p>
          <w:p w14:paraId="20A5BD8B" w14:textId="77777777" w:rsidR="002F1085" w:rsidRPr="0061649B" w:rsidRDefault="002F1085" w:rsidP="00AC4B62">
            <w:pPr>
              <w:pStyle w:val="TAL"/>
            </w:pPr>
            <w:r w:rsidRPr="0061649B">
              <w:t xml:space="preserve">defaultValue: FILE-BASED </w:t>
            </w:r>
          </w:p>
          <w:p w14:paraId="11654CD9" w14:textId="77777777" w:rsidR="002F1085" w:rsidRPr="0061649B" w:rsidRDefault="002F1085" w:rsidP="00AC4B62">
            <w:pPr>
              <w:pStyle w:val="TAL"/>
            </w:pPr>
            <w:r w:rsidRPr="0061649B">
              <w:t>isNullable: False</w:t>
            </w:r>
          </w:p>
        </w:tc>
      </w:tr>
      <w:tr w:rsidR="002F1085" w:rsidRPr="00B26339" w14:paraId="3D5F9351" w14:textId="77777777" w:rsidTr="00AC4B62">
        <w:trPr>
          <w:cantSplit/>
          <w:jc w:val="center"/>
        </w:trPr>
        <w:tc>
          <w:tcPr>
            <w:tcW w:w="2547" w:type="dxa"/>
          </w:tcPr>
          <w:p w14:paraId="5888B4B4" w14:textId="77777777" w:rsidR="002F1085" w:rsidRPr="00202D71" w:rsidRDefault="002F1085" w:rsidP="00AC4B62">
            <w:pPr>
              <w:pStyle w:val="TAL"/>
              <w:rPr>
                <w:rFonts w:cs="Arial"/>
                <w:szCs w:val="18"/>
              </w:rPr>
            </w:pPr>
            <w:r w:rsidRPr="005F1D3F">
              <w:rPr>
                <w:rFonts w:cs="Arial"/>
                <w:szCs w:val="18"/>
              </w:rPr>
              <w:t>t</w:t>
            </w:r>
            <w:r w:rsidRPr="0061649B">
              <w:rPr>
                <w:rFonts w:cs="Arial"/>
                <w:szCs w:val="18"/>
              </w:rPr>
              <w:t>raceTarget</w:t>
            </w:r>
          </w:p>
        </w:tc>
        <w:tc>
          <w:tcPr>
            <w:tcW w:w="5245" w:type="dxa"/>
          </w:tcPr>
          <w:p w14:paraId="0F8943F9" w14:textId="77777777" w:rsidR="002F1085" w:rsidRPr="0061649B" w:rsidRDefault="002F1085" w:rsidP="00AC4B62">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0014E1F" w14:textId="77777777" w:rsidR="002F1085" w:rsidRPr="0061649B" w:rsidRDefault="002F1085" w:rsidP="00AC4B62">
            <w:pPr>
              <w:pStyle w:val="TAL"/>
              <w:rPr>
                <w:szCs w:val="18"/>
              </w:rPr>
            </w:pPr>
          </w:p>
          <w:p w14:paraId="6D1ECA9C" w14:textId="77777777" w:rsidR="002F1085" w:rsidRPr="0061649B" w:rsidRDefault="002F1085" w:rsidP="00AC4B6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514FAA39" w14:textId="77777777" w:rsidR="002F1085" w:rsidRPr="0061649B" w:rsidRDefault="002F1085" w:rsidP="00AC4B6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784227BE" w14:textId="77777777" w:rsidR="002F1085" w:rsidRPr="0061649B" w:rsidRDefault="002F1085" w:rsidP="00AC4B6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1CFB9877" w14:textId="77777777" w:rsidR="002F1085" w:rsidRPr="0061649B" w:rsidRDefault="002F1085" w:rsidP="00AC4B6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7B14CB31" w14:textId="77777777" w:rsidR="002F1085" w:rsidRPr="0061649B" w:rsidRDefault="002F1085" w:rsidP="00AC4B62">
            <w:pPr>
              <w:pStyle w:val="TAL"/>
            </w:pPr>
            <w:r w:rsidRPr="0061649B">
              <w:t>-</w:t>
            </w:r>
            <w:r w:rsidRPr="0061649B">
              <w:tab/>
              <w:t>HSSFunction (Home Subscriber Server) (TS 28.705 [44])</w:t>
            </w:r>
          </w:p>
          <w:p w14:paraId="67C41F51" w14:textId="77777777" w:rsidR="002F1085" w:rsidRPr="0061649B" w:rsidRDefault="002F1085" w:rsidP="00AC4B62">
            <w:pPr>
              <w:pStyle w:val="TAL"/>
            </w:pPr>
            <w:r w:rsidRPr="0061649B">
              <w:t>-</w:t>
            </w:r>
            <w:r w:rsidRPr="0061649B">
              <w:tab/>
              <w:t>MscServerFunction (Mobile Switching Centre Server) (TS 28.702 [45])</w:t>
            </w:r>
          </w:p>
          <w:p w14:paraId="69F264D4" w14:textId="77777777" w:rsidR="002F1085" w:rsidRPr="0061649B" w:rsidRDefault="002F1085" w:rsidP="00AC4B62">
            <w:pPr>
              <w:pStyle w:val="TAL"/>
            </w:pPr>
            <w:r w:rsidRPr="0061649B">
              <w:t>-</w:t>
            </w:r>
            <w:r w:rsidRPr="0061649B">
              <w:tab/>
              <w:t>SgsnFunction (Serving GPRS Support Node) (TS 28.702[45])</w:t>
            </w:r>
          </w:p>
          <w:p w14:paraId="13130344" w14:textId="77777777" w:rsidR="002F1085" w:rsidRPr="0061649B" w:rsidRDefault="002F1085" w:rsidP="00AC4B62">
            <w:pPr>
              <w:pStyle w:val="TAL"/>
            </w:pPr>
            <w:r w:rsidRPr="0061649B">
              <w:t>-</w:t>
            </w:r>
            <w:r w:rsidRPr="0061649B">
              <w:tab/>
              <w:t>GgsnFunction (Gateway GPRS Support Node) (TS 28.702[45])</w:t>
            </w:r>
          </w:p>
          <w:p w14:paraId="5B7110E8" w14:textId="77777777" w:rsidR="002F1085" w:rsidRPr="0061649B" w:rsidRDefault="002F1085" w:rsidP="00AC4B62">
            <w:pPr>
              <w:pStyle w:val="TAL"/>
            </w:pPr>
            <w:r w:rsidRPr="0061649B">
              <w:t>-</w:t>
            </w:r>
            <w:r w:rsidRPr="0061649B">
              <w:tab/>
              <w:t>BmscFunction (Broadcast Multicast Service Centre) (TS 28.702[45])</w:t>
            </w:r>
          </w:p>
          <w:p w14:paraId="1BA27FE1" w14:textId="77777777" w:rsidR="002F1085" w:rsidRPr="0061649B" w:rsidRDefault="002F1085" w:rsidP="00AC4B62">
            <w:pPr>
              <w:pStyle w:val="TAL"/>
            </w:pPr>
            <w:r w:rsidRPr="0061649B">
              <w:t>-</w:t>
            </w:r>
            <w:r w:rsidRPr="0061649B">
              <w:tab/>
              <w:t>RncFunction (Radio Network Controller) (TS 28.652[46])</w:t>
            </w:r>
          </w:p>
          <w:p w14:paraId="4410AE49" w14:textId="77777777" w:rsidR="002F1085" w:rsidRPr="0061649B" w:rsidRDefault="002F1085" w:rsidP="00AC4B62">
            <w:pPr>
              <w:pStyle w:val="TAL"/>
            </w:pPr>
            <w:r w:rsidRPr="0061649B">
              <w:t>-</w:t>
            </w:r>
            <w:r w:rsidRPr="0061649B">
              <w:tab/>
              <w:t>MmeFunction (Mobility Management Entity) (TS 28.708[47])</w:t>
            </w:r>
          </w:p>
          <w:p w14:paraId="4EFAEE4D" w14:textId="77777777" w:rsidR="002F1085" w:rsidRPr="0061649B" w:rsidRDefault="002F1085" w:rsidP="00AC4B62">
            <w:pPr>
              <w:pStyle w:val="TAL"/>
            </w:pPr>
            <w:r w:rsidRPr="0061649B">
              <w:t>-</w:t>
            </w:r>
            <w:r w:rsidRPr="0061649B">
              <w:tab/>
              <w:t>ServingGWFunction (Serving Gateway) (TS 28.708[47])</w:t>
            </w:r>
          </w:p>
          <w:p w14:paraId="0B94DA44" w14:textId="77777777" w:rsidR="002F1085" w:rsidRPr="0061649B" w:rsidRDefault="002F1085" w:rsidP="00AC4B62">
            <w:pPr>
              <w:pStyle w:val="TAL"/>
            </w:pPr>
          </w:p>
          <w:p w14:paraId="68861175" w14:textId="77777777" w:rsidR="002F1085" w:rsidRPr="0061649B" w:rsidRDefault="002F1085" w:rsidP="00AC4B62">
            <w:pPr>
              <w:pStyle w:val="TAL"/>
            </w:pPr>
            <w:r w:rsidRPr="0061649B">
              <w:t>-</w:t>
            </w:r>
            <w:r w:rsidRPr="0061649B">
              <w:tab/>
              <w:t>PGWFunction (PDN Gateway) (TS 28.708[47]).</w:t>
            </w:r>
          </w:p>
          <w:p w14:paraId="7A589C87" w14:textId="77777777" w:rsidR="002F1085" w:rsidRPr="0061649B" w:rsidRDefault="002F1085" w:rsidP="00AC4B6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3479DDE1" w14:textId="77777777" w:rsidR="002F1085" w:rsidRPr="0061649B" w:rsidRDefault="002F1085" w:rsidP="00AC4B62">
            <w:pPr>
              <w:pStyle w:val="TAL"/>
            </w:pPr>
            <w:r w:rsidRPr="0061649B">
              <w:t xml:space="preserve">- </w:t>
            </w:r>
            <w:r w:rsidRPr="0061649B">
              <w:tab/>
              <w:t>AFFunction</w:t>
            </w:r>
          </w:p>
          <w:p w14:paraId="4241DDE0" w14:textId="77777777" w:rsidR="002F1085" w:rsidRPr="0061649B" w:rsidRDefault="002F1085" w:rsidP="00AC4B62">
            <w:pPr>
              <w:pStyle w:val="TAL"/>
            </w:pPr>
            <w:r w:rsidRPr="0061649B">
              <w:t xml:space="preserve">- </w:t>
            </w:r>
            <w:r w:rsidRPr="0061649B">
              <w:tab/>
              <w:t>AMFFunction</w:t>
            </w:r>
          </w:p>
          <w:p w14:paraId="73E9ABBF" w14:textId="77777777" w:rsidR="002F1085" w:rsidRPr="0061649B" w:rsidRDefault="002F1085" w:rsidP="00AC4B62">
            <w:pPr>
              <w:pStyle w:val="TAL"/>
            </w:pPr>
            <w:r w:rsidRPr="0061649B">
              <w:t xml:space="preserve">- </w:t>
            </w:r>
            <w:r w:rsidRPr="0061649B">
              <w:tab/>
              <w:t>AUSFunction</w:t>
            </w:r>
          </w:p>
          <w:p w14:paraId="666EA244" w14:textId="77777777" w:rsidR="002F1085" w:rsidRPr="0061649B" w:rsidRDefault="002F1085" w:rsidP="00AC4B62">
            <w:pPr>
              <w:pStyle w:val="TAL"/>
            </w:pPr>
            <w:r w:rsidRPr="0061649B">
              <w:t xml:space="preserve">- </w:t>
            </w:r>
            <w:r w:rsidRPr="0061649B">
              <w:tab/>
              <w:t>NEFFunction</w:t>
            </w:r>
          </w:p>
          <w:p w14:paraId="3D53E97D" w14:textId="77777777" w:rsidR="002F1085" w:rsidRPr="0061649B" w:rsidRDefault="002F1085" w:rsidP="00AC4B62">
            <w:pPr>
              <w:pStyle w:val="TAL"/>
            </w:pPr>
            <w:r w:rsidRPr="0061649B">
              <w:t xml:space="preserve">- </w:t>
            </w:r>
            <w:r w:rsidRPr="0061649B">
              <w:tab/>
              <w:t>NRFFunction</w:t>
            </w:r>
          </w:p>
          <w:p w14:paraId="573131A2" w14:textId="77777777" w:rsidR="002F1085" w:rsidRPr="0061649B" w:rsidRDefault="002F1085" w:rsidP="00AC4B62">
            <w:pPr>
              <w:pStyle w:val="TAL"/>
            </w:pPr>
            <w:r w:rsidRPr="0061649B">
              <w:t xml:space="preserve">- </w:t>
            </w:r>
            <w:r w:rsidRPr="0061649B">
              <w:tab/>
              <w:t>NSSFFunction</w:t>
            </w:r>
          </w:p>
          <w:p w14:paraId="1549E9CC" w14:textId="77777777" w:rsidR="002F1085" w:rsidRPr="0061649B" w:rsidRDefault="002F1085" w:rsidP="00AC4B62">
            <w:pPr>
              <w:pStyle w:val="TAL"/>
            </w:pPr>
            <w:r w:rsidRPr="0061649B">
              <w:t xml:space="preserve">- </w:t>
            </w:r>
            <w:r w:rsidRPr="0061649B">
              <w:tab/>
              <w:t>PCFFunction</w:t>
            </w:r>
          </w:p>
          <w:p w14:paraId="4F9AF7B2" w14:textId="77777777" w:rsidR="002F1085" w:rsidRPr="0061649B" w:rsidRDefault="002F1085" w:rsidP="00AC4B62">
            <w:pPr>
              <w:pStyle w:val="TAL"/>
            </w:pPr>
            <w:r w:rsidRPr="0061649B">
              <w:t xml:space="preserve">- </w:t>
            </w:r>
            <w:r w:rsidRPr="0061649B">
              <w:tab/>
              <w:t>SMFFunction</w:t>
            </w:r>
          </w:p>
          <w:p w14:paraId="071D5789" w14:textId="77777777" w:rsidR="002F1085" w:rsidRPr="0061649B" w:rsidRDefault="002F1085" w:rsidP="00AC4B62">
            <w:pPr>
              <w:pStyle w:val="TAL"/>
            </w:pPr>
            <w:r w:rsidRPr="0061649B">
              <w:t xml:space="preserve">- </w:t>
            </w:r>
            <w:r w:rsidRPr="0061649B">
              <w:tab/>
              <w:t>UPFFunction</w:t>
            </w:r>
          </w:p>
          <w:p w14:paraId="0BB3DD84" w14:textId="77777777" w:rsidR="002F1085" w:rsidRPr="0061649B" w:rsidRDefault="002F1085" w:rsidP="00AC4B62">
            <w:pPr>
              <w:pStyle w:val="TAL"/>
            </w:pPr>
            <w:r w:rsidRPr="0061649B">
              <w:t xml:space="preserve">- </w:t>
            </w:r>
            <w:r w:rsidRPr="0061649B">
              <w:tab/>
              <w:t>UDMFunction</w:t>
            </w:r>
          </w:p>
          <w:p w14:paraId="0E45D404" w14:textId="77777777" w:rsidR="002F1085" w:rsidRPr="0061649B" w:rsidRDefault="002F1085" w:rsidP="00AC4B62">
            <w:pPr>
              <w:pStyle w:val="TAL"/>
            </w:pPr>
          </w:p>
          <w:p w14:paraId="27E366BC" w14:textId="77777777" w:rsidR="002F1085" w:rsidRPr="0061649B" w:rsidRDefault="002F1085" w:rsidP="00AC4B62">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59E9067F" w14:textId="77777777" w:rsidR="002F1085" w:rsidRPr="0061649B" w:rsidRDefault="002F1085" w:rsidP="00AC4B62">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5BAB2BEC" w14:textId="77777777" w:rsidR="002F1085" w:rsidRPr="0061649B" w:rsidRDefault="002F1085" w:rsidP="00AC4B62">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50C0EB41" w14:textId="77777777" w:rsidR="002F1085" w:rsidRPr="0061649B" w:rsidRDefault="002F1085" w:rsidP="00AC4B62">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140DF362" w14:textId="77777777" w:rsidR="002F1085" w:rsidRPr="0061649B" w:rsidRDefault="002F1085" w:rsidP="00AC4B62">
            <w:pPr>
              <w:pStyle w:val="TAL"/>
            </w:pPr>
            <w:r w:rsidRPr="0061649B">
              <w:t>type: String</w:t>
            </w:r>
          </w:p>
          <w:p w14:paraId="763EB71D" w14:textId="77777777" w:rsidR="002F1085" w:rsidRPr="0061649B" w:rsidRDefault="002F1085" w:rsidP="00AC4B62">
            <w:pPr>
              <w:pStyle w:val="TAL"/>
            </w:pPr>
            <w:r w:rsidRPr="0061649B">
              <w:t>multiplicity: 1</w:t>
            </w:r>
          </w:p>
          <w:p w14:paraId="5F03BC6F" w14:textId="77777777" w:rsidR="002F1085" w:rsidRPr="0061649B" w:rsidRDefault="002F1085" w:rsidP="00AC4B62">
            <w:pPr>
              <w:pStyle w:val="TAL"/>
            </w:pPr>
            <w:r w:rsidRPr="0061649B">
              <w:t>isOrdered: N/A</w:t>
            </w:r>
          </w:p>
          <w:p w14:paraId="2D60D38E" w14:textId="77777777" w:rsidR="002F1085" w:rsidRPr="0061649B" w:rsidRDefault="002F1085" w:rsidP="00AC4B62">
            <w:pPr>
              <w:pStyle w:val="TAL"/>
            </w:pPr>
            <w:r w:rsidRPr="0061649B">
              <w:t>isUnique: N/A</w:t>
            </w:r>
          </w:p>
          <w:p w14:paraId="76A0B145" w14:textId="77777777" w:rsidR="002F1085" w:rsidRPr="0061649B" w:rsidRDefault="002F1085" w:rsidP="00AC4B62">
            <w:pPr>
              <w:pStyle w:val="TAL"/>
            </w:pPr>
            <w:r w:rsidRPr="0061649B">
              <w:t xml:space="preserve">defaultValue: No </w:t>
            </w:r>
          </w:p>
          <w:p w14:paraId="0DBD973C" w14:textId="77777777" w:rsidR="002F1085" w:rsidRPr="0061649B" w:rsidRDefault="002F1085" w:rsidP="00AC4B62">
            <w:pPr>
              <w:pStyle w:val="TAL"/>
            </w:pPr>
            <w:r w:rsidRPr="0061649B">
              <w:t>isNullable: True</w:t>
            </w:r>
          </w:p>
        </w:tc>
      </w:tr>
      <w:tr w:rsidR="002F1085" w:rsidRPr="00B26339" w14:paraId="7364F41F" w14:textId="77777777" w:rsidTr="00AC4B62">
        <w:trPr>
          <w:cantSplit/>
          <w:jc w:val="center"/>
        </w:trPr>
        <w:tc>
          <w:tcPr>
            <w:tcW w:w="2547" w:type="dxa"/>
          </w:tcPr>
          <w:p w14:paraId="16A35EF3" w14:textId="77777777" w:rsidR="002F1085" w:rsidRPr="00202D71" w:rsidRDefault="002F1085" w:rsidP="00AC4B62">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47E3F8F" w14:textId="77777777" w:rsidR="002F1085" w:rsidRPr="0061649B" w:rsidRDefault="002F1085" w:rsidP="00AC4B62">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A591C07" w14:textId="77777777" w:rsidR="002F1085" w:rsidRPr="0061649B" w:rsidRDefault="002F1085" w:rsidP="00AC4B62">
            <w:pPr>
              <w:pStyle w:val="TAL"/>
              <w:rPr>
                <w:szCs w:val="18"/>
              </w:rPr>
            </w:pPr>
            <w:r w:rsidRPr="0061649B">
              <w:rPr>
                <w:szCs w:val="18"/>
              </w:rPr>
              <w:t>See the clause 5.1 of 3GPP TS 32.422 [30] for additional details on the allowed values.</w:t>
            </w:r>
          </w:p>
        </w:tc>
        <w:tc>
          <w:tcPr>
            <w:tcW w:w="1984" w:type="dxa"/>
          </w:tcPr>
          <w:p w14:paraId="57951288" w14:textId="77777777" w:rsidR="002F1085" w:rsidRPr="0061649B" w:rsidRDefault="002F1085" w:rsidP="00AC4B62">
            <w:pPr>
              <w:pStyle w:val="TAL"/>
            </w:pPr>
            <w:r w:rsidRPr="0061649B">
              <w:t>type: ENUM</w:t>
            </w:r>
          </w:p>
          <w:p w14:paraId="0CF4CB05" w14:textId="77777777" w:rsidR="002F1085" w:rsidRPr="0061649B" w:rsidRDefault="002F1085" w:rsidP="00AC4B62">
            <w:pPr>
              <w:pStyle w:val="TAL"/>
            </w:pPr>
            <w:r w:rsidRPr="0061649B">
              <w:t>multiplicity: 1</w:t>
            </w:r>
          </w:p>
          <w:p w14:paraId="261D299A" w14:textId="77777777" w:rsidR="002F1085" w:rsidRPr="0061649B" w:rsidRDefault="002F1085" w:rsidP="00AC4B62">
            <w:pPr>
              <w:pStyle w:val="TAL"/>
            </w:pPr>
            <w:r w:rsidRPr="0061649B">
              <w:t>isOrdered: N/A</w:t>
            </w:r>
          </w:p>
          <w:p w14:paraId="47D1C7EB" w14:textId="77777777" w:rsidR="002F1085" w:rsidRPr="0061649B" w:rsidRDefault="002F1085" w:rsidP="00AC4B62">
            <w:pPr>
              <w:pStyle w:val="TAL"/>
            </w:pPr>
            <w:r w:rsidRPr="0061649B">
              <w:t>isUnique: N/A</w:t>
            </w:r>
          </w:p>
          <w:p w14:paraId="55EF6D71" w14:textId="77777777" w:rsidR="002F1085" w:rsidRPr="0061649B" w:rsidRDefault="002F1085" w:rsidP="00AC4B62">
            <w:pPr>
              <w:pStyle w:val="TAL"/>
            </w:pPr>
            <w:r w:rsidRPr="0061649B">
              <w:t xml:space="preserve">defaultValue: None </w:t>
            </w:r>
          </w:p>
          <w:p w14:paraId="5D46778B" w14:textId="77777777" w:rsidR="002F1085" w:rsidRPr="0061649B" w:rsidRDefault="002F1085" w:rsidP="00AC4B62">
            <w:pPr>
              <w:pStyle w:val="TAL"/>
            </w:pPr>
            <w:r w:rsidRPr="0061649B">
              <w:t>isNullable: True</w:t>
            </w:r>
          </w:p>
        </w:tc>
      </w:tr>
      <w:tr w:rsidR="002F1085" w:rsidRPr="00B26339" w14:paraId="60FF1494" w14:textId="77777777" w:rsidTr="00AC4B62">
        <w:trPr>
          <w:cantSplit/>
          <w:jc w:val="center"/>
        </w:trPr>
        <w:tc>
          <w:tcPr>
            <w:tcW w:w="2547" w:type="dxa"/>
          </w:tcPr>
          <w:p w14:paraId="02F6474C" w14:textId="77777777" w:rsidR="002F1085" w:rsidRPr="00202D71" w:rsidRDefault="002F1085" w:rsidP="00AC4B62">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D19CFCE" w14:textId="77777777" w:rsidR="002F1085" w:rsidRPr="0061649B" w:rsidRDefault="002F1085" w:rsidP="00AC4B62">
            <w:pPr>
              <w:pStyle w:val="TAL"/>
              <w:rPr>
                <w:szCs w:val="18"/>
              </w:rPr>
            </w:pPr>
            <w:r w:rsidRPr="0061649B">
              <w:rPr>
                <w:szCs w:val="18"/>
              </w:rPr>
              <w:t>It specifies the level of anonymization for management based MDT.</w:t>
            </w:r>
          </w:p>
          <w:p w14:paraId="2245D739" w14:textId="77777777" w:rsidR="002F1085" w:rsidRPr="0061649B" w:rsidRDefault="002F1085" w:rsidP="00AC4B62">
            <w:pPr>
              <w:pStyle w:val="TAL"/>
              <w:rPr>
                <w:szCs w:val="18"/>
              </w:rPr>
            </w:pPr>
            <w:r w:rsidRPr="0061649B">
              <w:rPr>
                <w:szCs w:val="18"/>
              </w:rPr>
              <w:t>See the clause 5.10.12 of 3GPP TS 32.422 [30] for additional details on the allowed values.</w:t>
            </w:r>
          </w:p>
        </w:tc>
        <w:tc>
          <w:tcPr>
            <w:tcW w:w="1984" w:type="dxa"/>
          </w:tcPr>
          <w:p w14:paraId="6C5E77D3" w14:textId="77777777" w:rsidR="002F1085" w:rsidRPr="0061649B" w:rsidRDefault="002F1085" w:rsidP="00AC4B62">
            <w:pPr>
              <w:pStyle w:val="TAL"/>
            </w:pPr>
            <w:r w:rsidRPr="0061649B">
              <w:t>type: ENUM</w:t>
            </w:r>
          </w:p>
          <w:p w14:paraId="7F27DCD9" w14:textId="77777777" w:rsidR="002F1085" w:rsidRPr="0061649B" w:rsidRDefault="002F1085" w:rsidP="00AC4B62">
            <w:pPr>
              <w:pStyle w:val="TAL"/>
            </w:pPr>
            <w:r w:rsidRPr="0061649B">
              <w:t>multiplicity: 1</w:t>
            </w:r>
          </w:p>
          <w:p w14:paraId="37507322" w14:textId="77777777" w:rsidR="002F1085" w:rsidRPr="0061649B" w:rsidRDefault="002F1085" w:rsidP="00AC4B62">
            <w:pPr>
              <w:pStyle w:val="TAL"/>
            </w:pPr>
            <w:r w:rsidRPr="0061649B">
              <w:t>isOrdered: N/A</w:t>
            </w:r>
          </w:p>
          <w:p w14:paraId="245DB466" w14:textId="77777777" w:rsidR="002F1085" w:rsidRPr="0061649B" w:rsidRDefault="002F1085" w:rsidP="00AC4B62">
            <w:pPr>
              <w:pStyle w:val="TAL"/>
            </w:pPr>
            <w:r w:rsidRPr="0061649B">
              <w:t>isUnique: N/A</w:t>
            </w:r>
          </w:p>
          <w:p w14:paraId="39DE66C0" w14:textId="77777777" w:rsidR="002F1085" w:rsidRPr="0061649B" w:rsidRDefault="002F1085" w:rsidP="00AC4B62">
            <w:pPr>
              <w:pStyle w:val="TAL"/>
            </w:pPr>
            <w:r w:rsidRPr="0061649B">
              <w:t xml:space="preserve">defaultValue: NO_IDENTITY </w:t>
            </w:r>
          </w:p>
          <w:p w14:paraId="2418A859" w14:textId="77777777" w:rsidR="002F1085" w:rsidRPr="0061649B" w:rsidRDefault="002F1085" w:rsidP="00AC4B62">
            <w:pPr>
              <w:pStyle w:val="TAL"/>
            </w:pPr>
            <w:r w:rsidRPr="0061649B">
              <w:t>isNullable: True</w:t>
            </w:r>
          </w:p>
        </w:tc>
      </w:tr>
      <w:tr w:rsidR="002F1085" w:rsidRPr="00B26339" w14:paraId="002E80CF" w14:textId="77777777" w:rsidTr="00AC4B62">
        <w:trPr>
          <w:cantSplit/>
          <w:jc w:val="center"/>
        </w:trPr>
        <w:tc>
          <w:tcPr>
            <w:tcW w:w="2547" w:type="dxa"/>
          </w:tcPr>
          <w:p w14:paraId="34C55F16" w14:textId="77777777" w:rsidR="002F1085" w:rsidRPr="0061649B" w:rsidRDefault="002F1085" w:rsidP="00AC4B62">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12DDA95C" w14:textId="77777777" w:rsidR="002F1085" w:rsidRPr="0061649B" w:rsidRDefault="002F1085" w:rsidP="00AC4B6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CB6E425" w14:textId="77777777" w:rsidR="002F1085" w:rsidRPr="0061649B" w:rsidRDefault="002F1085" w:rsidP="00AC4B62">
            <w:pPr>
              <w:pStyle w:val="TAL"/>
              <w:rPr>
                <w:szCs w:val="18"/>
              </w:rPr>
            </w:pPr>
            <w:r w:rsidRPr="0061649B">
              <w:rPr>
                <w:szCs w:val="18"/>
              </w:rPr>
              <w:t>Applicable only to NR Logged MDT.</w:t>
            </w:r>
          </w:p>
          <w:p w14:paraId="6F5B4258" w14:textId="77777777" w:rsidR="002F1085" w:rsidRPr="0061649B" w:rsidRDefault="002F1085" w:rsidP="00AC4B62">
            <w:pPr>
              <w:pStyle w:val="TAL"/>
              <w:rPr>
                <w:szCs w:val="18"/>
              </w:rPr>
            </w:pPr>
            <w:r w:rsidRPr="0061649B">
              <w:rPr>
                <w:szCs w:val="18"/>
              </w:rPr>
              <w:t>See the clause 5.10.26 of 3GPP TS 32.422 [30] for additional details on the allowed values.</w:t>
            </w:r>
          </w:p>
        </w:tc>
        <w:tc>
          <w:tcPr>
            <w:tcW w:w="1984" w:type="dxa"/>
          </w:tcPr>
          <w:p w14:paraId="1B0D212F" w14:textId="77777777" w:rsidR="002F1085" w:rsidRPr="0061649B" w:rsidRDefault="002F1085" w:rsidP="00AC4B62">
            <w:pPr>
              <w:pStyle w:val="TAL"/>
            </w:pPr>
            <w:r w:rsidRPr="0061649B">
              <w:t>type: AreaConfig</w:t>
            </w:r>
          </w:p>
          <w:p w14:paraId="61BEBB40" w14:textId="77777777" w:rsidR="002F1085" w:rsidRPr="0061649B" w:rsidRDefault="002F1085" w:rsidP="00AC4B62">
            <w:pPr>
              <w:pStyle w:val="TAL"/>
            </w:pPr>
            <w:r w:rsidRPr="0061649B">
              <w:t>multiplicity: 1..*</w:t>
            </w:r>
          </w:p>
          <w:p w14:paraId="6D226269" w14:textId="77777777" w:rsidR="002F1085" w:rsidRPr="0061649B" w:rsidRDefault="002F1085" w:rsidP="00AC4B62">
            <w:pPr>
              <w:pStyle w:val="TAL"/>
            </w:pPr>
            <w:r w:rsidRPr="0061649B">
              <w:t>isOrdered: False</w:t>
            </w:r>
          </w:p>
          <w:p w14:paraId="5B264004" w14:textId="77777777" w:rsidR="002F1085" w:rsidRPr="0061649B" w:rsidRDefault="002F1085" w:rsidP="00AC4B62">
            <w:pPr>
              <w:pStyle w:val="TAL"/>
            </w:pPr>
            <w:r w:rsidRPr="0061649B">
              <w:t>isUnique: True</w:t>
            </w:r>
          </w:p>
          <w:p w14:paraId="6572CC9E" w14:textId="77777777" w:rsidR="002F1085" w:rsidRPr="0061649B" w:rsidRDefault="002F1085" w:rsidP="00AC4B62">
            <w:pPr>
              <w:pStyle w:val="TAL"/>
            </w:pPr>
            <w:r w:rsidRPr="0061649B">
              <w:t xml:space="preserve">defaultValue: None </w:t>
            </w:r>
          </w:p>
          <w:p w14:paraId="0020AA36" w14:textId="77777777" w:rsidR="002F1085" w:rsidRPr="0061649B" w:rsidRDefault="002F1085" w:rsidP="00AC4B62">
            <w:pPr>
              <w:pStyle w:val="TAL"/>
            </w:pPr>
            <w:r w:rsidRPr="0061649B">
              <w:t>isNullable: True</w:t>
            </w:r>
          </w:p>
        </w:tc>
      </w:tr>
      <w:tr w:rsidR="002F1085" w:rsidRPr="00B26339" w14:paraId="6C600588" w14:textId="77777777" w:rsidTr="00AC4B62">
        <w:trPr>
          <w:cantSplit/>
          <w:jc w:val="center"/>
        </w:trPr>
        <w:tc>
          <w:tcPr>
            <w:tcW w:w="2547" w:type="dxa"/>
          </w:tcPr>
          <w:p w14:paraId="1310389B" w14:textId="77777777" w:rsidR="002F1085" w:rsidRPr="00202D71" w:rsidRDefault="002F1085" w:rsidP="00AC4B62">
            <w:pPr>
              <w:pStyle w:val="TAL"/>
              <w:rPr>
                <w:rFonts w:cs="Arial"/>
                <w:szCs w:val="18"/>
              </w:rPr>
            </w:pPr>
            <w:r w:rsidRPr="005F1D3F">
              <w:rPr>
                <w:rFonts w:cs="Arial"/>
                <w:szCs w:val="18"/>
              </w:rPr>
              <w:t>a</w:t>
            </w:r>
            <w:r w:rsidRPr="0061649B">
              <w:rPr>
                <w:rFonts w:cs="Arial"/>
                <w:szCs w:val="18"/>
              </w:rPr>
              <w:t>reaScope</w:t>
            </w:r>
          </w:p>
        </w:tc>
        <w:tc>
          <w:tcPr>
            <w:tcW w:w="5245" w:type="dxa"/>
          </w:tcPr>
          <w:p w14:paraId="70584505" w14:textId="77777777" w:rsidR="002F1085" w:rsidRPr="0061649B" w:rsidRDefault="002F1085" w:rsidP="00AC4B62">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55CCA43" w14:textId="77777777" w:rsidR="002F1085" w:rsidRPr="0061649B" w:rsidRDefault="002F1085" w:rsidP="00AC4B62">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3C8122E" w14:textId="77777777" w:rsidR="002F1085" w:rsidRPr="0061649B" w:rsidRDefault="002F1085" w:rsidP="00AC4B62">
            <w:pPr>
              <w:pStyle w:val="TAL"/>
              <w:rPr>
                <w:szCs w:val="18"/>
              </w:rPr>
            </w:pPr>
          </w:p>
          <w:p w14:paraId="3D6E3E23" w14:textId="77777777" w:rsidR="002F1085" w:rsidRPr="0061649B" w:rsidRDefault="002F1085" w:rsidP="00AC4B62">
            <w:pPr>
              <w:pStyle w:val="TAL"/>
              <w:rPr>
                <w:szCs w:val="18"/>
                <w:lang w:eastAsia="zh-CN"/>
              </w:rPr>
            </w:pPr>
            <w:r w:rsidRPr="0061649B">
              <w:rPr>
                <w:szCs w:val="18"/>
                <w:lang w:eastAsia="zh-CN"/>
              </w:rPr>
              <w:t>List of cells/TA/LA/RA for signalling based or management based Logged MDT.</w:t>
            </w:r>
          </w:p>
          <w:p w14:paraId="49528CDF" w14:textId="77777777" w:rsidR="002F1085" w:rsidRPr="000A3FA1" w:rsidRDefault="002F1085" w:rsidP="00AC4B62">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EF31DC6" w14:textId="77777777" w:rsidR="002F1085" w:rsidRDefault="002F1085" w:rsidP="00AC4B62">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4FCA422B" w14:textId="77777777" w:rsidR="002F1085" w:rsidRPr="0061649B" w:rsidRDefault="002F1085" w:rsidP="00AC4B62">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1D595499" w14:textId="77777777" w:rsidR="002F1085" w:rsidRPr="0061649B" w:rsidRDefault="002F1085" w:rsidP="00AC4B62">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70F376B" w14:textId="77777777" w:rsidR="002F1085" w:rsidRPr="0061649B" w:rsidRDefault="002F1085" w:rsidP="00AC4B62">
            <w:pPr>
              <w:pStyle w:val="TAL"/>
              <w:rPr>
                <w:szCs w:val="18"/>
              </w:rPr>
            </w:pPr>
          </w:p>
        </w:tc>
        <w:tc>
          <w:tcPr>
            <w:tcW w:w="1984" w:type="dxa"/>
          </w:tcPr>
          <w:p w14:paraId="6DCDC26F" w14:textId="77777777" w:rsidR="002F1085" w:rsidRPr="0061649B" w:rsidRDefault="002F1085" w:rsidP="00AC4B62">
            <w:pPr>
              <w:pStyle w:val="TAL"/>
            </w:pPr>
            <w:r w:rsidRPr="0061649B">
              <w:t>type: AreaScope</w:t>
            </w:r>
          </w:p>
          <w:p w14:paraId="09A90FDE" w14:textId="77777777" w:rsidR="002F1085" w:rsidRPr="0061649B" w:rsidRDefault="002F1085" w:rsidP="00AC4B62">
            <w:pPr>
              <w:pStyle w:val="TAL"/>
            </w:pPr>
            <w:r w:rsidRPr="0061649B">
              <w:t>multiplicity: 1..*</w:t>
            </w:r>
          </w:p>
          <w:p w14:paraId="35D26EB9" w14:textId="77777777" w:rsidR="002F1085" w:rsidRPr="0061649B" w:rsidRDefault="002F1085" w:rsidP="00AC4B62">
            <w:pPr>
              <w:pStyle w:val="TAL"/>
            </w:pPr>
            <w:r w:rsidRPr="0061649B">
              <w:t>isOrdered: False</w:t>
            </w:r>
          </w:p>
          <w:p w14:paraId="64EE7616" w14:textId="77777777" w:rsidR="002F1085" w:rsidRPr="0061649B" w:rsidRDefault="002F1085" w:rsidP="00AC4B62">
            <w:pPr>
              <w:pStyle w:val="TAL"/>
            </w:pPr>
            <w:r w:rsidRPr="0061649B">
              <w:t>isUnique: True</w:t>
            </w:r>
          </w:p>
          <w:p w14:paraId="2B3523C1" w14:textId="77777777" w:rsidR="002F1085" w:rsidRPr="0061649B" w:rsidRDefault="002F1085" w:rsidP="00AC4B62">
            <w:pPr>
              <w:pStyle w:val="TAL"/>
            </w:pPr>
            <w:r w:rsidRPr="0061649B">
              <w:t xml:space="preserve">defaultValue: None </w:t>
            </w:r>
          </w:p>
          <w:p w14:paraId="30A95CF6" w14:textId="77777777" w:rsidR="002F1085" w:rsidRPr="0061649B" w:rsidRDefault="002F1085" w:rsidP="00AC4B62">
            <w:pPr>
              <w:pStyle w:val="TAL"/>
            </w:pPr>
            <w:r w:rsidRPr="0061649B">
              <w:t>isNullable: True</w:t>
            </w:r>
          </w:p>
        </w:tc>
      </w:tr>
      <w:tr w:rsidR="002F1085" w:rsidRPr="00B26339" w14:paraId="31A76AA5" w14:textId="77777777" w:rsidTr="00AC4B62">
        <w:trPr>
          <w:cantSplit/>
          <w:jc w:val="center"/>
        </w:trPr>
        <w:tc>
          <w:tcPr>
            <w:tcW w:w="2547" w:type="dxa"/>
          </w:tcPr>
          <w:p w14:paraId="3AC12D24" w14:textId="77777777" w:rsidR="002F1085" w:rsidRPr="00202D71" w:rsidRDefault="002F1085" w:rsidP="00AC4B62">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1FED85F0" w14:textId="77777777" w:rsidR="002F1085" w:rsidRPr="0061649B" w:rsidRDefault="002F1085" w:rsidP="00AC4B62">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6380314" w14:textId="77777777" w:rsidR="002F1085" w:rsidRPr="0061649B" w:rsidRDefault="002F1085" w:rsidP="00AC4B62">
            <w:pPr>
              <w:pStyle w:val="TAL"/>
              <w:rPr>
                <w:szCs w:val="18"/>
              </w:rPr>
            </w:pPr>
            <w:r w:rsidRPr="0061649B">
              <w:rPr>
                <w:szCs w:val="18"/>
              </w:rPr>
              <w:t>See the clause 5.10.20 of 3GPP TS 32.422 [30] for additional details on the allowed values.</w:t>
            </w:r>
          </w:p>
        </w:tc>
        <w:tc>
          <w:tcPr>
            <w:tcW w:w="1984" w:type="dxa"/>
          </w:tcPr>
          <w:p w14:paraId="5DDB0DA0" w14:textId="77777777" w:rsidR="002F1085" w:rsidRPr="0061649B" w:rsidRDefault="002F1085" w:rsidP="00AC4B62">
            <w:pPr>
              <w:pStyle w:val="TAL"/>
            </w:pPr>
            <w:r w:rsidRPr="0061649B">
              <w:t>type: ENUM</w:t>
            </w:r>
          </w:p>
          <w:p w14:paraId="37A69A9A" w14:textId="77777777" w:rsidR="002F1085" w:rsidRPr="0061649B" w:rsidRDefault="002F1085" w:rsidP="00AC4B62">
            <w:pPr>
              <w:pStyle w:val="TAL"/>
            </w:pPr>
            <w:r w:rsidRPr="0061649B">
              <w:t>multiplicity: 1</w:t>
            </w:r>
          </w:p>
          <w:p w14:paraId="0D85D9DE" w14:textId="77777777" w:rsidR="002F1085" w:rsidRPr="0061649B" w:rsidRDefault="002F1085" w:rsidP="00AC4B62">
            <w:pPr>
              <w:pStyle w:val="TAL"/>
            </w:pPr>
            <w:r w:rsidRPr="0061649B">
              <w:t>isOrdered: N/A</w:t>
            </w:r>
          </w:p>
          <w:p w14:paraId="6303DDE8" w14:textId="77777777" w:rsidR="002F1085" w:rsidRPr="0061649B" w:rsidRDefault="002F1085" w:rsidP="00AC4B62">
            <w:pPr>
              <w:pStyle w:val="TAL"/>
            </w:pPr>
            <w:r w:rsidRPr="0061649B">
              <w:t>isUnique: N/A</w:t>
            </w:r>
          </w:p>
          <w:p w14:paraId="2664F954" w14:textId="77777777" w:rsidR="002F1085" w:rsidRPr="0061649B" w:rsidRDefault="002F1085" w:rsidP="00AC4B62">
            <w:pPr>
              <w:pStyle w:val="TAL"/>
            </w:pPr>
            <w:r w:rsidRPr="0061649B">
              <w:t xml:space="preserve">defaultValue: None </w:t>
            </w:r>
          </w:p>
          <w:p w14:paraId="0ABDE283" w14:textId="77777777" w:rsidR="002F1085" w:rsidRPr="0061649B" w:rsidRDefault="002F1085" w:rsidP="00AC4B62">
            <w:pPr>
              <w:pStyle w:val="TAL"/>
            </w:pPr>
            <w:r w:rsidRPr="0061649B">
              <w:t>isNullable: True</w:t>
            </w:r>
          </w:p>
        </w:tc>
      </w:tr>
      <w:tr w:rsidR="002F1085" w:rsidRPr="00B26339" w14:paraId="202FD453" w14:textId="77777777" w:rsidTr="00AC4B62">
        <w:trPr>
          <w:cantSplit/>
          <w:jc w:val="center"/>
        </w:trPr>
        <w:tc>
          <w:tcPr>
            <w:tcW w:w="2547" w:type="dxa"/>
          </w:tcPr>
          <w:p w14:paraId="7EB31879" w14:textId="77777777" w:rsidR="002F1085" w:rsidRPr="0061649B" w:rsidRDefault="002F1085" w:rsidP="00AC4B62">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37BEE6AC" w14:textId="77777777" w:rsidR="002F1085" w:rsidRPr="0061649B" w:rsidRDefault="002F1085" w:rsidP="00AC4B62">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1A4331F" w14:textId="77777777" w:rsidR="002F1085" w:rsidRPr="0061649B" w:rsidRDefault="002F1085" w:rsidP="00AC4B62">
            <w:pPr>
              <w:pStyle w:val="TAL"/>
              <w:rPr>
                <w:szCs w:val="18"/>
              </w:rPr>
            </w:pPr>
            <w:r w:rsidRPr="0061649B">
              <w:rPr>
                <w:szCs w:val="18"/>
              </w:rPr>
              <w:t>See the clause 5.10.21 of 3GPP TS 32.422 [30] for additional details on the allowed values.</w:t>
            </w:r>
          </w:p>
        </w:tc>
        <w:tc>
          <w:tcPr>
            <w:tcW w:w="1984" w:type="dxa"/>
          </w:tcPr>
          <w:p w14:paraId="0349EF8D" w14:textId="77777777" w:rsidR="002F1085" w:rsidRPr="0061649B" w:rsidRDefault="002F1085" w:rsidP="00AC4B62">
            <w:pPr>
              <w:pStyle w:val="TAL"/>
            </w:pPr>
            <w:r w:rsidRPr="0061649B">
              <w:t>type: ENUM</w:t>
            </w:r>
          </w:p>
          <w:p w14:paraId="4677AC0B" w14:textId="77777777" w:rsidR="002F1085" w:rsidRPr="0061649B" w:rsidRDefault="002F1085" w:rsidP="00AC4B62">
            <w:pPr>
              <w:pStyle w:val="TAL"/>
            </w:pPr>
            <w:r w:rsidRPr="0061649B">
              <w:t>multiplicity: 1</w:t>
            </w:r>
          </w:p>
          <w:p w14:paraId="78100833" w14:textId="77777777" w:rsidR="002F1085" w:rsidRPr="0061649B" w:rsidRDefault="002F1085" w:rsidP="00AC4B62">
            <w:pPr>
              <w:pStyle w:val="TAL"/>
            </w:pPr>
            <w:r w:rsidRPr="0061649B">
              <w:t>isOrdered: N/A</w:t>
            </w:r>
          </w:p>
          <w:p w14:paraId="1A177415" w14:textId="77777777" w:rsidR="002F1085" w:rsidRPr="0061649B" w:rsidRDefault="002F1085" w:rsidP="00AC4B62">
            <w:pPr>
              <w:pStyle w:val="TAL"/>
            </w:pPr>
            <w:r w:rsidRPr="0061649B">
              <w:t>isUnique: N/A</w:t>
            </w:r>
          </w:p>
          <w:p w14:paraId="10CCFE4F" w14:textId="77777777" w:rsidR="002F1085" w:rsidRPr="0061649B" w:rsidRDefault="002F1085" w:rsidP="00AC4B62">
            <w:pPr>
              <w:pStyle w:val="TAL"/>
            </w:pPr>
            <w:r w:rsidRPr="0061649B">
              <w:t>defaultValue: None</w:t>
            </w:r>
          </w:p>
          <w:p w14:paraId="2344C46A" w14:textId="77777777" w:rsidR="002F1085" w:rsidRPr="0061649B" w:rsidRDefault="002F1085" w:rsidP="00AC4B62">
            <w:pPr>
              <w:pStyle w:val="TAL"/>
            </w:pPr>
            <w:r w:rsidRPr="0061649B">
              <w:t>isNullable: True</w:t>
            </w:r>
          </w:p>
        </w:tc>
      </w:tr>
      <w:tr w:rsidR="002F1085" w:rsidRPr="00B26339" w14:paraId="79B42BBB" w14:textId="77777777" w:rsidTr="00AC4B62">
        <w:trPr>
          <w:cantSplit/>
          <w:jc w:val="center"/>
        </w:trPr>
        <w:tc>
          <w:tcPr>
            <w:tcW w:w="2547" w:type="dxa"/>
          </w:tcPr>
          <w:p w14:paraId="65F1485F" w14:textId="77777777" w:rsidR="002F1085" w:rsidRPr="0061649B" w:rsidRDefault="002F1085" w:rsidP="00AC4B62">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47244A4" w14:textId="77777777" w:rsidR="002F1085" w:rsidRPr="0061649B" w:rsidRDefault="002F1085" w:rsidP="00AC4B6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EC04981" w14:textId="77777777" w:rsidR="002F1085" w:rsidRPr="0061649B" w:rsidRDefault="002F1085" w:rsidP="00AC4B62">
            <w:pPr>
              <w:pStyle w:val="TAL"/>
              <w:rPr>
                <w:szCs w:val="18"/>
              </w:rPr>
            </w:pPr>
            <w:r w:rsidRPr="0061649B">
              <w:rPr>
                <w:szCs w:val="18"/>
              </w:rPr>
              <w:t>-</w:t>
            </w:r>
            <w:r w:rsidRPr="0061649B">
              <w:rPr>
                <w:szCs w:val="18"/>
              </w:rPr>
              <w:tab/>
              <w:t>Out of coverage.</w:t>
            </w:r>
          </w:p>
          <w:p w14:paraId="11D0B282" w14:textId="77777777" w:rsidR="002F1085" w:rsidRPr="0061649B" w:rsidRDefault="002F1085" w:rsidP="00AC4B62">
            <w:pPr>
              <w:pStyle w:val="TAL"/>
              <w:rPr>
                <w:szCs w:val="18"/>
              </w:rPr>
            </w:pPr>
            <w:r w:rsidRPr="0061649B">
              <w:rPr>
                <w:szCs w:val="18"/>
              </w:rPr>
              <w:t>-</w:t>
            </w:r>
            <w:r w:rsidRPr="0061649B">
              <w:rPr>
                <w:szCs w:val="18"/>
              </w:rPr>
              <w:tab/>
              <w:t>A2 event.</w:t>
            </w:r>
          </w:p>
          <w:p w14:paraId="0E5CD423" w14:textId="77777777" w:rsidR="002F1085" w:rsidRPr="0061649B" w:rsidRDefault="002F1085" w:rsidP="00AC4B62">
            <w:pPr>
              <w:pStyle w:val="TAL"/>
              <w:rPr>
                <w:szCs w:val="18"/>
              </w:rPr>
            </w:pPr>
            <w:r w:rsidRPr="0061649B">
              <w:rPr>
                <w:szCs w:val="18"/>
              </w:rPr>
              <w:t>See the clause 5.10.28 of 3GPP TS 32.422 [30] for additional details on the allowed values.</w:t>
            </w:r>
          </w:p>
        </w:tc>
        <w:tc>
          <w:tcPr>
            <w:tcW w:w="1984" w:type="dxa"/>
          </w:tcPr>
          <w:p w14:paraId="1A42EAF4" w14:textId="77777777" w:rsidR="002F1085" w:rsidRPr="0061649B" w:rsidRDefault="002F1085" w:rsidP="00AC4B62">
            <w:pPr>
              <w:pStyle w:val="TAL"/>
            </w:pPr>
            <w:r w:rsidRPr="0061649B">
              <w:t>type: ENUM</w:t>
            </w:r>
          </w:p>
          <w:p w14:paraId="143C5AE0" w14:textId="77777777" w:rsidR="002F1085" w:rsidRPr="0061649B" w:rsidRDefault="002F1085" w:rsidP="00AC4B62">
            <w:pPr>
              <w:pStyle w:val="TAL"/>
            </w:pPr>
            <w:r w:rsidRPr="0061649B">
              <w:t>multiplicity: 1</w:t>
            </w:r>
          </w:p>
          <w:p w14:paraId="6A76FABF" w14:textId="77777777" w:rsidR="002F1085" w:rsidRPr="0061649B" w:rsidRDefault="002F1085" w:rsidP="00AC4B62">
            <w:pPr>
              <w:pStyle w:val="TAL"/>
            </w:pPr>
            <w:r w:rsidRPr="0061649B">
              <w:t>isOrdered: N/A</w:t>
            </w:r>
          </w:p>
          <w:p w14:paraId="717E5424" w14:textId="77777777" w:rsidR="002F1085" w:rsidRPr="0061649B" w:rsidRDefault="002F1085" w:rsidP="00AC4B62">
            <w:pPr>
              <w:pStyle w:val="TAL"/>
            </w:pPr>
            <w:r w:rsidRPr="0061649B">
              <w:t>isUnique: N/A</w:t>
            </w:r>
          </w:p>
          <w:p w14:paraId="166ED25B" w14:textId="77777777" w:rsidR="002F1085" w:rsidRPr="0061649B" w:rsidRDefault="002F1085" w:rsidP="00AC4B62">
            <w:pPr>
              <w:pStyle w:val="TAL"/>
            </w:pPr>
            <w:r w:rsidRPr="0061649B">
              <w:t xml:space="preserve">defaultValue: None </w:t>
            </w:r>
          </w:p>
          <w:p w14:paraId="3488A87A" w14:textId="77777777" w:rsidR="002F1085" w:rsidRPr="0061649B" w:rsidRDefault="002F1085" w:rsidP="00AC4B62">
            <w:pPr>
              <w:pStyle w:val="TAL"/>
            </w:pPr>
            <w:r w:rsidRPr="0061649B">
              <w:t>isNullable: True</w:t>
            </w:r>
          </w:p>
        </w:tc>
      </w:tr>
      <w:tr w:rsidR="002F1085" w:rsidRPr="00B26339" w14:paraId="1B8E1E6B" w14:textId="77777777" w:rsidTr="00AC4B62">
        <w:trPr>
          <w:cantSplit/>
          <w:jc w:val="center"/>
        </w:trPr>
        <w:tc>
          <w:tcPr>
            <w:tcW w:w="2547" w:type="dxa"/>
          </w:tcPr>
          <w:p w14:paraId="0FFE95DB" w14:textId="77777777" w:rsidR="002F1085" w:rsidRPr="00202D71" w:rsidRDefault="002F1085" w:rsidP="00AC4B62">
            <w:pPr>
              <w:pStyle w:val="TAL"/>
              <w:rPr>
                <w:rFonts w:cs="Arial"/>
                <w:szCs w:val="18"/>
              </w:rPr>
            </w:pPr>
            <w:r w:rsidRPr="000A3FA1">
              <w:rPr>
                <w:rFonts w:cs="Arial"/>
                <w:szCs w:val="18"/>
              </w:rPr>
              <w:t>e</w:t>
            </w:r>
            <w:r w:rsidRPr="0061649B">
              <w:rPr>
                <w:rFonts w:cs="Arial"/>
                <w:szCs w:val="18"/>
              </w:rPr>
              <w:t>ventThreshold</w:t>
            </w:r>
          </w:p>
        </w:tc>
        <w:tc>
          <w:tcPr>
            <w:tcW w:w="5245" w:type="dxa"/>
          </w:tcPr>
          <w:p w14:paraId="34C79BD8" w14:textId="77777777" w:rsidR="002F1085" w:rsidRPr="0061649B" w:rsidRDefault="002F1085" w:rsidP="00AC4B62">
            <w:pPr>
              <w:pStyle w:val="TAL"/>
              <w:rPr>
                <w:szCs w:val="18"/>
              </w:rPr>
            </w:pPr>
            <w:r w:rsidRPr="0061649B">
              <w:rPr>
                <w:szCs w:val="18"/>
              </w:rPr>
              <w:t xml:space="preserve">It specifies the threshold which should trigger </w:t>
            </w:r>
          </w:p>
          <w:p w14:paraId="68B28A87" w14:textId="77777777" w:rsidR="002F1085" w:rsidRPr="0061649B" w:rsidRDefault="002F1085" w:rsidP="00AC4B62">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4794DD0" w14:textId="77777777" w:rsidR="002F1085" w:rsidRPr="0061649B" w:rsidRDefault="002F1085" w:rsidP="00AC4B62">
            <w:pPr>
              <w:pStyle w:val="TAL"/>
              <w:rPr>
                <w:szCs w:val="18"/>
              </w:rPr>
            </w:pPr>
            <w:r w:rsidRPr="0061649B">
              <w:rPr>
                <w:szCs w:val="18"/>
              </w:rPr>
              <w:t>See the clauses 5.10.7 and 5.10.7a of 3GPP TS 32.422 [30] for additional details on the allowed values.</w:t>
            </w:r>
          </w:p>
        </w:tc>
        <w:tc>
          <w:tcPr>
            <w:tcW w:w="1984" w:type="dxa"/>
          </w:tcPr>
          <w:p w14:paraId="5CAAE633" w14:textId="77777777" w:rsidR="002F1085" w:rsidRPr="0061649B" w:rsidRDefault="002F1085" w:rsidP="00AC4B62">
            <w:pPr>
              <w:pStyle w:val="TAL"/>
            </w:pPr>
            <w:r w:rsidRPr="0061649B">
              <w:t>type: Integer</w:t>
            </w:r>
          </w:p>
          <w:p w14:paraId="234E10DD" w14:textId="77777777" w:rsidR="002F1085" w:rsidRPr="0061649B" w:rsidRDefault="002F1085" w:rsidP="00AC4B62">
            <w:pPr>
              <w:pStyle w:val="TAL"/>
            </w:pPr>
            <w:r w:rsidRPr="0061649B">
              <w:t>multiplicity: 1</w:t>
            </w:r>
          </w:p>
          <w:p w14:paraId="04E9BC11" w14:textId="77777777" w:rsidR="002F1085" w:rsidRPr="0061649B" w:rsidRDefault="002F1085" w:rsidP="00AC4B62">
            <w:pPr>
              <w:pStyle w:val="TAL"/>
            </w:pPr>
            <w:r w:rsidRPr="0061649B">
              <w:t>isOrdered: N/A</w:t>
            </w:r>
          </w:p>
          <w:p w14:paraId="15E07A1F" w14:textId="77777777" w:rsidR="002F1085" w:rsidRPr="0061649B" w:rsidRDefault="002F1085" w:rsidP="00AC4B62">
            <w:pPr>
              <w:pStyle w:val="TAL"/>
            </w:pPr>
            <w:r w:rsidRPr="0061649B">
              <w:t>isUnique: N/A</w:t>
            </w:r>
          </w:p>
          <w:p w14:paraId="5FB9B59A" w14:textId="77777777" w:rsidR="002F1085" w:rsidRPr="0061649B" w:rsidRDefault="002F1085" w:rsidP="00AC4B62">
            <w:pPr>
              <w:pStyle w:val="TAL"/>
            </w:pPr>
            <w:r w:rsidRPr="0061649B">
              <w:t xml:space="preserve">defaultValue: None </w:t>
            </w:r>
          </w:p>
          <w:p w14:paraId="7278B394" w14:textId="77777777" w:rsidR="002F1085" w:rsidRPr="0061649B" w:rsidRDefault="002F1085" w:rsidP="00AC4B62">
            <w:pPr>
              <w:pStyle w:val="TAL"/>
            </w:pPr>
            <w:r w:rsidRPr="0061649B">
              <w:t>isNullable: True</w:t>
            </w:r>
          </w:p>
        </w:tc>
      </w:tr>
      <w:tr w:rsidR="002F1085" w:rsidRPr="00B26339" w14:paraId="18773607" w14:textId="77777777" w:rsidTr="00AC4B62">
        <w:trPr>
          <w:cantSplit/>
          <w:jc w:val="center"/>
        </w:trPr>
        <w:tc>
          <w:tcPr>
            <w:tcW w:w="2547" w:type="dxa"/>
          </w:tcPr>
          <w:p w14:paraId="3631A6D8" w14:textId="77777777" w:rsidR="002F1085" w:rsidRPr="00202D71" w:rsidRDefault="002F1085" w:rsidP="00AC4B62">
            <w:pPr>
              <w:pStyle w:val="TAL"/>
              <w:rPr>
                <w:rFonts w:cs="Arial"/>
                <w:szCs w:val="18"/>
              </w:rPr>
            </w:pPr>
            <w:r w:rsidRPr="000A3FA1">
              <w:rPr>
                <w:rFonts w:cs="Arial"/>
                <w:szCs w:val="18"/>
              </w:rPr>
              <w:t>l</w:t>
            </w:r>
            <w:r w:rsidRPr="0061649B">
              <w:rPr>
                <w:rFonts w:cs="Arial"/>
                <w:szCs w:val="18"/>
              </w:rPr>
              <w:t>istOfMeasurements</w:t>
            </w:r>
          </w:p>
        </w:tc>
        <w:tc>
          <w:tcPr>
            <w:tcW w:w="5245" w:type="dxa"/>
          </w:tcPr>
          <w:p w14:paraId="29DA7A3F" w14:textId="77777777" w:rsidR="002F1085" w:rsidRPr="0061649B" w:rsidRDefault="002F1085" w:rsidP="00AC4B62">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D908B31" w14:textId="77777777" w:rsidR="002F1085" w:rsidRPr="0061649B" w:rsidRDefault="002F1085" w:rsidP="00AC4B62">
            <w:pPr>
              <w:pStyle w:val="TAL"/>
              <w:rPr>
                <w:szCs w:val="18"/>
              </w:rPr>
            </w:pPr>
            <w:r w:rsidRPr="0061649B">
              <w:rPr>
                <w:szCs w:val="18"/>
              </w:rPr>
              <w:t>See the clause 5.10.3 of 3GPP TS 32.422 [30] for additional details on the allowed values.</w:t>
            </w:r>
          </w:p>
        </w:tc>
        <w:tc>
          <w:tcPr>
            <w:tcW w:w="1984" w:type="dxa"/>
          </w:tcPr>
          <w:p w14:paraId="6D38BB81" w14:textId="77777777" w:rsidR="002F1085" w:rsidRPr="0061649B" w:rsidRDefault="002F1085" w:rsidP="00AC4B62">
            <w:pPr>
              <w:pStyle w:val="TAL"/>
            </w:pPr>
            <w:r w:rsidRPr="0061649B">
              <w:t>type: ENUM</w:t>
            </w:r>
          </w:p>
          <w:p w14:paraId="347E2280" w14:textId="77777777" w:rsidR="002F1085" w:rsidRPr="0061649B" w:rsidRDefault="002F1085" w:rsidP="00AC4B62">
            <w:pPr>
              <w:pStyle w:val="TAL"/>
            </w:pPr>
            <w:r w:rsidRPr="0061649B">
              <w:t>multiplicity: 1</w:t>
            </w:r>
          </w:p>
          <w:p w14:paraId="65FE4BDC" w14:textId="77777777" w:rsidR="002F1085" w:rsidRPr="0061649B" w:rsidRDefault="002F1085" w:rsidP="00AC4B62">
            <w:pPr>
              <w:pStyle w:val="TAL"/>
            </w:pPr>
            <w:r w:rsidRPr="0061649B">
              <w:t>isOrdered: N/A</w:t>
            </w:r>
          </w:p>
          <w:p w14:paraId="67B11C13" w14:textId="77777777" w:rsidR="002F1085" w:rsidRPr="0061649B" w:rsidRDefault="002F1085" w:rsidP="00AC4B62">
            <w:pPr>
              <w:pStyle w:val="TAL"/>
            </w:pPr>
            <w:r w:rsidRPr="0061649B">
              <w:t>isUnique: N/A</w:t>
            </w:r>
          </w:p>
          <w:p w14:paraId="108EE6FD" w14:textId="77777777" w:rsidR="002F1085" w:rsidRPr="0061649B" w:rsidRDefault="002F1085" w:rsidP="00AC4B62">
            <w:pPr>
              <w:pStyle w:val="TAL"/>
            </w:pPr>
            <w:r w:rsidRPr="0061649B">
              <w:t xml:space="preserve">defaultValue: None </w:t>
            </w:r>
          </w:p>
          <w:p w14:paraId="55402278" w14:textId="77777777" w:rsidR="002F1085" w:rsidRPr="0061649B" w:rsidRDefault="002F1085" w:rsidP="00AC4B62">
            <w:pPr>
              <w:pStyle w:val="TAL"/>
            </w:pPr>
            <w:r w:rsidRPr="0061649B">
              <w:t>isNullable: True</w:t>
            </w:r>
          </w:p>
        </w:tc>
      </w:tr>
      <w:tr w:rsidR="002F1085" w:rsidRPr="00B26339" w14:paraId="4938B197" w14:textId="77777777" w:rsidTr="00AC4B62">
        <w:trPr>
          <w:cantSplit/>
          <w:jc w:val="center"/>
        </w:trPr>
        <w:tc>
          <w:tcPr>
            <w:tcW w:w="2547" w:type="dxa"/>
          </w:tcPr>
          <w:p w14:paraId="30607B9E" w14:textId="77777777" w:rsidR="002F1085" w:rsidRPr="00202D71" w:rsidRDefault="002F1085" w:rsidP="00AC4B62">
            <w:pPr>
              <w:pStyle w:val="TAL"/>
              <w:rPr>
                <w:rFonts w:cs="Arial"/>
                <w:szCs w:val="18"/>
              </w:rPr>
            </w:pPr>
            <w:r w:rsidRPr="000A3FA1">
              <w:rPr>
                <w:rFonts w:cs="Arial"/>
                <w:szCs w:val="18"/>
              </w:rPr>
              <w:t>l</w:t>
            </w:r>
            <w:r w:rsidRPr="0061649B">
              <w:rPr>
                <w:rFonts w:cs="Arial"/>
                <w:szCs w:val="18"/>
              </w:rPr>
              <w:t>oggingDuration</w:t>
            </w:r>
          </w:p>
        </w:tc>
        <w:tc>
          <w:tcPr>
            <w:tcW w:w="5245" w:type="dxa"/>
          </w:tcPr>
          <w:p w14:paraId="00732469" w14:textId="77777777" w:rsidR="002F1085" w:rsidRPr="0061649B" w:rsidRDefault="002F1085" w:rsidP="00AC4B6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C48729C" w14:textId="77777777" w:rsidR="002F1085" w:rsidRPr="0061649B" w:rsidRDefault="002F1085" w:rsidP="00AC4B62">
            <w:pPr>
              <w:pStyle w:val="TAL"/>
              <w:rPr>
                <w:szCs w:val="18"/>
              </w:rPr>
            </w:pPr>
            <w:r w:rsidRPr="0061649B">
              <w:rPr>
                <w:szCs w:val="18"/>
              </w:rPr>
              <w:t>See the clause 5.10.9 of 3GPP TS 32.422 [30] for additional details on the allowed values.</w:t>
            </w:r>
          </w:p>
        </w:tc>
        <w:tc>
          <w:tcPr>
            <w:tcW w:w="1984" w:type="dxa"/>
          </w:tcPr>
          <w:p w14:paraId="6261B9CA" w14:textId="77777777" w:rsidR="002F1085" w:rsidRPr="0061649B" w:rsidRDefault="002F1085" w:rsidP="00AC4B62">
            <w:pPr>
              <w:pStyle w:val="TAL"/>
            </w:pPr>
            <w:r w:rsidRPr="0061649B">
              <w:t>type: ENUM</w:t>
            </w:r>
          </w:p>
          <w:p w14:paraId="5A216DFF" w14:textId="77777777" w:rsidR="002F1085" w:rsidRPr="0061649B" w:rsidRDefault="002F1085" w:rsidP="00AC4B62">
            <w:pPr>
              <w:pStyle w:val="TAL"/>
            </w:pPr>
            <w:r w:rsidRPr="0061649B">
              <w:t>multiplicity: 1</w:t>
            </w:r>
          </w:p>
          <w:p w14:paraId="4F85B3E4" w14:textId="77777777" w:rsidR="002F1085" w:rsidRPr="0061649B" w:rsidRDefault="002F1085" w:rsidP="00AC4B62">
            <w:pPr>
              <w:pStyle w:val="TAL"/>
            </w:pPr>
            <w:r w:rsidRPr="0061649B">
              <w:t>isOrdered: N/A</w:t>
            </w:r>
          </w:p>
          <w:p w14:paraId="57530D04" w14:textId="77777777" w:rsidR="002F1085" w:rsidRPr="0061649B" w:rsidRDefault="002F1085" w:rsidP="00AC4B62">
            <w:pPr>
              <w:pStyle w:val="TAL"/>
            </w:pPr>
            <w:r w:rsidRPr="0061649B">
              <w:t>isUnique: N/A</w:t>
            </w:r>
          </w:p>
          <w:p w14:paraId="28272E78" w14:textId="77777777" w:rsidR="002F1085" w:rsidRPr="0061649B" w:rsidRDefault="002F1085" w:rsidP="00AC4B62">
            <w:pPr>
              <w:pStyle w:val="TAL"/>
            </w:pPr>
            <w:r w:rsidRPr="0061649B">
              <w:t xml:space="preserve">defaultValue: None </w:t>
            </w:r>
          </w:p>
          <w:p w14:paraId="022E672C" w14:textId="77777777" w:rsidR="002F1085" w:rsidRPr="0061649B" w:rsidRDefault="002F1085" w:rsidP="00AC4B62">
            <w:pPr>
              <w:pStyle w:val="TAL"/>
            </w:pPr>
            <w:r w:rsidRPr="0061649B">
              <w:t>isNullable: True</w:t>
            </w:r>
          </w:p>
        </w:tc>
      </w:tr>
      <w:tr w:rsidR="002F1085" w:rsidRPr="00B26339" w14:paraId="0A12F1B4" w14:textId="77777777" w:rsidTr="00AC4B62">
        <w:trPr>
          <w:cantSplit/>
          <w:jc w:val="center"/>
        </w:trPr>
        <w:tc>
          <w:tcPr>
            <w:tcW w:w="2547" w:type="dxa"/>
          </w:tcPr>
          <w:p w14:paraId="1F01C6F3" w14:textId="77777777" w:rsidR="002F1085" w:rsidRPr="0061649B" w:rsidRDefault="002F1085" w:rsidP="00AC4B62">
            <w:pPr>
              <w:pStyle w:val="TAL"/>
              <w:rPr>
                <w:rFonts w:cs="Arial"/>
                <w:szCs w:val="18"/>
              </w:rPr>
            </w:pPr>
            <w:r w:rsidRPr="000A3FA1">
              <w:rPr>
                <w:rFonts w:cs="Arial"/>
                <w:szCs w:val="18"/>
              </w:rPr>
              <w:t>l</w:t>
            </w:r>
            <w:r w:rsidRPr="0061649B">
              <w:rPr>
                <w:rFonts w:cs="Arial"/>
                <w:szCs w:val="18"/>
              </w:rPr>
              <w:t>oggingInterval</w:t>
            </w:r>
          </w:p>
        </w:tc>
        <w:tc>
          <w:tcPr>
            <w:tcW w:w="5245" w:type="dxa"/>
          </w:tcPr>
          <w:p w14:paraId="223A21A2" w14:textId="77777777" w:rsidR="002F1085" w:rsidRPr="0061649B" w:rsidRDefault="002F1085" w:rsidP="00AC4B6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B291706" w14:textId="77777777" w:rsidR="002F1085" w:rsidRPr="0061649B" w:rsidRDefault="002F1085" w:rsidP="00AC4B62">
            <w:pPr>
              <w:pStyle w:val="TAL"/>
              <w:rPr>
                <w:szCs w:val="18"/>
              </w:rPr>
            </w:pPr>
            <w:r w:rsidRPr="0061649B">
              <w:rPr>
                <w:szCs w:val="18"/>
              </w:rPr>
              <w:t>See the clause 5.10.8 of 3GPP TS 32.422 [30] for additional details on the allowed values.</w:t>
            </w:r>
          </w:p>
        </w:tc>
        <w:tc>
          <w:tcPr>
            <w:tcW w:w="1984" w:type="dxa"/>
          </w:tcPr>
          <w:p w14:paraId="62650C7B" w14:textId="77777777" w:rsidR="002F1085" w:rsidRPr="0061649B" w:rsidRDefault="002F1085" w:rsidP="00AC4B62">
            <w:pPr>
              <w:pStyle w:val="TAL"/>
            </w:pPr>
            <w:r w:rsidRPr="0061649B">
              <w:t>type: ENUM</w:t>
            </w:r>
          </w:p>
          <w:p w14:paraId="599CB994" w14:textId="77777777" w:rsidR="002F1085" w:rsidRPr="0061649B" w:rsidRDefault="002F1085" w:rsidP="00AC4B62">
            <w:pPr>
              <w:pStyle w:val="TAL"/>
            </w:pPr>
            <w:r w:rsidRPr="0061649B">
              <w:t>multiplicity: 1</w:t>
            </w:r>
          </w:p>
          <w:p w14:paraId="6C883602" w14:textId="77777777" w:rsidR="002F1085" w:rsidRPr="0061649B" w:rsidRDefault="002F1085" w:rsidP="00AC4B62">
            <w:pPr>
              <w:pStyle w:val="TAL"/>
            </w:pPr>
            <w:r w:rsidRPr="0061649B">
              <w:t>isOrdered: N/A</w:t>
            </w:r>
          </w:p>
          <w:p w14:paraId="408CE35D" w14:textId="77777777" w:rsidR="002F1085" w:rsidRPr="0061649B" w:rsidRDefault="002F1085" w:rsidP="00AC4B62">
            <w:pPr>
              <w:pStyle w:val="TAL"/>
            </w:pPr>
            <w:r w:rsidRPr="0061649B">
              <w:t>isUnique: N/A</w:t>
            </w:r>
          </w:p>
          <w:p w14:paraId="77FB2B57" w14:textId="77777777" w:rsidR="002F1085" w:rsidRPr="0061649B" w:rsidRDefault="002F1085" w:rsidP="00AC4B62">
            <w:pPr>
              <w:pStyle w:val="TAL"/>
            </w:pPr>
            <w:r w:rsidRPr="0061649B">
              <w:t>defaultValue: None</w:t>
            </w:r>
          </w:p>
          <w:p w14:paraId="79BAB086" w14:textId="77777777" w:rsidR="002F1085" w:rsidRPr="0061649B" w:rsidRDefault="002F1085" w:rsidP="00AC4B62">
            <w:pPr>
              <w:pStyle w:val="TAL"/>
            </w:pPr>
            <w:r w:rsidRPr="0061649B">
              <w:t>isNullable: True</w:t>
            </w:r>
          </w:p>
        </w:tc>
      </w:tr>
      <w:tr w:rsidR="002F1085" w:rsidRPr="00B26339" w14:paraId="789D34BD" w14:textId="77777777" w:rsidTr="00AC4B62">
        <w:trPr>
          <w:cantSplit/>
          <w:jc w:val="center"/>
        </w:trPr>
        <w:tc>
          <w:tcPr>
            <w:tcW w:w="2547" w:type="dxa"/>
          </w:tcPr>
          <w:p w14:paraId="13CF44F5" w14:textId="77777777" w:rsidR="002F1085" w:rsidRPr="0061649B" w:rsidRDefault="002F1085" w:rsidP="00AC4B62">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1195382F" w14:textId="77777777" w:rsidR="002F1085" w:rsidRPr="00B940D8" w:rsidRDefault="002F1085" w:rsidP="00AC4B62">
            <w:pPr>
              <w:pStyle w:val="TAL"/>
              <w:rPr>
                <w:szCs w:val="18"/>
              </w:rPr>
            </w:pPr>
            <w:r w:rsidRPr="00B940D8">
              <w:rPr>
                <w:szCs w:val="18"/>
              </w:rPr>
              <w:t xml:space="preserve">It specifies the threshold which should trigger </w:t>
            </w:r>
          </w:p>
          <w:p w14:paraId="24991A00" w14:textId="77777777" w:rsidR="002F1085" w:rsidRPr="00B940D8" w:rsidRDefault="002F1085" w:rsidP="00AC4B6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20872AF3" w14:textId="77777777" w:rsidR="002F1085" w:rsidRPr="0061649B" w:rsidRDefault="002F1085" w:rsidP="00AC4B62">
            <w:pPr>
              <w:pStyle w:val="TAL"/>
              <w:rPr>
                <w:rStyle w:val="TALChar1"/>
                <w:szCs w:val="18"/>
              </w:rPr>
            </w:pPr>
            <w:r w:rsidRPr="00B940D8">
              <w:rPr>
                <w:szCs w:val="18"/>
              </w:rPr>
              <w:t>See the clause 5.10.36 of TS 32.422 [30] for additional details on the allowed values.</w:t>
            </w:r>
          </w:p>
        </w:tc>
        <w:tc>
          <w:tcPr>
            <w:tcW w:w="1984" w:type="dxa"/>
          </w:tcPr>
          <w:p w14:paraId="7C87618C" w14:textId="77777777" w:rsidR="002F1085" w:rsidRPr="00B940D8" w:rsidRDefault="002F1085" w:rsidP="00AC4B62">
            <w:pPr>
              <w:pStyle w:val="TAL"/>
            </w:pPr>
            <w:r w:rsidRPr="00B940D8">
              <w:t>type: Integer</w:t>
            </w:r>
          </w:p>
          <w:p w14:paraId="70B63DAE" w14:textId="77777777" w:rsidR="002F1085" w:rsidRPr="00B940D8" w:rsidRDefault="002F1085" w:rsidP="00AC4B62">
            <w:pPr>
              <w:pStyle w:val="TAL"/>
            </w:pPr>
            <w:r w:rsidRPr="00B940D8">
              <w:t>multiplicity: 1</w:t>
            </w:r>
          </w:p>
          <w:p w14:paraId="1A6925F0" w14:textId="77777777" w:rsidR="002F1085" w:rsidRPr="00B940D8" w:rsidRDefault="002F1085" w:rsidP="00AC4B62">
            <w:pPr>
              <w:pStyle w:val="TAL"/>
            </w:pPr>
            <w:r w:rsidRPr="00B940D8">
              <w:t>isOrdered: N/A</w:t>
            </w:r>
          </w:p>
          <w:p w14:paraId="4EE1270D" w14:textId="77777777" w:rsidR="002F1085" w:rsidRPr="00B940D8" w:rsidRDefault="002F1085" w:rsidP="00AC4B62">
            <w:pPr>
              <w:pStyle w:val="TAL"/>
            </w:pPr>
            <w:r w:rsidRPr="00B940D8">
              <w:t>isUnique: N/A</w:t>
            </w:r>
          </w:p>
          <w:p w14:paraId="2EA406C6" w14:textId="77777777" w:rsidR="002F1085" w:rsidRPr="00B940D8" w:rsidRDefault="002F1085" w:rsidP="00AC4B62">
            <w:pPr>
              <w:pStyle w:val="TAL"/>
            </w:pPr>
            <w:r w:rsidRPr="00B940D8">
              <w:t xml:space="preserve">defaultValue: </w:t>
            </w:r>
            <w:r w:rsidRPr="0061649B">
              <w:t>No</w:t>
            </w:r>
            <w:r w:rsidRPr="00202D71">
              <w:t>n</w:t>
            </w:r>
            <w:r w:rsidRPr="0061649B">
              <w:t>e</w:t>
            </w:r>
          </w:p>
          <w:p w14:paraId="65A4A6BB" w14:textId="77777777" w:rsidR="002F1085" w:rsidRPr="0061649B" w:rsidRDefault="002F1085" w:rsidP="00AC4B62">
            <w:pPr>
              <w:pStyle w:val="TAL"/>
            </w:pPr>
            <w:r w:rsidRPr="00B940D8">
              <w:t>isNullable: True</w:t>
            </w:r>
          </w:p>
        </w:tc>
      </w:tr>
      <w:tr w:rsidR="002F1085" w:rsidRPr="00B26339" w14:paraId="71AF1232" w14:textId="77777777" w:rsidTr="00AC4B62">
        <w:trPr>
          <w:cantSplit/>
          <w:jc w:val="center"/>
        </w:trPr>
        <w:tc>
          <w:tcPr>
            <w:tcW w:w="2547" w:type="dxa"/>
          </w:tcPr>
          <w:p w14:paraId="41FD2A93" w14:textId="77777777" w:rsidR="002F1085" w:rsidRPr="0061649B" w:rsidRDefault="002F1085" w:rsidP="00AC4B62">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857233E" w14:textId="77777777" w:rsidR="002F1085" w:rsidRPr="00B940D8" w:rsidRDefault="002F1085" w:rsidP="00AC4B62">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1EFD332" w14:textId="77777777" w:rsidR="002F1085" w:rsidRPr="0061649B" w:rsidRDefault="002F1085" w:rsidP="00AC4B62">
            <w:pPr>
              <w:pStyle w:val="TAL"/>
              <w:rPr>
                <w:rStyle w:val="TALChar1"/>
                <w:szCs w:val="18"/>
              </w:rPr>
            </w:pPr>
            <w:r w:rsidRPr="00B940D8">
              <w:rPr>
                <w:szCs w:val="18"/>
              </w:rPr>
              <w:t>See the clause 5.10.37 of TS 32.422 [30] for additional details on the allowed values.</w:t>
            </w:r>
          </w:p>
        </w:tc>
        <w:tc>
          <w:tcPr>
            <w:tcW w:w="1984" w:type="dxa"/>
          </w:tcPr>
          <w:p w14:paraId="5885FE8D" w14:textId="77777777" w:rsidR="002F1085" w:rsidRPr="00B940D8" w:rsidRDefault="002F1085" w:rsidP="00AC4B62">
            <w:pPr>
              <w:pStyle w:val="TAL"/>
            </w:pPr>
            <w:r w:rsidRPr="00B940D8">
              <w:t>type: Integer</w:t>
            </w:r>
          </w:p>
          <w:p w14:paraId="27835BD0" w14:textId="77777777" w:rsidR="002F1085" w:rsidRPr="00B940D8" w:rsidRDefault="002F1085" w:rsidP="00AC4B62">
            <w:pPr>
              <w:pStyle w:val="TAL"/>
            </w:pPr>
            <w:r w:rsidRPr="00B940D8">
              <w:t>multiplicity: 1</w:t>
            </w:r>
          </w:p>
          <w:p w14:paraId="75660650" w14:textId="77777777" w:rsidR="002F1085" w:rsidRPr="00B940D8" w:rsidRDefault="002F1085" w:rsidP="00AC4B62">
            <w:pPr>
              <w:pStyle w:val="TAL"/>
            </w:pPr>
            <w:r w:rsidRPr="00B940D8">
              <w:t>isOrdered: N/A</w:t>
            </w:r>
          </w:p>
          <w:p w14:paraId="660D1D67" w14:textId="77777777" w:rsidR="002F1085" w:rsidRPr="00B940D8" w:rsidRDefault="002F1085" w:rsidP="00AC4B62">
            <w:pPr>
              <w:pStyle w:val="TAL"/>
            </w:pPr>
            <w:r w:rsidRPr="00B940D8">
              <w:t>isUnique: N/A</w:t>
            </w:r>
          </w:p>
          <w:p w14:paraId="202DD974" w14:textId="77777777" w:rsidR="002F1085" w:rsidRPr="00B940D8" w:rsidRDefault="002F1085" w:rsidP="00AC4B62">
            <w:pPr>
              <w:pStyle w:val="TAL"/>
            </w:pPr>
            <w:r w:rsidRPr="00B940D8">
              <w:t xml:space="preserve">defaultValue: </w:t>
            </w:r>
            <w:r w:rsidRPr="0061649B">
              <w:t>No</w:t>
            </w:r>
            <w:r w:rsidRPr="00202D71">
              <w:t>n</w:t>
            </w:r>
            <w:r w:rsidRPr="0061649B">
              <w:t>e</w:t>
            </w:r>
          </w:p>
          <w:p w14:paraId="19FBF33C" w14:textId="77777777" w:rsidR="002F1085" w:rsidRPr="0061649B" w:rsidRDefault="002F1085" w:rsidP="00AC4B62">
            <w:pPr>
              <w:pStyle w:val="TAL"/>
            </w:pPr>
            <w:r w:rsidRPr="00B940D8">
              <w:t>isNullable: True</w:t>
            </w:r>
          </w:p>
        </w:tc>
      </w:tr>
      <w:tr w:rsidR="002F1085" w:rsidRPr="00B26339" w14:paraId="1F90209C" w14:textId="77777777" w:rsidTr="00AC4B62">
        <w:trPr>
          <w:cantSplit/>
          <w:jc w:val="center"/>
        </w:trPr>
        <w:tc>
          <w:tcPr>
            <w:tcW w:w="2547" w:type="dxa"/>
          </w:tcPr>
          <w:p w14:paraId="6459FA5A" w14:textId="77777777" w:rsidR="002F1085" w:rsidRPr="0061649B" w:rsidRDefault="002F1085" w:rsidP="00AC4B62">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6AE64800" w14:textId="77777777" w:rsidR="002F1085" w:rsidRPr="00B940D8" w:rsidRDefault="002F1085" w:rsidP="00AC4B62">
            <w:pPr>
              <w:pStyle w:val="TAL"/>
              <w:rPr>
                <w:szCs w:val="18"/>
              </w:rPr>
            </w:pPr>
            <w:r w:rsidRPr="00B940D8">
              <w:rPr>
                <w:szCs w:val="18"/>
              </w:rPr>
              <w:t xml:space="preserve">It specifies the threshold which should trigger </w:t>
            </w:r>
          </w:p>
          <w:p w14:paraId="1F652B20" w14:textId="77777777" w:rsidR="002F1085" w:rsidRPr="00B940D8" w:rsidRDefault="002F1085" w:rsidP="00AC4B6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7343FAC" w14:textId="77777777" w:rsidR="002F1085" w:rsidRPr="0061649B" w:rsidRDefault="002F1085" w:rsidP="00AC4B62">
            <w:pPr>
              <w:pStyle w:val="TAL"/>
              <w:rPr>
                <w:rStyle w:val="TALChar1"/>
                <w:szCs w:val="18"/>
              </w:rPr>
            </w:pPr>
            <w:r w:rsidRPr="00B940D8">
              <w:rPr>
                <w:szCs w:val="18"/>
              </w:rPr>
              <w:t>See the clauses 5.10.38 of TS 32.422 [30] for additional details on the allowed values.</w:t>
            </w:r>
          </w:p>
        </w:tc>
        <w:tc>
          <w:tcPr>
            <w:tcW w:w="1984" w:type="dxa"/>
          </w:tcPr>
          <w:p w14:paraId="7A7B632D" w14:textId="77777777" w:rsidR="002F1085" w:rsidRPr="00B940D8" w:rsidRDefault="002F1085" w:rsidP="00AC4B62">
            <w:pPr>
              <w:pStyle w:val="TAL"/>
            </w:pPr>
            <w:r w:rsidRPr="00B940D8">
              <w:t>type: ENUM</w:t>
            </w:r>
          </w:p>
          <w:p w14:paraId="6A98B04D" w14:textId="77777777" w:rsidR="002F1085" w:rsidRPr="00B940D8" w:rsidRDefault="002F1085" w:rsidP="00AC4B62">
            <w:pPr>
              <w:pStyle w:val="TAL"/>
            </w:pPr>
            <w:r w:rsidRPr="00B940D8">
              <w:t>multiplicity: 1</w:t>
            </w:r>
          </w:p>
          <w:p w14:paraId="7EB07D05" w14:textId="77777777" w:rsidR="002F1085" w:rsidRPr="00B940D8" w:rsidRDefault="002F1085" w:rsidP="00AC4B62">
            <w:pPr>
              <w:pStyle w:val="TAL"/>
            </w:pPr>
            <w:r w:rsidRPr="00B940D8">
              <w:t>isOrdered: N/A</w:t>
            </w:r>
          </w:p>
          <w:p w14:paraId="53B91D1B" w14:textId="77777777" w:rsidR="002F1085" w:rsidRPr="00B940D8" w:rsidRDefault="002F1085" w:rsidP="00AC4B62">
            <w:pPr>
              <w:pStyle w:val="TAL"/>
            </w:pPr>
            <w:r w:rsidRPr="00B940D8">
              <w:t>isUnique: N/A</w:t>
            </w:r>
          </w:p>
          <w:p w14:paraId="7F9E6B0C" w14:textId="77777777" w:rsidR="002F1085" w:rsidRPr="00B940D8" w:rsidRDefault="002F1085" w:rsidP="00AC4B62">
            <w:pPr>
              <w:pStyle w:val="TAL"/>
            </w:pPr>
            <w:r w:rsidRPr="00B940D8">
              <w:t xml:space="preserve">defaultValue: </w:t>
            </w:r>
            <w:r w:rsidRPr="0061649B">
              <w:t>No</w:t>
            </w:r>
            <w:r w:rsidRPr="00202D71">
              <w:t>n</w:t>
            </w:r>
            <w:r w:rsidRPr="0061649B">
              <w:t>e</w:t>
            </w:r>
          </w:p>
          <w:p w14:paraId="7B7DAE2E" w14:textId="77777777" w:rsidR="002F1085" w:rsidRPr="0061649B" w:rsidRDefault="002F1085" w:rsidP="00AC4B62">
            <w:pPr>
              <w:pStyle w:val="TAL"/>
            </w:pPr>
            <w:r w:rsidRPr="00B940D8">
              <w:t>isNullable: True</w:t>
            </w:r>
          </w:p>
        </w:tc>
      </w:tr>
      <w:tr w:rsidR="002F1085" w:rsidRPr="00B26339" w14:paraId="6B43709B" w14:textId="77777777" w:rsidTr="00AC4B62">
        <w:trPr>
          <w:cantSplit/>
          <w:jc w:val="center"/>
        </w:trPr>
        <w:tc>
          <w:tcPr>
            <w:tcW w:w="2547" w:type="dxa"/>
          </w:tcPr>
          <w:p w14:paraId="773FCAEC" w14:textId="77777777" w:rsidR="002F1085" w:rsidRPr="0061649B" w:rsidRDefault="002F1085" w:rsidP="00AC4B62">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6558C029" w14:textId="77777777" w:rsidR="002F1085" w:rsidRPr="0061649B" w:rsidRDefault="002F1085" w:rsidP="00AC4B6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8D0CBA0" w14:textId="77777777" w:rsidR="002F1085" w:rsidRPr="0061649B" w:rsidRDefault="002F1085" w:rsidP="00AC4B62">
            <w:pPr>
              <w:pStyle w:val="TAL"/>
              <w:rPr>
                <w:szCs w:val="18"/>
              </w:rPr>
            </w:pPr>
            <w:r w:rsidRPr="0061649B">
              <w:rPr>
                <w:szCs w:val="18"/>
              </w:rPr>
              <w:t>See the clause 5.10.25 of TS 32.422 [30] for additional details on the allowed values.</w:t>
            </w:r>
          </w:p>
        </w:tc>
        <w:tc>
          <w:tcPr>
            <w:tcW w:w="1984" w:type="dxa"/>
          </w:tcPr>
          <w:p w14:paraId="1D206DBA" w14:textId="77777777" w:rsidR="002F1085" w:rsidRPr="0061649B" w:rsidRDefault="002F1085" w:rsidP="00AC4B62">
            <w:pPr>
              <w:pStyle w:val="TAL"/>
            </w:pPr>
            <w:r w:rsidRPr="0061649B">
              <w:t>type: MbsfnArea</w:t>
            </w:r>
          </w:p>
          <w:p w14:paraId="001E3FAE" w14:textId="77777777" w:rsidR="002F1085" w:rsidRPr="0061649B" w:rsidRDefault="002F1085" w:rsidP="00AC4B62">
            <w:pPr>
              <w:pStyle w:val="TAL"/>
            </w:pPr>
            <w:r w:rsidRPr="0061649B">
              <w:t>multiplicity: 1..8</w:t>
            </w:r>
          </w:p>
          <w:p w14:paraId="237DB826" w14:textId="77777777" w:rsidR="002F1085" w:rsidRPr="0061649B" w:rsidRDefault="002F1085" w:rsidP="00AC4B62">
            <w:pPr>
              <w:pStyle w:val="TAL"/>
            </w:pPr>
            <w:r w:rsidRPr="0061649B">
              <w:t>isOrdered: False</w:t>
            </w:r>
          </w:p>
          <w:p w14:paraId="290E5DA7" w14:textId="77777777" w:rsidR="002F1085" w:rsidRPr="0061649B" w:rsidRDefault="002F1085" w:rsidP="00AC4B62">
            <w:pPr>
              <w:pStyle w:val="TAL"/>
            </w:pPr>
            <w:r w:rsidRPr="0061649B">
              <w:t>isUnique: True</w:t>
            </w:r>
          </w:p>
          <w:p w14:paraId="272B9B59" w14:textId="77777777" w:rsidR="002F1085" w:rsidRPr="0061649B" w:rsidRDefault="002F1085" w:rsidP="00AC4B62">
            <w:pPr>
              <w:pStyle w:val="TAL"/>
            </w:pPr>
            <w:r w:rsidRPr="0061649B">
              <w:t>defaultValue: None</w:t>
            </w:r>
          </w:p>
          <w:p w14:paraId="4EF36A57" w14:textId="77777777" w:rsidR="002F1085" w:rsidRPr="0061649B" w:rsidRDefault="002F1085" w:rsidP="00AC4B62">
            <w:pPr>
              <w:pStyle w:val="TAL"/>
            </w:pPr>
            <w:r w:rsidRPr="0061649B">
              <w:t>isNullable: True</w:t>
            </w:r>
          </w:p>
        </w:tc>
      </w:tr>
      <w:tr w:rsidR="002F1085" w:rsidRPr="00B26339" w14:paraId="3FE91337" w14:textId="77777777" w:rsidTr="00AC4B62">
        <w:trPr>
          <w:cantSplit/>
          <w:jc w:val="center"/>
        </w:trPr>
        <w:tc>
          <w:tcPr>
            <w:tcW w:w="2547" w:type="dxa"/>
          </w:tcPr>
          <w:p w14:paraId="1543E4D2" w14:textId="77777777" w:rsidR="002F1085" w:rsidRPr="00202D71" w:rsidRDefault="002F1085" w:rsidP="00AC4B62">
            <w:pPr>
              <w:pStyle w:val="TAL"/>
              <w:rPr>
                <w:rFonts w:cs="Arial"/>
                <w:szCs w:val="18"/>
              </w:rPr>
            </w:pPr>
            <w:r w:rsidRPr="000A3FA1">
              <w:rPr>
                <w:rFonts w:cs="Arial"/>
                <w:szCs w:val="18"/>
              </w:rPr>
              <w:t>m</w:t>
            </w:r>
            <w:r w:rsidRPr="0061649B">
              <w:rPr>
                <w:rFonts w:cs="Arial"/>
                <w:szCs w:val="18"/>
              </w:rPr>
              <w:t>easurementPeriodLTE</w:t>
            </w:r>
          </w:p>
        </w:tc>
        <w:tc>
          <w:tcPr>
            <w:tcW w:w="5245" w:type="dxa"/>
          </w:tcPr>
          <w:p w14:paraId="68ADFF2A" w14:textId="77777777" w:rsidR="002F1085" w:rsidRPr="0061649B" w:rsidRDefault="002F1085" w:rsidP="00AC4B62">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622D4E8" w14:textId="77777777" w:rsidR="002F1085" w:rsidRPr="0061649B" w:rsidRDefault="002F1085" w:rsidP="00AC4B62">
            <w:pPr>
              <w:pStyle w:val="TAL"/>
              <w:rPr>
                <w:szCs w:val="18"/>
              </w:rPr>
            </w:pPr>
            <w:r w:rsidRPr="0061649B">
              <w:rPr>
                <w:szCs w:val="18"/>
              </w:rPr>
              <w:t>See the clause 5.10.23 of TS 32.422 [30] for additional details on the allowed values.</w:t>
            </w:r>
          </w:p>
        </w:tc>
        <w:tc>
          <w:tcPr>
            <w:tcW w:w="1984" w:type="dxa"/>
          </w:tcPr>
          <w:p w14:paraId="314EC2A4" w14:textId="77777777" w:rsidR="002F1085" w:rsidRPr="0061649B" w:rsidRDefault="002F1085" w:rsidP="00AC4B62">
            <w:pPr>
              <w:pStyle w:val="TAL"/>
            </w:pPr>
            <w:r w:rsidRPr="0061649B">
              <w:t>type: ENUM</w:t>
            </w:r>
          </w:p>
          <w:p w14:paraId="358DD8E2" w14:textId="77777777" w:rsidR="002F1085" w:rsidRPr="0061649B" w:rsidRDefault="002F1085" w:rsidP="00AC4B62">
            <w:pPr>
              <w:pStyle w:val="TAL"/>
            </w:pPr>
            <w:r w:rsidRPr="0061649B">
              <w:t>multiplicity: 1</w:t>
            </w:r>
          </w:p>
          <w:p w14:paraId="1DC61EA2" w14:textId="77777777" w:rsidR="002F1085" w:rsidRPr="0061649B" w:rsidRDefault="002F1085" w:rsidP="00AC4B62">
            <w:pPr>
              <w:pStyle w:val="TAL"/>
            </w:pPr>
            <w:r w:rsidRPr="0061649B">
              <w:t>isOrdered: N/A</w:t>
            </w:r>
          </w:p>
          <w:p w14:paraId="54920019" w14:textId="77777777" w:rsidR="002F1085" w:rsidRPr="0061649B" w:rsidRDefault="002F1085" w:rsidP="00AC4B62">
            <w:pPr>
              <w:pStyle w:val="TAL"/>
            </w:pPr>
            <w:r w:rsidRPr="0061649B">
              <w:t>isUnique: N/A</w:t>
            </w:r>
          </w:p>
          <w:p w14:paraId="001A915C" w14:textId="77777777" w:rsidR="002F1085" w:rsidRPr="0061649B" w:rsidRDefault="002F1085" w:rsidP="00AC4B62">
            <w:pPr>
              <w:pStyle w:val="TAL"/>
            </w:pPr>
            <w:r w:rsidRPr="0061649B">
              <w:t>defaultValue: None</w:t>
            </w:r>
          </w:p>
          <w:p w14:paraId="16471479" w14:textId="77777777" w:rsidR="002F1085" w:rsidRPr="0061649B" w:rsidRDefault="002F1085" w:rsidP="00AC4B62">
            <w:pPr>
              <w:pStyle w:val="TAL"/>
            </w:pPr>
            <w:r w:rsidRPr="0061649B">
              <w:t>isNullable: True</w:t>
            </w:r>
          </w:p>
        </w:tc>
      </w:tr>
      <w:tr w:rsidR="002F1085" w:rsidRPr="00B26339" w14:paraId="5FE98E79" w14:textId="77777777" w:rsidTr="00AC4B62">
        <w:trPr>
          <w:cantSplit/>
          <w:jc w:val="center"/>
        </w:trPr>
        <w:tc>
          <w:tcPr>
            <w:tcW w:w="2547" w:type="dxa"/>
          </w:tcPr>
          <w:p w14:paraId="6B930218" w14:textId="77777777" w:rsidR="002F1085" w:rsidRPr="00202D71" w:rsidRDefault="002F1085" w:rsidP="00AC4B62">
            <w:pPr>
              <w:pStyle w:val="TAL"/>
            </w:pPr>
            <w:r w:rsidRPr="000A3FA1">
              <w:t>c</w:t>
            </w:r>
            <w:r w:rsidRPr="0061649B">
              <w:t>ollectionPeriodM6L</w:t>
            </w:r>
            <w:r w:rsidRPr="000A3FA1">
              <w:t>TE</w:t>
            </w:r>
          </w:p>
          <w:p w14:paraId="01C45253" w14:textId="77777777" w:rsidR="002F1085" w:rsidRPr="0061649B" w:rsidRDefault="002F1085" w:rsidP="00AC4B62">
            <w:pPr>
              <w:pStyle w:val="TAL"/>
              <w:rPr>
                <w:rFonts w:cs="Arial"/>
                <w:szCs w:val="18"/>
              </w:rPr>
            </w:pPr>
          </w:p>
        </w:tc>
        <w:tc>
          <w:tcPr>
            <w:tcW w:w="5245" w:type="dxa"/>
          </w:tcPr>
          <w:p w14:paraId="6396FA84" w14:textId="77777777" w:rsidR="002F1085" w:rsidRPr="0061649B" w:rsidRDefault="002F1085" w:rsidP="00AC4B6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1574EB" w14:textId="77777777" w:rsidR="002F1085" w:rsidRPr="0061649B" w:rsidRDefault="002F1085" w:rsidP="00AC4B62">
            <w:pPr>
              <w:pStyle w:val="TAL"/>
              <w:rPr>
                <w:rStyle w:val="TALChar1"/>
                <w:szCs w:val="18"/>
              </w:rPr>
            </w:pPr>
            <w:r w:rsidRPr="0061649B">
              <w:t>See the clause 5.10.32 of TS 32.422 [30] for additional details on the allowed values.</w:t>
            </w:r>
          </w:p>
        </w:tc>
        <w:tc>
          <w:tcPr>
            <w:tcW w:w="1984" w:type="dxa"/>
          </w:tcPr>
          <w:p w14:paraId="7C33397A" w14:textId="77777777" w:rsidR="002F1085" w:rsidRPr="0061649B" w:rsidRDefault="002F1085" w:rsidP="00AC4B62">
            <w:pPr>
              <w:pStyle w:val="TAL"/>
            </w:pPr>
            <w:r w:rsidRPr="0061649B">
              <w:t>type: ENUM</w:t>
            </w:r>
          </w:p>
          <w:p w14:paraId="543102EB" w14:textId="77777777" w:rsidR="002F1085" w:rsidRPr="0061649B" w:rsidRDefault="002F1085" w:rsidP="00AC4B62">
            <w:pPr>
              <w:pStyle w:val="TAL"/>
            </w:pPr>
            <w:r w:rsidRPr="0061649B">
              <w:t>multiplicity: 1</w:t>
            </w:r>
          </w:p>
          <w:p w14:paraId="7749C61D" w14:textId="77777777" w:rsidR="002F1085" w:rsidRPr="0061649B" w:rsidRDefault="002F1085" w:rsidP="00AC4B62">
            <w:pPr>
              <w:pStyle w:val="TAL"/>
            </w:pPr>
            <w:r w:rsidRPr="0061649B">
              <w:t>isOrdered: N/A</w:t>
            </w:r>
          </w:p>
          <w:p w14:paraId="64423115" w14:textId="77777777" w:rsidR="002F1085" w:rsidRPr="0061649B" w:rsidRDefault="002F1085" w:rsidP="00AC4B62">
            <w:pPr>
              <w:pStyle w:val="TAL"/>
            </w:pPr>
            <w:r w:rsidRPr="0061649B">
              <w:t>isUnique: N/A</w:t>
            </w:r>
          </w:p>
          <w:p w14:paraId="5A61D7DB" w14:textId="77777777" w:rsidR="002F1085" w:rsidRPr="0061649B" w:rsidRDefault="002F1085" w:rsidP="00AC4B62">
            <w:pPr>
              <w:pStyle w:val="TAL"/>
            </w:pPr>
            <w:r w:rsidRPr="0061649B">
              <w:t>defaultValue: None</w:t>
            </w:r>
          </w:p>
          <w:p w14:paraId="76A2D59B" w14:textId="77777777" w:rsidR="002F1085" w:rsidRPr="0061649B" w:rsidRDefault="002F1085" w:rsidP="00AC4B62">
            <w:pPr>
              <w:pStyle w:val="TAL"/>
            </w:pPr>
            <w:r w:rsidRPr="0061649B">
              <w:t>isNullable: True</w:t>
            </w:r>
          </w:p>
        </w:tc>
      </w:tr>
      <w:tr w:rsidR="002F1085" w:rsidRPr="00B26339" w14:paraId="6BCED0F7" w14:textId="77777777" w:rsidTr="00AC4B62">
        <w:trPr>
          <w:cantSplit/>
          <w:jc w:val="center"/>
        </w:trPr>
        <w:tc>
          <w:tcPr>
            <w:tcW w:w="2547" w:type="dxa"/>
          </w:tcPr>
          <w:p w14:paraId="1E0B98D7" w14:textId="77777777" w:rsidR="002F1085" w:rsidRPr="0061649B" w:rsidRDefault="002F1085" w:rsidP="00AC4B62">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DF344A0" w14:textId="77777777" w:rsidR="002F1085" w:rsidRPr="0061649B" w:rsidRDefault="002F1085" w:rsidP="00AC4B6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89C83C5" w14:textId="77777777" w:rsidR="002F1085" w:rsidRPr="0061649B" w:rsidRDefault="002F1085" w:rsidP="00AC4B62">
            <w:pPr>
              <w:pStyle w:val="TAL"/>
              <w:rPr>
                <w:rStyle w:val="TALChar1"/>
                <w:szCs w:val="18"/>
              </w:rPr>
            </w:pPr>
            <w:r w:rsidRPr="0061649B">
              <w:t>See the clause 5.10.33 of TS 32.422 [30] for additional details on the allowed values.</w:t>
            </w:r>
          </w:p>
        </w:tc>
        <w:tc>
          <w:tcPr>
            <w:tcW w:w="1984" w:type="dxa"/>
          </w:tcPr>
          <w:p w14:paraId="6777E7A4" w14:textId="77777777" w:rsidR="002F1085" w:rsidRPr="0061649B" w:rsidRDefault="002F1085" w:rsidP="00AC4B62">
            <w:pPr>
              <w:pStyle w:val="TAL"/>
            </w:pPr>
            <w:r w:rsidRPr="0061649B">
              <w:t>type: ENUM</w:t>
            </w:r>
          </w:p>
          <w:p w14:paraId="7DFE7EED" w14:textId="77777777" w:rsidR="002F1085" w:rsidRPr="0061649B" w:rsidRDefault="002F1085" w:rsidP="00AC4B62">
            <w:pPr>
              <w:pStyle w:val="TAL"/>
            </w:pPr>
            <w:r w:rsidRPr="0061649B">
              <w:t>multiplicity: 1</w:t>
            </w:r>
          </w:p>
          <w:p w14:paraId="27585012" w14:textId="77777777" w:rsidR="002F1085" w:rsidRPr="0061649B" w:rsidRDefault="002F1085" w:rsidP="00AC4B62">
            <w:pPr>
              <w:pStyle w:val="TAL"/>
            </w:pPr>
            <w:r w:rsidRPr="0061649B">
              <w:t>isOrdered: N/A</w:t>
            </w:r>
          </w:p>
          <w:p w14:paraId="020493B1" w14:textId="77777777" w:rsidR="002F1085" w:rsidRPr="0061649B" w:rsidRDefault="002F1085" w:rsidP="00AC4B62">
            <w:pPr>
              <w:pStyle w:val="TAL"/>
            </w:pPr>
            <w:r w:rsidRPr="0061649B">
              <w:t>isUnique: N/A</w:t>
            </w:r>
          </w:p>
          <w:p w14:paraId="04A295EA" w14:textId="77777777" w:rsidR="002F1085" w:rsidRPr="0061649B" w:rsidRDefault="002F1085" w:rsidP="00AC4B62">
            <w:pPr>
              <w:pStyle w:val="TAL"/>
            </w:pPr>
            <w:r w:rsidRPr="0061649B">
              <w:t>defaultValue: None</w:t>
            </w:r>
          </w:p>
          <w:p w14:paraId="6C5DF6B8" w14:textId="77777777" w:rsidR="002F1085" w:rsidRPr="0061649B" w:rsidRDefault="002F1085" w:rsidP="00AC4B62">
            <w:pPr>
              <w:pStyle w:val="TAL"/>
            </w:pPr>
            <w:r w:rsidRPr="0061649B">
              <w:t>isNullable: True</w:t>
            </w:r>
          </w:p>
        </w:tc>
      </w:tr>
      <w:tr w:rsidR="002F1085" w:rsidRPr="00B26339" w14:paraId="2C9E05AE" w14:textId="77777777" w:rsidTr="00AC4B62">
        <w:trPr>
          <w:cantSplit/>
          <w:jc w:val="center"/>
        </w:trPr>
        <w:tc>
          <w:tcPr>
            <w:tcW w:w="2547" w:type="dxa"/>
          </w:tcPr>
          <w:p w14:paraId="78338671" w14:textId="77777777" w:rsidR="002F1085" w:rsidRPr="0061649B" w:rsidRDefault="002F1085" w:rsidP="00AC4B62">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6BB9A0D9" w14:textId="77777777" w:rsidR="002F1085" w:rsidRPr="0061649B" w:rsidRDefault="002F1085" w:rsidP="00AC4B62">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B5C9227" w14:textId="77777777" w:rsidR="002F1085" w:rsidRPr="0061649B" w:rsidRDefault="002F1085" w:rsidP="00AC4B62">
            <w:pPr>
              <w:pStyle w:val="TAL"/>
              <w:rPr>
                <w:szCs w:val="18"/>
              </w:rPr>
            </w:pPr>
            <w:r w:rsidRPr="0061649B">
              <w:rPr>
                <w:szCs w:val="18"/>
              </w:rPr>
              <w:t>See the clause 5.10.22 of TS 32.422 [30] for additional details on the allowed values.</w:t>
            </w:r>
          </w:p>
        </w:tc>
        <w:tc>
          <w:tcPr>
            <w:tcW w:w="1984" w:type="dxa"/>
          </w:tcPr>
          <w:p w14:paraId="395FBC9B" w14:textId="77777777" w:rsidR="002F1085" w:rsidRPr="0061649B" w:rsidRDefault="002F1085" w:rsidP="00AC4B62">
            <w:pPr>
              <w:pStyle w:val="TAL"/>
            </w:pPr>
            <w:r w:rsidRPr="0061649B">
              <w:t>type: ENUM</w:t>
            </w:r>
          </w:p>
          <w:p w14:paraId="28D3695E" w14:textId="77777777" w:rsidR="002F1085" w:rsidRPr="0061649B" w:rsidRDefault="002F1085" w:rsidP="00AC4B62">
            <w:pPr>
              <w:pStyle w:val="TAL"/>
            </w:pPr>
            <w:r w:rsidRPr="0061649B">
              <w:t>multiplicity: 1</w:t>
            </w:r>
          </w:p>
          <w:p w14:paraId="517DF392" w14:textId="77777777" w:rsidR="002F1085" w:rsidRPr="0061649B" w:rsidRDefault="002F1085" w:rsidP="00AC4B62">
            <w:pPr>
              <w:pStyle w:val="TAL"/>
            </w:pPr>
            <w:r w:rsidRPr="0061649B">
              <w:t>isOrdered: N/A</w:t>
            </w:r>
          </w:p>
          <w:p w14:paraId="67F5F942" w14:textId="77777777" w:rsidR="002F1085" w:rsidRPr="0061649B" w:rsidRDefault="002F1085" w:rsidP="00AC4B62">
            <w:pPr>
              <w:pStyle w:val="TAL"/>
            </w:pPr>
            <w:r w:rsidRPr="0061649B">
              <w:t>isUnique: N/A</w:t>
            </w:r>
          </w:p>
          <w:p w14:paraId="62685548" w14:textId="77777777" w:rsidR="002F1085" w:rsidRPr="0061649B" w:rsidRDefault="002F1085" w:rsidP="00AC4B62">
            <w:pPr>
              <w:pStyle w:val="TAL"/>
            </w:pPr>
            <w:r w:rsidRPr="0061649B">
              <w:t>defaultValue: None</w:t>
            </w:r>
          </w:p>
          <w:p w14:paraId="579C921B" w14:textId="77777777" w:rsidR="002F1085" w:rsidRPr="0061649B" w:rsidRDefault="002F1085" w:rsidP="00AC4B62">
            <w:pPr>
              <w:pStyle w:val="TAL"/>
            </w:pPr>
            <w:r w:rsidRPr="0061649B">
              <w:t>isNullable: True</w:t>
            </w:r>
          </w:p>
        </w:tc>
      </w:tr>
      <w:tr w:rsidR="002F1085" w:rsidRPr="00B26339" w14:paraId="69FA3382" w14:textId="77777777" w:rsidTr="00AC4B62">
        <w:trPr>
          <w:cantSplit/>
          <w:jc w:val="center"/>
        </w:trPr>
        <w:tc>
          <w:tcPr>
            <w:tcW w:w="2547" w:type="dxa"/>
          </w:tcPr>
          <w:p w14:paraId="454C9EF4" w14:textId="77777777" w:rsidR="002F1085" w:rsidRPr="0061649B" w:rsidRDefault="002F1085" w:rsidP="00AC4B62">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277AE011" w14:textId="77777777" w:rsidR="002F1085" w:rsidRPr="0061649B" w:rsidRDefault="002F1085" w:rsidP="00AC4B62">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FF2B575" w14:textId="77777777" w:rsidR="002F1085" w:rsidRPr="0061649B" w:rsidRDefault="002F1085" w:rsidP="00AC4B62">
            <w:pPr>
              <w:pStyle w:val="TAL"/>
              <w:rPr>
                <w:rStyle w:val="TALChar1"/>
                <w:szCs w:val="18"/>
              </w:rPr>
            </w:pPr>
            <w:r w:rsidRPr="0061649B">
              <w:rPr>
                <w:szCs w:val="18"/>
              </w:rPr>
              <w:t>See the clause 5.10.30 of TS 32.422 [30] for additional details on the allowed values.</w:t>
            </w:r>
          </w:p>
        </w:tc>
        <w:tc>
          <w:tcPr>
            <w:tcW w:w="1984" w:type="dxa"/>
          </w:tcPr>
          <w:p w14:paraId="0D2815B6" w14:textId="77777777" w:rsidR="002F1085" w:rsidRPr="0061649B" w:rsidRDefault="002F1085" w:rsidP="00AC4B62">
            <w:pPr>
              <w:pStyle w:val="TAL"/>
            </w:pPr>
            <w:r w:rsidRPr="0061649B">
              <w:t>type: ENUM</w:t>
            </w:r>
          </w:p>
          <w:p w14:paraId="55D5902D" w14:textId="77777777" w:rsidR="002F1085" w:rsidRPr="0061649B" w:rsidRDefault="002F1085" w:rsidP="00AC4B62">
            <w:pPr>
              <w:pStyle w:val="TAL"/>
            </w:pPr>
            <w:r w:rsidRPr="0061649B">
              <w:t>multiplicity: 1</w:t>
            </w:r>
          </w:p>
          <w:p w14:paraId="7D08FCDD" w14:textId="77777777" w:rsidR="002F1085" w:rsidRPr="0061649B" w:rsidRDefault="002F1085" w:rsidP="00AC4B62">
            <w:pPr>
              <w:pStyle w:val="TAL"/>
            </w:pPr>
            <w:r w:rsidRPr="0061649B">
              <w:t>isOrdered: N/A</w:t>
            </w:r>
          </w:p>
          <w:p w14:paraId="5CD9A76A" w14:textId="77777777" w:rsidR="002F1085" w:rsidRPr="0061649B" w:rsidRDefault="002F1085" w:rsidP="00AC4B62">
            <w:pPr>
              <w:pStyle w:val="TAL"/>
            </w:pPr>
            <w:r w:rsidRPr="0061649B">
              <w:t>isUnique: N/A</w:t>
            </w:r>
          </w:p>
          <w:p w14:paraId="24F87489" w14:textId="77777777" w:rsidR="002F1085" w:rsidRPr="0061649B" w:rsidRDefault="002F1085" w:rsidP="00AC4B62">
            <w:pPr>
              <w:pStyle w:val="TAL"/>
            </w:pPr>
            <w:r w:rsidRPr="0061649B">
              <w:t>defaultValue: None</w:t>
            </w:r>
          </w:p>
          <w:p w14:paraId="6A9B7C3E" w14:textId="77777777" w:rsidR="002F1085" w:rsidRPr="0061649B" w:rsidRDefault="002F1085" w:rsidP="00AC4B62">
            <w:pPr>
              <w:pStyle w:val="TAL"/>
            </w:pPr>
            <w:r w:rsidRPr="0061649B">
              <w:t>isNullable: True</w:t>
            </w:r>
          </w:p>
        </w:tc>
      </w:tr>
      <w:tr w:rsidR="002F1085" w:rsidRPr="00B26339" w14:paraId="70CE023D" w14:textId="77777777" w:rsidTr="00AC4B62">
        <w:trPr>
          <w:cantSplit/>
          <w:jc w:val="center"/>
        </w:trPr>
        <w:tc>
          <w:tcPr>
            <w:tcW w:w="2547" w:type="dxa"/>
          </w:tcPr>
          <w:p w14:paraId="3E96EC07" w14:textId="77777777" w:rsidR="002F1085" w:rsidRPr="0061649B" w:rsidRDefault="002F1085" w:rsidP="00AC4B62">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EE98E4D" w14:textId="77777777" w:rsidR="002F1085" w:rsidRPr="0061649B" w:rsidRDefault="002F1085" w:rsidP="00AC4B62">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2104FDEF" w14:textId="77777777" w:rsidR="002F1085" w:rsidRPr="0061649B" w:rsidRDefault="002F1085" w:rsidP="00AC4B62">
            <w:pPr>
              <w:pStyle w:val="TAL"/>
              <w:rPr>
                <w:szCs w:val="18"/>
              </w:rPr>
            </w:pPr>
            <w:r w:rsidRPr="0061649B">
              <w:t>See the clause 5.10.34 of TS 32.422 [30] for additional details on the allowed values.</w:t>
            </w:r>
          </w:p>
        </w:tc>
        <w:tc>
          <w:tcPr>
            <w:tcW w:w="1984" w:type="dxa"/>
          </w:tcPr>
          <w:p w14:paraId="578E8B1F" w14:textId="77777777" w:rsidR="002F1085" w:rsidRPr="0061649B" w:rsidRDefault="002F1085" w:rsidP="00AC4B62">
            <w:pPr>
              <w:pStyle w:val="TAL"/>
            </w:pPr>
            <w:r w:rsidRPr="0061649B">
              <w:t>type: ENUM</w:t>
            </w:r>
          </w:p>
          <w:p w14:paraId="127C012D" w14:textId="77777777" w:rsidR="002F1085" w:rsidRPr="0061649B" w:rsidRDefault="002F1085" w:rsidP="00AC4B62">
            <w:pPr>
              <w:pStyle w:val="TAL"/>
            </w:pPr>
            <w:r w:rsidRPr="0061649B">
              <w:t>multiplicity: 1</w:t>
            </w:r>
          </w:p>
          <w:p w14:paraId="3A45D7D1" w14:textId="77777777" w:rsidR="002F1085" w:rsidRPr="0061649B" w:rsidRDefault="002F1085" w:rsidP="00AC4B62">
            <w:pPr>
              <w:pStyle w:val="TAL"/>
            </w:pPr>
            <w:r w:rsidRPr="0061649B">
              <w:t>isOrdered: N/A</w:t>
            </w:r>
          </w:p>
          <w:p w14:paraId="247536CF" w14:textId="77777777" w:rsidR="002F1085" w:rsidRPr="0061649B" w:rsidRDefault="002F1085" w:rsidP="00AC4B62">
            <w:pPr>
              <w:pStyle w:val="TAL"/>
            </w:pPr>
            <w:r w:rsidRPr="0061649B">
              <w:t>isUnique: N/A</w:t>
            </w:r>
          </w:p>
          <w:p w14:paraId="3FC45A6C" w14:textId="77777777" w:rsidR="002F1085" w:rsidRPr="0061649B" w:rsidRDefault="002F1085" w:rsidP="00AC4B62">
            <w:pPr>
              <w:pStyle w:val="TAL"/>
            </w:pPr>
            <w:r w:rsidRPr="0061649B">
              <w:t>defaultValue: None</w:t>
            </w:r>
          </w:p>
          <w:p w14:paraId="6ACDB60D" w14:textId="77777777" w:rsidR="002F1085" w:rsidRPr="0061649B" w:rsidRDefault="002F1085" w:rsidP="00AC4B62">
            <w:pPr>
              <w:pStyle w:val="TAL"/>
            </w:pPr>
            <w:r w:rsidRPr="0061649B">
              <w:t>isNullable: True</w:t>
            </w:r>
          </w:p>
        </w:tc>
      </w:tr>
      <w:tr w:rsidR="002F1085" w:rsidRPr="00B26339" w14:paraId="34400318" w14:textId="77777777" w:rsidTr="00AC4B62">
        <w:trPr>
          <w:cantSplit/>
          <w:jc w:val="center"/>
        </w:trPr>
        <w:tc>
          <w:tcPr>
            <w:tcW w:w="2547" w:type="dxa"/>
          </w:tcPr>
          <w:p w14:paraId="2A38BF32" w14:textId="77777777" w:rsidR="002F1085" w:rsidRPr="0061649B" w:rsidRDefault="002F1085" w:rsidP="00AC4B62">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E0B9D54" w14:textId="77777777" w:rsidR="002F1085" w:rsidRPr="0061649B" w:rsidRDefault="002F1085" w:rsidP="00AC4B62">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7E9F9A3F" w14:textId="77777777" w:rsidR="002F1085" w:rsidRPr="0061649B" w:rsidRDefault="002F1085" w:rsidP="00AC4B62">
            <w:pPr>
              <w:pStyle w:val="TAL"/>
              <w:rPr>
                <w:szCs w:val="18"/>
              </w:rPr>
            </w:pPr>
            <w:r w:rsidRPr="0061649B">
              <w:t>See the clause 5.10.35 of TS 32.422 [30] for additional details on the allowed values.</w:t>
            </w:r>
          </w:p>
        </w:tc>
        <w:tc>
          <w:tcPr>
            <w:tcW w:w="1984" w:type="dxa"/>
          </w:tcPr>
          <w:p w14:paraId="4BED50F5" w14:textId="77777777" w:rsidR="002F1085" w:rsidRPr="0061649B" w:rsidRDefault="002F1085" w:rsidP="00AC4B62">
            <w:pPr>
              <w:pStyle w:val="TAL"/>
            </w:pPr>
            <w:r w:rsidRPr="0061649B">
              <w:t>type: ENUM</w:t>
            </w:r>
          </w:p>
          <w:p w14:paraId="6A479A66" w14:textId="77777777" w:rsidR="002F1085" w:rsidRPr="0061649B" w:rsidRDefault="002F1085" w:rsidP="00AC4B62">
            <w:pPr>
              <w:pStyle w:val="TAL"/>
            </w:pPr>
            <w:r w:rsidRPr="0061649B">
              <w:t>multiplicity: 1</w:t>
            </w:r>
          </w:p>
          <w:p w14:paraId="57FB1B43" w14:textId="77777777" w:rsidR="002F1085" w:rsidRPr="0061649B" w:rsidRDefault="002F1085" w:rsidP="00AC4B62">
            <w:pPr>
              <w:pStyle w:val="TAL"/>
            </w:pPr>
            <w:r w:rsidRPr="0061649B">
              <w:t>isOrdered: N/A</w:t>
            </w:r>
          </w:p>
          <w:p w14:paraId="5751BBDF" w14:textId="77777777" w:rsidR="002F1085" w:rsidRPr="0061649B" w:rsidRDefault="002F1085" w:rsidP="00AC4B62">
            <w:pPr>
              <w:pStyle w:val="TAL"/>
            </w:pPr>
            <w:r w:rsidRPr="0061649B">
              <w:t>isUnique: N/A</w:t>
            </w:r>
          </w:p>
          <w:p w14:paraId="75A12E61" w14:textId="77777777" w:rsidR="002F1085" w:rsidRPr="0061649B" w:rsidRDefault="002F1085" w:rsidP="00AC4B62">
            <w:pPr>
              <w:pStyle w:val="TAL"/>
            </w:pPr>
            <w:r w:rsidRPr="0061649B">
              <w:t>defaultValue: None</w:t>
            </w:r>
          </w:p>
          <w:p w14:paraId="437D2D4F" w14:textId="77777777" w:rsidR="002F1085" w:rsidRPr="0061649B" w:rsidRDefault="002F1085" w:rsidP="00AC4B62">
            <w:pPr>
              <w:pStyle w:val="TAL"/>
            </w:pPr>
            <w:r w:rsidRPr="0061649B">
              <w:t>isNullable: True</w:t>
            </w:r>
          </w:p>
        </w:tc>
      </w:tr>
      <w:tr w:rsidR="002F1085" w:rsidRPr="00B26339" w14:paraId="3EFED861" w14:textId="77777777" w:rsidTr="00AC4B62">
        <w:trPr>
          <w:cantSplit/>
          <w:jc w:val="center"/>
        </w:trPr>
        <w:tc>
          <w:tcPr>
            <w:tcW w:w="2547" w:type="dxa"/>
          </w:tcPr>
          <w:p w14:paraId="16C38FEE" w14:textId="77777777" w:rsidR="002F1085" w:rsidRPr="0061649B" w:rsidRDefault="002F1085" w:rsidP="00AC4B62">
            <w:pPr>
              <w:pStyle w:val="TAL"/>
              <w:rPr>
                <w:rFonts w:cs="Arial"/>
                <w:szCs w:val="18"/>
              </w:rPr>
            </w:pPr>
            <w:r w:rsidRPr="000A3FA1">
              <w:rPr>
                <w:rFonts w:cs="Arial"/>
                <w:szCs w:val="18"/>
              </w:rPr>
              <w:t>b</w:t>
            </w:r>
            <w:r w:rsidRPr="00B940D8">
              <w:rPr>
                <w:rFonts w:cs="Arial"/>
                <w:szCs w:val="18"/>
              </w:rPr>
              <w:t>eamLevelMeasurement</w:t>
            </w:r>
          </w:p>
        </w:tc>
        <w:tc>
          <w:tcPr>
            <w:tcW w:w="5245" w:type="dxa"/>
          </w:tcPr>
          <w:p w14:paraId="677559A0" w14:textId="77777777" w:rsidR="002F1085" w:rsidRPr="0061649B" w:rsidRDefault="002F1085" w:rsidP="00AC4B6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BFC49DC" w14:textId="77777777" w:rsidR="002F1085" w:rsidRPr="00B940D8" w:rsidRDefault="002F1085" w:rsidP="00AC4B6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8AA44A1" w14:textId="77777777" w:rsidR="002F1085" w:rsidRPr="0061649B" w:rsidRDefault="002F1085" w:rsidP="00AC4B62">
            <w:pPr>
              <w:pStyle w:val="TAL"/>
              <w:rPr>
                <w:rStyle w:val="TALChar1"/>
              </w:rPr>
            </w:pPr>
            <w:r w:rsidRPr="00B940D8">
              <w:rPr>
                <w:lang w:eastAsia="zh-CN"/>
              </w:rPr>
              <w:t>allowedValues: TRUE, FALSE</w:t>
            </w:r>
          </w:p>
        </w:tc>
        <w:tc>
          <w:tcPr>
            <w:tcW w:w="1984" w:type="dxa"/>
          </w:tcPr>
          <w:p w14:paraId="7717A7CE" w14:textId="77777777" w:rsidR="002F1085" w:rsidRPr="00B940D8" w:rsidRDefault="002F1085" w:rsidP="00AC4B62">
            <w:pPr>
              <w:pStyle w:val="TAL"/>
              <w:rPr>
                <w:szCs w:val="18"/>
              </w:rPr>
            </w:pPr>
            <w:r w:rsidRPr="00B940D8">
              <w:rPr>
                <w:szCs w:val="18"/>
              </w:rPr>
              <w:t>type: Boolean</w:t>
            </w:r>
          </w:p>
          <w:p w14:paraId="618D8970" w14:textId="77777777" w:rsidR="002F1085" w:rsidRPr="00B940D8" w:rsidRDefault="002F1085" w:rsidP="00AC4B62">
            <w:pPr>
              <w:pStyle w:val="TAL"/>
              <w:rPr>
                <w:szCs w:val="18"/>
              </w:rPr>
            </w:pPr>
            <w:r w:rsidRPr="00B940D8">
              <w:rPr>
                <w:szCs w:val="18"/>
              </w:rPr>
              <w:t>multiplicity: 1</w:t>
            </w:r>
          </w:p>
          <w:p w14:paraId="0DDE746B" w14:textId="77777777" w:rsidR="002F1085" w:rsidRPr="00B940D8" w:rsidRDefault="002F1085" w:rsidP="00AC4B62">
            <w:pPr>
              <w:pStyle w:val="TAL"/>
              <w:rPr>
                <w:szCs w:val="18"/>
              </w:rPr>
            </w:pPr>
            <w:r w:rsidRPr="00B940D8">
              <w:rPr>
                <w:szCs w:val="18"/>
              </w:rPr>
              <w:t>isOrdered: N/A</w:t>
            </w:r>
          </w:p>
          <w:p w14:paraId="2A24E179" w14:textId="77777777" w:rsidR="002F1085" w:rsidRPr="00B940D8" w:rsidRDefault="002F1085" w:rsidP="00AC4B62">
            <w:pPr>
              <w:pStyle w:val="TAL"/>
              <w:rPr>
                <w:szCs w:val="18"/>
              </w:rPr>
            </w:pPr>
            <w:r w:rsidRPr="00B940D8">
              <w:rPr>
                <w:szCs w:val="18"/>
              </w:rPr>
              <w:t>isUnique: N/A</w:t>
            </w:r>
          </w:p>
          <w:p w14:paraId="63EAA610" w14:textId="77777777" w:rsidR="002F1085" w:rsidRPr="00B940D8" w:rsidRDefault="002F1085" w:rsidP="00AC4B62">
            <w:pPr>
              <w:pStyle w:val="TAL"/>
              <w:rPr>
                <w:szCs w:val="18"/>
              </w:rPr>
            </w:pPr>
            <w:r w:rsidRPr="00B940D8">
              <w:rPr>
                <w:szCs w:val="18"/>
              </w:rPr>
              <w:t xml:space="preserve">defaultValue: FALSE </w:t>
            </w:r>
          </w:p>
          <w:p w14:paraId="3BF19C1D" w14:textId="77777777" w:rsidR="002F1085" w:rsidRPr="0061649B" w:rsidRDefault="002F1085" w:rsidP="00AC4B62">
            <w:pPr>
              <w:pStyle w:val="TAL"/>
            </w:pPr>
            <w:r w:rsidRPr="00B940D8">
              <w:rPr>
                <w:szCs w:val="18"/>
              </w:rPr>
              <w:t>isNullable: False</w:t>
            </w:r>
          </w:p>
        </w:tc>
      </w:tr>
      <w:tr w:rsidR="002F1085" w:rsidRPr="00B26339" w14:paraId="6ECFBE33" w14:textId="77777777" w:rsidTr="00AC4B62">
        <w:trPr>
          <w:cantSplit/>
          <w:jc w:val="center"/>
        </w:trPr>
        <w:tc>
          <w:tcPr>
            <w:tcW w:w="2547" w:type="dxa"/>
          </w:tcPr>
          <w:p w14:paraId="51BFE4E4" w14:textId="77777777" w:rsidR="002F1085" w:rsidRPr="0061649B" w:rsidRDefault="002F1085" w:rsidP="00AC4B62">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49BCEEFF" w14:textId="77777777" w:rsidR="002F1085" w:rsidRPr="00B940D8" w:rsidRDefault="002F1085" w:rsidP="00AC4B62">
            <w:pPr>
              <w:pStyle w:val="TAL"/>
              <w:rPr>
                <w:szCs w:val="18"/>
              </w:rPr>
            </w:pPr>
            <w:r w:rsidRPr="00B940D8">
              <w:rPr>
                <w:szCs w:val="18"/>
              </w:rPr>
              <w:t xml:space="preserve">It specifies the threshold which should trigger </w:t>
            </w:r>
          </w:p>
          <w:p w14:paraId="70298340" w14:textId="77777777" w:rsidR="002F1085" w:rsidRPr="00B940D8" w:rsidRDefault="002F1085" w:rsidP="00AC4B6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39D2D8F" w14:textId="77777777" w:rsidR="002F1085" w:rsidRPr="0061649B" w:rsidRDefault="002F1085" w:rsidP="00AC4B62">
            <w:pPr>
              <w:pStyle w:val="TAL"/>
              <w:rPr>
                <w:rStyle w:val="TALChar1"/>
              </w:rPr>
            </w:pPr>
            <w:r w:rsidRPr="00B940D8">
              <w:rPr>
                <w:szCs w:val="18"/>
              </w:rPr>
              <w:t>See the clause 5.10.39 of TS 32.422 [30] for additional details on the allowed values.</w:t>
            </w:r>
          </w:p>
        </w:tc>
        <w:tc>
          <w:tcPr>
            <w:tcW w:w="1984" w:type="dxa"/>
          </w:tcPr>
          <w:p w14:paraId="3FE96B71" w14:textId="77777777" w:rsidR="002F1085" w:rsidRPr="00B940D8" w:rsidRDefault="002F1085" w:rsidP="00AC4B62">
            <w:pPr>
              <w:pStyle w:val="TAL"/>
            </w:pPr>
            <w:r w:rsidRPr="00B940D8">
              <w:t>type: Integer</w:t>
            </w:r>
          </w:p>
          <w:p w14:paraId="78CB9322" w14:textId="77777777" w:rsidR="002F1085" w:rsidRPr="00B940D8" w:rsidRDefault="002F1085" w:rsidP="00AC4B62">
            <w:pPr>
              <w:pStyle w:val="TAL"/>
            </w:pPr>
            <w:r w:rsidRPr="00B940D8">
              <w:t>multiplicity: 1</w:t>
            </w:r>
          </w:p>
          <w:p w14:paraId="34D86B53" w14:textId="77777777" w:rsidR="002F1085" w:rsidRPr="00B940D8" w:rsidRDefault="002F1085" w:rsidP="00AC4B62">
            <w:pPr>
              <w:pStyle w:val="TAL"/>
            </w:pPr>
            <w:r w:rsidRPr="00B940D8">
              <w:t>isOrdered: N/A</w:t>
            </w:r>
          </w:p>
          <w:p w14:paraId="6D9A1F40" w14:textId="77777777" w:rsidR="002F1085" w:rsidRPr="00B940D8" w:rsidRDefault="002F1085" w:rsidP="00AC4B62">
            <w:pPr>
              <w:pStyle w:val="TAL"/>
            </w:pPr>
            <w:r w:rsidRPr="00B940D8">
              <w:t>isUnique: N/A</w:t>
            </w:r>
          </w:p>
          <w:p w14:paraId="4CADBAC2" w14:textId="77777777" w:rsidR="002F1085" w:rsidRPr="00B940D8" w:rsidRDefault="002F1085" w:rsidP="00AC4B62">
            <w:pPr>
              <w:pStyle w:val="TAL"/>
            </w:pPr>
            <w:r w:rsidRPr="00B940D8">
              <w:t xml:space="preserve">defaultValue: </w:t>
            </w:r>
            <w:r w:rsidRPr="0061649B">
              <w:t>No</w:t>
            </w:r>
            <w:r w:rsidRPr="00202D71">
              <w:t>n</w:t>
            </w:r>
            <w:r w:rsidRPr="0061649B">
              <w:t>e</w:t>
            </w:r>
          </w:p>
          <w:p w14:paraId="3FE27C85" w14:textId="77777777" w:rsidR="002F1085" w:rsidRPr="0061649B" w:rsidRDefault="002F1085" w:rsidP="00AC4B62">
            <w:pPr>
              <w:pStyle w:val="TAL"/>
            </w:pPr>
            <w:r w:rsidRPr="00B940D8">
              <w:t>isNullable: True</w:t>
            </w:r>
          </w:p>
        </w:tc>
      </w:tr>
      <w:tr w:rsidR="002F1085" w:rsidRPr="00B26339" w14:paraId="609E2E1C" w14:textId="77777777" w:rsidTr="00AC4B62">
        <w:trPr>
          <w:cantSplit/>
          <w:jc w:val="center"/>
        </w:trPr>
        <w:tc>
          <w:tcPr>
            <w:tcW w:w="2547" w:type="dxa"/>
          </w:tcPr>
          <w:p w14:paraId="32C09A19" w14:textId="77777777" w:rsidR="002F1085" w:rsidRPr="00202D71" w:rsidRDefault="002F1085" w:rsidP="00AC4B62">
            <w:pPr>
              <w:pStyle w:val="TAL"/>
              <w:rPr>
                <w:rFonts w:cs="Arial"/>
                <w:szCs w:val="18"/>
              </w:rPr>
            </w:pPr>
            <w:r w:rsidRPr="00CB6AA2">
              <w:rPr>
                <w:rFonts w:cs="Arial"/>
                <w:szCs w:val="18"/>
              </w:rPr>
              <w:t>m</w:t>
            </w:r>
            <w:r w:rsidRPr="0061649B">
              <w:rPr>
                <w:rFonts w:cs="Arial"/>
                <w:szCs w:val="18"/>
              </w:rPr>
              <w:t>easurementQuantity</w:t>
            </w:r>
          </w:p>
        </w:tc>
        <w:tc>
          <w:tcPr>
            <w:tcW w:w="5245" w:type="dxa"/>
          </w:tcPr>
          <w:p w14:paraId="21E47665" w14:textId="77777777" w:rsidR="002F1085" w:rsidRPr="0061649B" w:rsidRDefault="002F1085" w:rsidP="00AC4B62">
            <w:pPr>
              <w:pStyle w:val="TAL"/>
              <w:rPr>
                <w:szCs w:val="18"/>
              </w:rPr>
            </w:pPr>
            <w:r w:rsidRPr="0061649B">
              <w:rPr>
                <w:szCs w:val="18"/>
              </w:rPr>
              <w:t>It specifies the measurements that are collected in an MDT job for a UMTS MDT configured for event triggered reporting.</w:t>
            </w:r>
          </w:p>
          <w:p w14:paraId="549EB4D7" w14:textId="77777777" w:rsidR="002F1085" w:rsidRPr="0061649B" w:rsidRDefault="002F1085" w:rsidP="00AC4B62">
            <w:pPr>
              <w:pStyle w:val="TAL"/>
              <w:rPr>
                <w:szCs w:val="18"/>
              </w:rPr>
            </w:pPr>
            <w:r w:rsidRPr="0061649B">
              <w:rPr>
                <w:szCs w:val="18"/>
              </w:rPr>
              <w:t>See the clause 5.10.15 of TS 32.422 [30] for additional details on the allowed values.</w:t>
            </w:r>
          </w:p>
        </w:tc>
        <w:tc>
          <w:tcPr>
            <w:tcW w:w="1984" w:type="dxa"/>
          </w:tcPr>
          <w:p w14:paraId="678C8620" w14:textId="77777777" w:rsidR="002F1085" w:rsidRPr="0061649B" w:rsidRDefault="002F1085" w:rsidP="00AC4B62">
            <w:pPr>
              <w:pStyle w:val="TAL"/>
            </w:pPr>
            <w:r w:rsidRPr="0061649B">
              <w:t>type: ENUM</w:t>
            </w:r>
          </w:p>
          <w:p w14:paraId="15027AA8" w14:textId="77777777" w:rsidR="002F1085" w:rsidRPr="0061649B" w:rsidRDefault="002F1085" w:rsidP="00AC4B62">
            <w:pPr>
              <w:pStyle w:val="TAL"/>
            </w:pPr>
            <w:r w:rsidRPr="0061649B">
              <w:t>multiplicity: 1</w:t>
            </w:r>
          </w:p>
          <w:p w14:paraId="1B282A44" w14:textId="77777777" w:rsidR="002F1085" w:rsidRPr="0061649B" w:rsidRDefault="002F1085" w:rsidP="00AC4B62">
            <w:pPr>
              <w:pStyle w:val="TAL"/>
            </w:pPr>
            <w:r w:rsidRPr="0061649B">
              <w:t>isOrdered: N/A</w:t>
            </w:r>
          </w:p>
          <w:p w14:paraId="6EEA451F" w14:textId="77777777" w:rsidR="002F1085" w:rsidRPr="0061649B" w:rsidRDefault="002F1085" w:rsidP="00AC4B62">
            <w:pPr>
              <w:pStyle w:val="TAL"/>
            </w:pPr>
            <w:r w:rsidRPr="0061649B">
              <w:t>isUnique: N/A</w:t>
            </w:r>
          </w:p>
          <w:p w14:paraId="2C6AAEF9" w14:textId="77777777" w:rsidR="002F1085" w:rsidRPr="0061649B" w:rsidRDefault="002F1085" w:rsidP="00AC4B62">
            <w:pPr>
              <w:pStyle w:val="TAL"/>
            </w:pPr>
            <w:r w:rsidRPr="0061649B">
              <w:t>defaultValue: None</w:t>
            </w:r>
          </w:p>
          <w:p w14:paraId="13C751EA" w14:textId="77777777" w:rsidR="002F1085" w:rsidRPr="0061649B" w:rsidRDefault="002F1085" w:rsidP="00AC4B62">
            <w:pPr>
              <w:pStyle w:val="TAL"/>
            </w:pPr>
            <w:r w:rsidRPr="0061649B">
              <w:t>isNullable: True</w:t>
            </w:r>
          </w:p>
        </w:tc>
      </w:tr>
      <w:tr w:rsidR="002F1085" w:rsidRPr="00B26339" w14:paraId="432C6593" w14:textId="77777777" w:rsidTr="00AC4B62">
        <w:trPr>
          <w:cantSplit/>
          <w:jc w:val="center"/>
        </w:trPr>
        <w:tc>
          <w:tcPr>
            <w:tcW w:w="2547" w:type="dxa"/>
          </w:tcPr>
          <w:p w14:paraId="2F5BD98A" w14:textId="77777777" w:rsidR="002F1085" w:rsidRPr="0061649B" w:rsidRDefault="002F1085" w:rsidP="00AC4B62">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71B55627" w14:textId="77777777" w:rsidR="002F1085" w:rsidRPr="0061649B" w:rsidRDefault="002F1085" w:rsidP="00AC4B62">
            <w:pPr>
              <w:pStyle w:val="TAL"/>
              <w:rPr>
                <w:szCs w:val="18"/>
              </w:rPr>
            </w:pPr>
            <w:r w:rsidRPr="0061649B">
              <w:rPr>
                <w:szCs w:val="18"/>
              </w:rPr>
              <w:t>It indicates the PLMNs where measurement collection, status indication and log reporting are allowed.</w:t>
            </w:r>
          </w:p>
          <w:p w14:paraId="54B6F9E6" w14:textId="77777777" w:rsidR="002F1085" w:rsidRPr="0061649B" w:rsidRDefault="002F1085" w:rsidP="00AC4B62">
            <w:pPr>
              <w:pStyle w:val="TAL"/>
              <w:rPr>
                <w:szCs w:val="18"/>
              </w:rPr>
            </w:pPr>
            <w:r w:rsidRPr="0061649B">
              <w:rPr>
                <w:szCs w:val="18"/>
              </w:rPr>
              <w:t>See the clause 5.10.24 of TS 32.422 [30] for additional details on the allowed values.</w:t>
            </w:r>
          </w:p>
        </w:tc>
        <w:tc>
          <w:tcPr>
            <w:tcW w:w="1984" w:type="dxa"/>
          </w:tcPr>
          <w:p w14:paraId="0A9DBD68" w14:textId="77777777" w:rsidR="002F1085" w:rsidRPr="0061649B" w:rsidRDefault="002F1085" w:rsidP="00AC4B62">
            <w:pPr>
              <w:pStyle w:val="TAL"/>
            </w:pPr>
            <w:r w:rsidRPr="0061649B">
              <w:t>type: PlmnId</w:t>
            </w:r>
          </w:p>
          <w:p w14:paraId="6077F1E1" w14:textId="77777777" w:rsidR="002F1085" w:rsidRPr="0061649B" w:rsidRDefault="002F1085" w:rsidP="00AC4B62">
            <w:pPr>
              <w:pStyle w:val="TAL"/>
            </w:pPr>
            <w:r w:rsidRPr="0061649B">
              <w:t>multiplicity: 1..16</w:t>
            </w:r>
          </w:p>
          <w:p w14:paraId="7487404B" w14:textId="77777777" w:rsidR="002F1085" w:rsidRPr="0061649B" w:rsidRDefault="002F1085" w:rsidP="00AC4B62">
            <w:pPr>
              <w:pStyle w:val="TAL"/>
            </w:pPr>
            <w:r w:rsidRPr="0061649B">
              <w:t>isOrdered: False</w:t>
            </w:r>
          </w:p>
          <w:p w14:paraId="03BA6B3F" w14:textId="77777777" w:rsidR="002F1085" w:rsidRPr="0061649B" w:rsidRDefault="002F1085" w:rsidP="00AC4B62">
            <w:pPr>
              <w:pStyle w:val="TAL"/>
            </w:pPr>
            <w:r w:rsidRPr="0061649B">
              <w:t>isUnique: True</w:t>
            </w:r>
          </w:p>
          <w:p w14:paraId="21B0F5E1" w14:textId="77777777" w:rsidR="002F1085" w:rsidRPr="0061649B" w:rsidRDefault="002F1085" w:rsidP="00AC4B62">
            <w:pPr>
              <w:pStyle w:val="TAL"/>
            </w:pPr>
            <w:r w:rsidRPr="0061649B">
              <w:t>defaultValue: None</w:t>
            </w:r>
          </w:p>
          <w:p w14:paraId="1CD56FBD" w14:textId="77777777" w:rsidR="002F1085" w:rsidRPr="0061649B" w:rsidRDefault="002F1085" w:rsidP="00AC4B62">
            <w:pPr>
              <w:pStyle w:val="TAL"/>
            </w:pPr>
            <w:r w:rsidRPr="0061649B">
              <w:t>isNullable: True</w:t>
            </w:r>
          </w:p>
        </w:tc>
      </w:tr>
      <w:tr w:rsidR="002F1085" w:rsidRPr="00B26339" w14:paraId="32CA241A" w14:textId="77777777" w:rsidTr="00AC4B62">
        <w:trPr>
          <w:cantSplit/>
          <w:jc w:val="center"/>
        </w:trPr>
        <w:tc>
          <w:tcPr>
            <w:tcW w:w="2547" w:type="dxa"/>
          </w:tcPr>
          <w:p w14:paraId="19418FEC" w14:textId="77777777" w:rsidR="002F1085" w:rsidRPr="00202D71" w:rsidRDefault="002F1085" w:rsidP="00AC4B62">
            <w:pPr>
              <w:pStyle w:val="TAL"/>
              <w:rPr>
                <w:rFonts w:cs="Arial"/>
                <w:szCs w:val="18"/>
              </w:rPr>
            </w:pPr>
            <w:r w:rsidRPr="00CB6AA2">
              <w:rPr>
                <w:rFonts w:cs="Arial"/>
                <w:szCs w:val="18"/>
              </w:rPr>
              <w:t>p</w:t>
            </w:r>
            <w:r w:rsidRPr="0061649B">
              <w:rPr>
                <w:rFonts w:cs="Arial"/>
                <w:szCs w:val="18"/>
              </w:rPr>
              <w:t>ositioningMethod</w:t>
            </w:r>
          </w:p>
        </w:tc>
        <w:tc>
          <w:tcPr>
            <w:tcW w:w="5245" w:type="dxa"/>
          </w:tcPr>
          <w:p w14:paraId="033B0A35" w14:textId="77777777" w:rsidR="002F1085" w:rsidRPr="0061649B" w:rsidRDefault="002F1085" w:rsidP="00AC4B62">
            <w:pPr>
              <w:pStyle w:val="TAL"/>
              <w:rPr>
                <w:szCs w:val="18"/>
              </w:rPr>
            </w:pPr>
            <w:r w:rsidRPr="0061649B">
              <w:rPr>
                <w:szCs w:val="18"/>
              </w:rPr>
              <w:t>It specifies what positioning method should be used in the MDT job.</w:t>
            </w:r>
          </w:p>
          <w:p w14:paraId="0B0352F2" w14:textId="77777777" w:rsidR="002F1085" w:rsidRPr="0061649B" w:rsidRDefault="002F1085" w:rsidP="00AC4B62">
            <w:pPr>
              <w:pStyle w:val="TAL"/>
              <w:rPr>
                <w:szCs w:val="18"/>
              </w:rPr>
            </w:pPr>
            <w:r w:rsidRPr="0061649B">
              <w:rPr>
                <w:szCs w:val="18"/>
              </w:rPr>
              <w:t>See the clause 5.10.19 of TS 32.422 [30] for additional details on the allowed values.</w:t>
            </w:r>
          </w:p>
        </w:tc>
        <w:tc>
          <w:tcPr>
            <w:tcW w:w="1984" w:type="dxa"/>
          </w:tcPr>
          <w:p w14:paraId="1991D088" w14:textId="77777777" w:rsidR="002F1085" w:rsidRPr="0061649B" w:rsidRDefault="002F1085" w:rsidP="00AC4B62">
            <w:pPr>
              <w:pStyle w:val="TAL"/>
            </w:pPr>
            <w:r w:rsidRPr="0061649B">
              <w:t>type: Integer</w:t>
            </w:r>
          </w:p>
          <w:p w14:paraId="09F9A7E0" w14:textId="77777777" w:rsidR="002F1085" w:rsidRPr="0061649B" w:rsidRDefault="002F1085" w:rsidP="00AC4B62">
            <w:pPr>
              <w:pStyle w:val="TAL"/>
            </w:pPr>
            <w:r w:rsidRPr="0061649B">
              <w:t>multiplicity: 1</w:t>
            </w:r>
          </w:p>
          <w:p w14:paraId="49A9E2A0" w14:textId="77777777" w:rsidR="002F1085" w:rsidRPr="0061649B" w:rsidRDefault="002F1085" w:rsidP="00AC4B62">
            <w:pPr>
              <w:pStyle w:val="TAL"/>
            </w:pPr>
            <w:r w:rsidRPr="0061649B">
              <w:t>isOrdered: N/A</w:t>
            </w:r>
          </w:p>
          <w:p w14:paraId="1567F6B2" w14:textId="77777777" w:rsidR="002F1085" w:rsidRPr="0061649B" w:rsidRDefault="002F1085" w:rsidP="00AC4B62">
            <w:pPr>
              <w:pStyle w:val="TAL"/>
            </w:pPr>
            <w:r w:rsidRPr="0061649B">
              <w:t>isUnique: N/A</w:t>
            </w:r>
          </w:p>
          <w:p w14:paraId="506FCF4C" w14:textId="77777777" w:rsidR="002F1085" w:rsidRPr="0061649B" w:rsidRDefault="002F1085" w:rsidP="00AC4B62">
            <w:pPr>
              <w:pStyle w:val="TAL"/>
            </w:pPr>
            <w:r w:rsidRPr="0061649B">
              <w:t>defaultValue: None</w:t>
            </w:r>
          </w:p>
          <w:p w14:paraId="6C707F22" w14:textId="77777777" w:rsidR="002F1085" w:rsidRPr="0061649B" w:rsidRDefault="002F1085" w:rsidP="00AC4B62">
            <w:pPr>
              <w:pStyle w:val="TAL"/>
            </w:pPr>
            <w:r w:rsidRPr="0061649B">
              <w:t>isNullable: True</w:t>
            </w:r>
          </w:p>
        </w:tc>
      </w:tr>
      <w:tr w:rsidR="002F1085" w:rsidRPr="00B26339" w14:paraId="66F5E883" w14:textId="77777777" w:rsidTr="00AC4B62">
        <w:trPr>
          <w:cantSplit/>
          <w:jc w:val="center"/>
        </w:trPr>
        <w:tc>
          <w:tcPr>
            <w:tcW w:w="2547" w:type="dxa"/>
          </w:tcPr>
          <w:p w14:paraId="0FD7D0E4" w14:textId="77777777" w:rsidR="002F1085" w:rsidRPr="00202D71" w:rsidRDefault="002F1085" w:rsidP="00AC4B62">
            <w:pPr>
              <w:pStyle w:val="TAL"/>
              <w:rPr>
                <w:rFonts w:cs="Arial"/>
                <w:szCs w:val="18"/>
              </w:rPr>
            </w:pPr>
            <w:r w:rsidRPr="00CB6AA2">
              <w:rPr>
                <w:rFonts w:cs="Arial"/>
                <w:szCs w:val="18"/>
              </w:rPr>
              <w:t>r</w:t>
            </w:r>
            <w:r w:rsidRPr="0061649B">
              <w:rPr>
                <w:rFonts w:cs="Arial"/>
                <w:szCs w:val="18"/>
              </w:rPr>
              <w:t>eportAmount</w:t>
            </w:r>
          </w:p>
        </w:tc>
        <w:tc>
          <w:tcPr>
            <w:tcW w:w="5245" w:type="dxa"/>
          </w:tcPr>
          <w:p w14:paraId="65756D54" w14:textId="77777777" w:rsidR="002F1085" w:rsidRPr="0061649B" w:rsidRDefault="002F1085" w:rsidP="00AC4B62">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64F019B0" w14:textId="77777777" w:rsidR="002F1085" w:rsidRPr="0061649B" w:rsidRDefault="002F1085" w:rsidP="00AC4B62">
            <w:pPr>
              <w:pStyle w:val="TAL"/>
              <w:rPr>
                <w:szCs w:val="18"/>
              </w:rPr>
            </w:pPr>
            <w:r w:rsidRPr="0061649B">
              <w:rPr>
                <w:szCs w:val="18"/>
              </w:rPr>
              <w:t>See the clause 5.10.6 of TS 32.422 [30] for additional details on the allowed values.</w:t>
            </w:r>
          </w:p>
        </w:tc>
        <w:tc>
          <w:tcPr>
            <w:tcW w:w="1984" w:type="dxa"/>
          </w:tcPr>
          <w:p w14:paraId="6A165D89" w14:textId="77777777" w:rsidR="002F1085" w:rsidRPr="0061649B" w:rsidRDefault="002F1085" w:rsidP="00AC4B62">
            <w:pPr>
              <w:pStyle w:val="TAL"/>
            </w:pPr>
            <w:r w:rsidRPr="0061649B">
              <w:t>type: ENUM</w:t>
            </w:r>
          </w:p>
          <w:p w14:paraId="770F407C" w14:textId="77777777" w:rsidR="002F1085" w:rsidRPr="0061649B" w:rsidRDefault="002F1085" w:rsidP="00AC4B62">
            <w:pPr>
              <w:pStyle w:val="TAL"/>
            </w:pPr>
            <w:r w:rsidRPr="0061649B">
              <w:t>multiplicity: 1</w:t>
            </w:r>
          </w:p>
          <w:p w14:paraId="1F29CE95" w14:textId="77777777" w:rsidR="002F1085" w:rsidRPr="0061649B" w:rsidRDefault="002F1085" w:rsidP="00AC4B62">
            <w:pPr>
              <w:pStyle w:val="TAL"/>
            </w:pPr>
            <w:r w:rsidRPr="0061649B">
              <w:t>isOrdered: N/A</w:t>
            </w:r>
          </w:p>
          <w:p w14:paraId="21E6F595" w14:textId="77777777" w:rsidR="002F1085" w:rsidRPr="0061649B" w:rsidRDefault="002F1085" w:rsidP="00AC4B62">
            <w:pPr>
              <w:pStyle w:val="TAL"/>
            </w:pPr>
            <w:r w:rsidRPr="0061649B">
              <w:t>isUnique: N/A</w:t>
            </w:r>
          </w:p>
          <w:p w14:paraId="34682B99" w14:textId="77777777" w:rsidR="002F1085" w:rsidRPr="0061649B" w:rsidRDefault="002F1085" w:rsidP="00AC4B62">
            <w:pPr>
              <w:pStyle w:val="TAL"/>
            </w:pPr>
            <w:r w:rsidRPr="0061649B">
              <w:t>defaultValue: None</w:t>
            </w:r>
          </w:p>
          <w:p w14:paraId="1B5D5796" w14:textId="77777777" w:rsidR="002F1085" w:rsidRPr="0061649B" w:rsidRDefault="002F1085" w:rsidP="00AC4B62">
            <w:pPr>
              <w:pStyle w:val="TAL"/>
            </w:pPr>
            <w:r w:rsidRPr="0061649B">
              <w:t>isNullable: True</w:t>
            </w:r>
          </w:p>
        </w:tc>
      </w:tr>
      <w:tr w:rsidR="002F1085" w:rsidRPr="00B26339" w14:paraId="11C9EFB6" w14:textId="77777777" w:rsidTr="00AC4B62">
        <w:trPr>
          <w:cantSplit/>
          <w:jc w:val="center"/>
        </w:trPr>
        <w:tc>
          <w:tcPr>
            <w:tcW w:w="2547" w:type="dxa"/>
          </w:tcPr>
          <w:p w14:paraId="02E5CD53" w14:textId="77777777" w:rsidR="002F1085" w:rsidRPr="00CB6AA2" w:rsidRDefault="002F1085" w:rsidP="00AC4B62">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45029390" w14:textId="77777777" w:rsidR="002F1085" w:rsidRPr="0061649B" w:rsidRDefault="002F1085" w:rsidP="00AC4B6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EE3CDD0" w14:textId="77777777" w:rsidR="002F1085" w:rsidRPr="0061649B" w:rsidRDefault="002F1085" w:rsidP="00AC4B62">
            <w:pPr>
              <w:pStyle w:val="TAL"/>
              <w:rPr>
                <w:szCs w:val="18"/>
              </w:rPr>
            </w:pPr>
            <w:r w:rsidRPr="0061649B">
              <w:rPr>
                <w:szCs w:val="18"/>
              </w:rPr>
              <w:t>See the clause 5.10.6 of TS 32.422 [30] for additional details on the allowed values.</w:t>
            </w:r>
          </w:p>
        </w:tc>
        <w:tc>
          <w:tcPr>
            <w:tcW w:w="1984" w:type="dxa"/>
          </w:tcPr>
          <w:p w14:paraId="545B6E84" w14:textId="77777777" w:rsidR="002F1085" w:rsidRPr="0061649B" w:rsidRDefault="002F1085" w:rsidP="00AC4B62">
            <w:pPr>
              <w:pStyle w:val="TAL"/>
            </w:pPr>
            <w:r w:rsidRPr="0061649B">
              <w:t>type: ENUM</w:t>
            </w:r>
          </w:p>
          <w:p w14:paraId="52ABA282" w14:textId="77777777" w:rsidR="002F1085" w:rsidRPr="0061649B" w:rsidRDefault="002F1085" w:rsidP="00AC4B62">
            <w:pPr>
              <w:pStyle w:val="TAL"/>
            </w:pPr>
            <w:r w:rsidRPr="0061649B">
              <w:t>multiplicity: 1</w:t>
            </w:r>
          </w:p>
          <w:p w14:paraId="1D8625ED" w14:textId="77777777" w:rsidR="002F1085" w:rsidRPr="0061649B" w:rsidRDefault="002F1085" w:rsidP="00AC4B62">
            <w:pPr>
              <w:pStyle w:val="TAL"/>
            </w:pPr>
            <w:r w:rsidRPr="0061649B">
              <w:t>isOrdered: N/A</w:t>
            </w:r>
          </w:p>
          <w:p w14:paraId="3E69C0A0" w14:textId="77777777" w:rsidR="002F1085" w:rsidRPr="0061649B" w:rsidRDefault="002F1085" w:rsidP="00AC4B62">
            <w:pPr>
              <w:pStyle w:val="TAL"/>
            </w:pPr>
            <w:r w:rsidRPr="0061649B">
              <w:t>isUnique: N/A</w:t>
            </w:r>
          </w:p>
          <w:p w14:paraId="7A0F978F" w14:textId="77777777" w:rsidR="002F1085" w:rsidRPr="0061649B" w:rsidRDefault="002F1085" w:rsidP="00AC4B62">
            <w:pPr>
              <w:pStyle w:val="TAL"/>
            </w:pPr>
            <w:r w:rsidRPr="0061649B">
              <w:t>defaultValue: None</w:t>
            </w:r>
          </w:p>
          <w:p w14:paraId="43363632" w14:textId="77777777" w:rsidR="002F1085" w:rsidRPr="0061649B" w:rsidRDefault="002F1085" w:rsidP="00AC4B62">
            <w:pPr>
              <w:pStyle w:val="TAL"/>
            </w:pPr>
            <w:r w:rsidRPr="0061649B">
              <w:t>isNullable: True</w:t>
            </w:r>
          </w:p>
        </w:tc>
      </w:tr>
      <w:tr w:rsidR="002F1085" w:rsidRPr="00B26339" w14:paraId="47BAEFBB" w14:textId="77777777" w:rsidTr="00AC4B62">
        <w:trPr>
          <w:cantSplit/>
          <w:jc w:val="center"/>
        </w:trPr>
        <w:tc>
          <w:tcPr>
            <w:tcW w:w="2547" w:type="dxa"/>
          </w:tcPr>
          <w:p w14:paraId="0AFDE0E7" w14:textId="77777777" w:rsidR="002F1085" w:rsidRPr="00CB6AA2" w:rsidRDefault="002F1085" w:rsidP="00AC4B62">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48A9B1D8" w14:textId="77777777" w:rsidR="002F1085" w:rsidRPr="0061649B" w:rsidRDefault="002F1085" w:rsidP="00AC4B6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1188097" w14:textId="77777777" w:rsidR="002F1085" w:rsidRPr="0061649B" w:rsidRDefault="002F1085" w:rsidP="00AC4B62">
            <w:pPr>
              <w:pStyle w:val="TAL"/>
              <w:rPr>
                <w:szCs w:val="18"/>
              </w:rPr>
            </w:pPr>
            <w:r w:rsidRPr="0061649B">
              <w:rPr>
                <w:szCs w:val="18"/>
              </w:rPr>
              <w:t>See the clause 5.10.6 of TS 32.422 [30] for additional details on the allowed values.</w:t>
            </w:r>
          </w:p>
        </w:tc>
        <w:tc>
          <w:tcPr>
            <w:tcW w:w="1984" w:type="dxa"/>
          </w:tcPr>
          <w:p w14:paraId="1409E186" w14:textId="77777777" w:rsidR="002F1085" w:rsidRPr="0061649B" w:rsidRDefault="002F1085" w:rsidP="00AC4B62">
            <w:pPr>
              <w:pStyle w:val="TAL"/>
            </w:pPr>
            <w:r w:rsidRPr="0061649B">
              <w:t>type: ENUM</w:t>
            </w:r>
          </w:p>
          <w:p w14:paraId="5A1D7BCA" w14:textId="77777777" w:rsidR="002F1085" w:rsidRPr="0061649B" w:rsidRDefault="002F1085" w:rsidP="00AC4B62">
            <w:pPr>
              <w:pStyle w:val="TAL"/>
            </w:pPr>
            <w:r w:rsidRPr="0061649B">
              <w:t>multiplicity: 1</w:t>
            </w:r>
          </w:p>
          <w:p w14:paraId="3822D15F" w14:textId="77777777" w:rsidR="002F1085" w:rsidRPr="0061649B" w:rsidRDefault="002F1085" w:rsidP="00AC4B62">
            <w:pPr>
              <w:pStyle w:val="TAL"/>
            </w:pPr>
            <w:r w:rsidRPr="0061649B">
              <w:t>isOrdered: N/A</w:t>
            </w:r>
          </w:p>
          <w:p w14:paraId="2AC6ECF3" w14:textId="77777777" w:rsidR="002F1085" w:rsidRPr="0061649B" w:rsidRDefault="002F1085" w:rsidP="00AC4B62">
            <w:pPr>
              <w:pStyle w:val="TAL"/>
            </w:pPr>
            <w:r w:rsidRPr="0061649B">
              <w:t>isUnique: N/A</w:t>
            </w:r>
          </w:p>
          <w:p w14:paraId="2C7CEC09" w14:textId="77777777" w:rsidR="002F1085" w:rsidRPr="0061649B" w:rsidRDefault="002F1085" w:rsidP="00AC4B62">
            <w:pPr>
              <w:pStyle w:val="TAL"/>
            </w:pPr>
            <w:r w:rsidRPr="0061649B">
              <w:t>defaultValue: None</w:t>
            </w:r>
          </w:p>
          <w:p w14:paraId="4F77F33B" w14:textId="77777777" w:rsidR="002F1085" w:rsidRPr="0061649B" w:rsidRDefault="002F1085" w:rsidP="00AC4B62">
            <w:pPr>
              <w:pStyle w:val="TAL"/>
            </w:pPr>
            <w:r w:rsidRPr="0061649B">
              <w:t>isNullable: True</w:t>
            </w:r>
          </w:p>
        </w:tc>
      </w:tr>
      <w:tr w:rsidR="002F1085" w:rsidRPr="00B26339" w14:paraId="40AFEED9" w14:textId="77777777" w:rsidTr="00AC4B62">
        <w:trPr>
          <w:cantSplit/>
          <w:jc w:val="center"/>
        </w:trPr>
        <w:tc>
          <w:tcPr>
            <w:tcW w:w="2547" w:type="dxa"/>
          </w:tcPr>
          <w:p w14:paraId="698BB5D8" w14:textId="77777777" w:rsidR="002F1085" w:rsidRPr="00CB6AA2" w:rsidRDefault="002F1085" w:rsidP="00AC4B62">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FCC024D" w14:textId="77777777" w:rsidR="002F1085" w:rsidRPr="0061649B" w:rsidRDefault="002F1085" w:rsidP="00AC4B6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810DDA" w14:textId="77777777" w:rsidR="002F1085" w:rsidRPr="0061649B" w:rsidRDefault="002F1085" w:rsidP="00AC4B62">
            <w:pPr>
              <w:pStyle w:val="TAL"/>
              <w:rPr>
                <w:szCs w:val="18"/>
              </w:rPr>
            </w:pPr>
            <w:r w:rsidRPr="0061649B">
              <w:rPr>
                <w:szCs w:val="18"/>
              </w:rPr>
              <w:t>See the clause 5.10.6 of TS 32.422 [30] for additional details on the allowed values.</w:t>
            </w:r>
          </w:p>
        </w:tc>
        <w:tc>
          <w:tcPr>
            <w:tcW w:w="1984" w:type="dxa"/>
          </w:tcPr>
          <w:p w14:paraId="31FD41C8" w14:textId="77777777" w:rsidR="002F1085" w:rsidRPr="0061649B" w:rsidRDefault="002F1085" w:rsidP="00AC4B62">
            <w:pPr>
              <w:pStyle w:val="TAL"/>
            </w:pPr>
            <w:r w:rsidRPr="0061649B">
              <w:t>type: ENUM</w:t>
            </w:r>
          </w:p>
          <w:p w14:paraId="5BD16A79" w14:textId="77777777" w:rsidR="002F1085" w:rsidRPr="0061649B" w:rsidRDefault="002F1085" w:rsidP="00AC4B62">
            <w:pPr>
              <w:pStyle w:val="TAL"/>
            </w:pPr>
            <w:r w:rsidRPr="0061649B">
              <w:t>multiplicity: 1</w:t>
            </w:r>
          </w:p>
          <w:p w14:paraId="0BEE957A" w14:textId="77777777" w:rsidR="002F1085" w:rsidRPr="0061649B" w:rsidRDefault="002F1085" w:rsidP="00AC4B62">
            <w:pPr>
              <w:pStyle w:val="TAL"/>
            </w:pPr>
            <w:r w:rsidRPr="0061649B">
              <w:t>isOrdered: N/A</w:t>
            </w:r>
          </w:p>
          <w:p w14:paraId="5AE923EA" w14:textId="77777777" w:rsidR="002F1085" w:rsidRPr="0061649B" w:rsidRDefault="002F1085" w:rsidP="00AC4B62">
            <w:pPr>
              <w:pStyle w:val="TAL"/>
            </w:pPr>
            <w:r w:rsidRPr="0061649B">
              <w:t>isUnique: N/A</w:t>
            </w:r>
          </w:p>
          <w:p w14:paraId="3D13A37F" w14:textId="77777777" w:rsidR="002F1085" w:rsidRPr="0061649B" w:rsidRDefault="002F1085" w:rsidP="00AC4B62">
            <w:pPr>
              <w:pStyle w:val="TAL"/>
            </w:pPr>
            <w:r w:rsidRPr="0061649B">
              <w:t>defaultValue: None</w:t>
            </w:r>
          </w:p>
          <w:p w14:paraId="357410A9" w14:textId="77777777" w:rsidR="002F1085" w:rsidRPr="0061649B" w:rsidRDefault="002F1085" w:rsidP="00AC4B62">
            <w:pPr>
              <w:pStyle w:val="TAL"/>
            </w:pPr>
            <w:r w:rsidRPr="0061649B">
              <w:t>isNullable: True</w:t>
            </w:r>
          </w:p>
        </w:tc>
      </w:tr>
      <w:tr w:rsidR="002F1085" w:rsidRPr="00B26339" w14:paraId="4B4F5B44" w14:textId="77777777" w:rsidTr="00AC4B62">
        <w:trPr>
          <w:cantSplit/>
          <w:jc w:val="center"/>
        </w:trPr>
        <w:tc>
          <w:tcPr>
            <w:tcW w:w="2547" w:type="dxa"/>
          </w:tcPr>
          <w:p w14:paraId="386AD14D" w14:textId="77777777" w:rsidR="002F1085" w:rsidRPr="00CB6AA2" w:rsidRDefault="002F1085" w:rsidP="00AC4B62">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74EC41F9" w14:textId="77777777" w:rsidR="002F1085" w:rsidRPr="0061649B" w:rsidRDefault="002F1085" w:rsidP="00AC4B6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6ABE6D8" w14:textId="77777777" w:rsidR="002F1085" w:rsidRPr="0061649B" w:rsidRDefault="002F1085" w:rsidP="00AC4B62">
            <w:pPr>
              <w:pStyle w:val="TAL"/>
              <w:rPr>
                <w:szCs w:val="18"/>
              </w:rPr>
            </w:pPr>
            <w:r w:rsidRPr="0061649B">
              <w:rPr>
                <w:szCs w:val="18"/>
              </w:rPr>
              <w:t>See the clause 5.10.6 of TS 32.422 [30] for additional details on the allowed values.</w:t>
            </w:r>
          </w:p>
        </w:tc>
        <w:tc>
          <w:tcPr>
            <w:tcW w:w="1984" w:type="dxa"/>
          </w:tcPr>
          <w:p w14:paraId="2BC3A9D6" w14:textId="77777777" w:rsidR="002F1085" w:rsidRPr="0061649B" w:rsidRDefault="002F1085" w:rsidP="00AC4B62">
            <w:pPr>
              <w:pStyle w:val="TAL"/>
            </w:pPr>
            <w:r w:rsidRPr="0061649B">
              <w:t>type: ENUM</w:t>
            </w:r>
          </w:p>
          <w:p w14:paraId="0C574785" w14:textId="77777777" w:rsidR="002F1085" w:rsidRPr="0061649B" w:rsidRDefault="002F1085" w:rsidP="00AC4B62">
            <w:pPr>
              <w:pStyle w:val="TAL"/>
            </w:pPr>
            <w:r w:rsidRPr="0061649B">
              <w:t>multiplicity: 1</w:t>
            </w:r>
          </w:p>
          <w:p w14:paraId="0B5F6574" w14:textId="77777777" w:rsidR="002F1085" w:rsidRPr="0061649B" w:rsidRDefault="002F1085" w:rsidP="00AC4B62">
            <w:pPr>
              <w:pStyle w:val="TAL"/>
            </w:pPr>
            <w:r w:rsidRPr="0061649B">
              <w:t>isOrdered: N/A</w:t>
            </w:r>
          </w:p>
          <w:p w14:paraId="65C3C617" w14:textId="77777777" w:rsidR="002F1085" w:rsidRPr="0061649B" w:rsidRDefault="002F1085" w:rsidP="00AC4B62">
            <w:pPr>
              <w:pStyle w:val="TAL"/>
            </w:pPr>
            <w:r w:rsidRPr="0061649B">
              <w:t>isUnique: N/A</w:t>
            </w:r>
          </w:p>
          <w:p w14:paraId="22934DFA" w14:textId="77777777" w:rsidR="002F1085" w:rsidRPr="0061649B" w:rsidRDefault="002F1085" w:rsidP="00AC4B62">
            <w:pPr>
              <w:pStyle w:val="TAL"/>
            </w:pPr>
            <w:r w:rsidRPr="0061649B">
              <w:t>defaultValue: None</w:t>
            </w:r>
          </w:p>
          <w:p w14:paraId="08233FB3" w14:textId="77777777" w:rsidR="002F1085" w:rsidRPr="0061649B" w:rsidRDefault="002F1085" w:rsidP="00AC4B62">
            <w:pPr>
              <w:pStyle w:val="TAL"/>
            </w:pPr>
            <w:r w:rsidRPr="0061649B">
              <w:t>isNullable: True</w:t>
            </w:r>
          </w:p>
        </w:tc>
      </w:tr>
      <w:tr w:rsidR="002F1085" w:rsidRPr="00B26339" w14:paraId="5B0074E3" w14:textId="77777777" w:rsidTr="00AC4B62">
        <w:trPr>
          <w:cantSplit/>
          <w:jc w:val="center"/>
        </w:trPr>
        <w:tc>
          <w:tcPr>
            <w:tcW w:w="2547" w:type="dxa"/>
          </w:tcPr>
          <w:p w14:paraId="3E6D241C" w14:textId="77777777" w:rsidR="002F1085" w:rsidRPr="00CB6AA2" w:rsidRDefault="002F1085" w:rsidP="00AC4B62">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7C0F08EE" w14:textId="77777777" w:rsidR="002F1085" w:rsidRPr="0061649B" w:rsidRDefault="002F1085" w:rsidP="00AC4B6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7D68C98" w14:textId="77777777" w:rsidR="002F1085" w:rsidRPr="0061649B" w:rsidRDefault="002F1085" w:rsidP="00AC4B62">
            <w:pPr>
              <w:pStyle w:val="TAL"/>
              <w:rPr>
                <w:szCs w:val="18"/>
              </w:rPr>
            </w:pPr>
            <w:r w:rsidRPr="0061649B">
              <w:rPr>
                <w:szCs w:val="18"/>
              </w:rPr>
              <w:t>See the clause 5.10.6 of TS 32.422 [30] for additional details on the allowed values.</w:t>
            </w:r>
          </w:p>
        </w:tc>
        <w:tc>
          <w:tcPr>
            <w:tcW w:w="1984" w:type="dxa"/>
          </w:tcPr>
          <w:p w14:paraId="2CDC800E" w14:textId="77777777" w:rsidR="002F1085" w:rsidRPr="0061649B" w:rsidRDefault="002F1085" w:rsidP="00AC4B62">
            <w:pPr>
              <w:pStyle w:val="TAL"/>
            </w:pPr>
            <w:r w:rsidRPr="0061649B">
              <w:t>type: ENUM</w:t>
            </w:r>
          </w:p>
          <w:p w14:paraId="222974F3" w14:textId="77777777" w:rsidR="002F1085" w:rsidRPr="0061649B" w:rsidRDefault="002F1085" w:rsidP="00AC4B62">
            <w:pPr>
              <w:pStyle w:val="TAL"/>
            </w:pPr>
            <w:r w:rsidRPr="0061649B">
              <w:t>multiplicity: 1</w:t>
            </w:r>
          </w:p>
          <w:p w14:paraId="2B785C47" w14:textId="77777777" w:rsidR="002F1085" w:rsidRPr="0061649B" w:rsidRDefault="002F1085" w:rsidP="00AC4B62">
            <w:pPr>
              <w:pStyle w:val="TAL"/>
            </w:pPr>
            <w:r w:rsidRPr="0061649B">
              <w:t>isOrdered: N/A</w:t>
            </w:r>
          </w:p>
          <w:p w14:paraId="4378ED01" w14:textId="77777777" w:rsidR="002F1085" w:rsidRPr="0061649B" w:rsidRDefault="002F1085" w:rsidP="00AC4B62">
            <w:pPr>
              <w:pStyle w:val="TAL"/>
            </w:pPr>
            <w:r w:rsidRPr="0061649B">
              <w:t>isUnique: N/A</w:t>
            </w:r>
          </w:p>
          <w:p w14:paraId="112917B5" w14:textId="77777777" w:rsidR="002F1085" w:rsidRPr="0061649B" w:rsidRDefault="002F1085" w:rsidP="00AC4B62">
            <w:pPr>
              <w:pStyle w:val="TAL"/>
            </w:pPr>
            <w:r w:rsidRPr="0061649B">
              <w:t>defaultValue: None</w:t>
            </w:r>
          </w:p>
          <w:p w14:paraId="707F3425" w14:textId="77777777" w:rsidR="002F1085" w:rsidRPr="0061649B" w:rsidRDefault="002F1085" w:rsidP="00AC4B62">
            <w:pPr>
              <w:pStyle w:val="TAL"/>
            </w:pPr>
            <w:r w:rsidRPr="0061649B">
              <w:t>isNullable: True</w:t>
            </w:r>
          </w:p>
        </w:tc>
      </w:tr>
      <w:tr w:rsidR="002F1085" w:rsidRPr="00B26339" w14:paraId="32A8D76B" w14:textId="77777777" w:rsidTr="00AC4B62">
        <w:trPr>
          <w:cantSplit/>
          <w:jc w:val="center"/>
        </w:trPr>
        <w:tc>
          <w:tcPr>
            <w:tcW w:w="2547" w:type="dxa"/>
          </w:tcPr>
          <w:p w14:paraId="3B9115A3" w14:textId="77777777" w:rsidR="002F1085" w:rsidRPr="00CB6AA2" w:rsidRDefault="002F1085" w:rsidP="00AC4B62">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47F7DAA4" w14:textId="77777777" w:rsidR="002F1085" w:rsidRPr="0061649B" w:rsidRDefault="002F1085" w:rsidP="00AC4B6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8BA9E9" w14:textId="77777777" w:rsidR="002F1085" w:rsidRPr="0061649B" w:rsidRDefault="002F1085" w:rsidP="00AC4B62">
            <w:pPr>
              <w:pStyle w:val="TAL"/>
              <w:rPr>
                <w:szCs w:val="18"/>
              </w:rPr>
            </w:pPr>
            <w:r w:rsidRPr="0061649B">
              <w:rPr>
                <w:szCs w:val="18"/>
              </w:rPr>
              <w:t>See the clause 5.10.6 of TS 32.422 [30] for additional details on the allowed values.</w:t>
            </w:r>
          </w:p>
        </w:tc>
        <w:tc>
          <w:tcPr>
            <w:tcW w:w="1984" w:type="dxa"/>
          </w:tcPr>
          <w:p w14:paraId="2B020B70" w14:textId="77777777" w:rsidR="002F1085" w:rsidRPr="0061649B" w:rsidRDefault="002F1085" w:rsidP="00AC4B62">
            <w:pPr>
              <w:pStyle w:val="TAL"/>
            </w:pPr>
            <w:r w:rsidRPr="0061649B">
              <w:t>type: ENUM</w:t>
            </w:r>
          </w:p>
          <w:p w14:paraId="087D9F95" w14:textId="77777777" w:rsidR="002F1085" w:rsidRPr="0061649B" w:rsidRDefault="002F1085" w:rsidP="00AC4B62">
            <w:pPr>
              <w:pStyle w:val="TAL"/>
            </w:pPr>
            <w:r w:rsidRPr="0061649B">
              <w:t>multiplicity: 1</w:t>
            </w:r>
          </w:p>
          <w:p w14:paraId="565FCD14" w14:textId="77777777" w:rsidR="002F1085" w:rsidRPr="0061649B" w:rsidRDefault="002F1085" w:rsidP="00AC4B62">
            <w:pPr>
              <w:pStyle w:val="TAL"/>
            </w:pPr>
            <w:r w:rsidRPr="0061649B">
              <w:t>isOrdered: N/A</w:t>
            </w:r>
          </w:p>
          <w:p w14:paraId="344B49B7" w14:textId="77777777" w:rsidR="002F1085" w:rsidRPr="0061649B" w:rsidRDefault="002F1085" w:rsidP="00AC4B62">
            <w:pPr>
              <w:pStyle w:val="TAL"/>
            </w:pPr>
            <w:r w:rsidRPr="0061649B">
              <w:t>isUnique: N/A</w:t>
            </w:r>
          </w:p>
          <w:p w14:paraId="4757B5F7" w14:textId="77777777" w:rsidR="002F1085" w:rsidRPr="0061649B" w:rsidRDefault="002F1085" w:rsidP="00AC4B62">
            <w:pPr>
              <w:pStyle w:val="TAL"/>
            </w:pPr>
            <w:r w:rsidRPr="0061649B">
              <w:t>defaultValue: None</w:t>
            </w:r>
          </w:p>
          <w:p w14:paraId="0AEC9F53" w14:textId="77777777" w:rsidR="002F1085" w:rsidRPr="0061649B" w:rsidRDefault="002F1085" w:rsidP="00AC4B62">
            <w:pPr>
              <w:pStyle w:val="TAL"/>
            </w:pPr>
            <w:r w:rsidRPr="0061649B">
              <w:t>isNullable: True</w:t>
            </w:r>
          </w:p>
        </w:tc>
      </w:tr>
      <w:tr w:rsidR="002F1085" w:rsidRPr="00B26339" w14:paraId="6E55F8FE" w14:textId="77777777" w:rsidTr="00AC4B62">
        <w:trPr>
          <w:cantSplit/>
          <w:jc w:val="center"/>
        </w:trPr>
        <w:tc>
          <w:tcPr>
            <w:tcW w:w="2547" w:type="dxa"/>
          </w:tcPr>
          <w:p w14:paraId="125CFA6B" w14:textId="77777777" w:rsidR="002F1085" w:rsidRPr="00CB6AA2" w:rsidRDefault="002F1085" w:rsidP="00AC4B62">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13FF867B" w14:textId="77777777" w:rsidR="002F1085" w:rsidRPr="0061649B" w:rsidRDefault="002F1085" w:rsidP="00AC4B6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CD6EB95" w14:textId="77777777" w:rsidR="002F1085" w:rsidRPr="0061649B" w:rsidRDefault="002F1085" w:rsidP="00AC4B62">
            <w:pPr>
              <w:pStyle w:val="TAL"/>
              <w:rPr>
                <w:szCs w:val="18"/>
              </w:rPr>
            </w:pPr>
            <w:r w:rsidRPr="0061649B">
              <w:rPr>
                <w:szCs w:val="18"/>
              </w:rPr>
              <w:t>See the clause 5.10.6 of TS 32.422 [30] for additional details on the allowed values.</w:t>
            </w:r>
          </w:p>
        </w:tc>
        <w:tc>
          <w:tcPr>
            <w:tcW w:w="1984" w:type="dxa"/>
          </w:tcPr>
          <w:p w14:paraId="6C18973B" w14:textId="77777777" w:rsidR="002F1085" w:rsidRPr="0061649B" w:rsidRDefault="002F1085" w:rsidP="00AC4B62">
            <w:pPr>
              <w:pStyle w:val="TAL"/>
            </w:pPr>
            <w:r w:rsidRPr="0061649B">
              <w:t>type: ENUM</w:t>
            </w:r>
          </w:p>
          <w:p w14:paraId="066EA60D" w14:textId="77777777" w:rsidR="002F1085" w:rsidRPr="0061649B" w:rsidRDefault="002F1085" w:rsidP="00AC4B62">
            <w:pPr>
              <w:pStyle w:val="TAL"/>
            </w:pPr>
            <w:r w:rsidRPr="0061649B">
              <w:t>multiplicity: 1</w:t>
            </w:r>
          </w:p>
          <w:p w14:paraId="5DE4FEB0" w14:textId="77777777" w:rsidR="002F1085" w:rsidRPr="0061649B" w:rsidRDefault="002F1085" w:rsidP="00AC4B62">
            <w:pPr>
              <w:pStyle w:val="TAL"/>
            </w:pPr>
            <w:r w:rsidRPr="0061649B">
              <w:t>isOrdered: N/A</w:t>
            </w:r>
          </w:p>
          <w:p w14:paraId="350B8818" w14:textId="77777777" w:rsidR="002F1085" w:rsidRPr="0061649B" w:rsidRDefault="002F1085" w:rsidP="00AC4B62">
            <w:pPr>
              <w:pStyle w:val="TAL"/>
            </w:pPr>
            <w:r w:rsidRPr="0061649B">
              <w:t>isUnique: N/A</w:t>
            </w:r>
          </w:p>
          <w:p w14:paraId="1670D89D" w14:textId="77777777" w:rsidR="002F1085" w:rsidRPr="0061649B" w:rsidRDefault="002F1085" w:rsidP="00AC4B62">
            <w:pPr>
              <w:pStyle w:val="TAL"/>
            </w:pPr>
            <w:r w:rsidRPr="0061649B">
              <w:t>defaultValue: None</w:t>
            </w:r>
          </w:p>
          <w:p w14:paraId="0232B4FD" w14:textId="77777777" w:rsidR="002F1085" w:rsidRPr="0061649B" w:rsidRDefault="002F1085" w:rsidP="00AC4B62">
            <w:pPr>
              <w:pStyle w:val="TAL"/>
            </w:pPr>
            <w:r w:rsidRPr="0061649B">
              <w:t>isNullable: True</w:t>
            </w:r>
          </w:p>
        </w:tc>
      </w:tr>
      <w:tr w:rsidR="002F1085" w:rsidRPr="00B26339" w14:paraId="53F8ABD0" w14:textId="77777777" w:rsidTr="00AC4B62">
        <w:trPr>
          <w:cantSplit/>
          <w:jc w:val="center"/>
        </w:trPr>
        <w:tc>
          <w:tcPr>
            <w:tcW w:w="2547" w:type="dxa"/>
          </w:tcPr>
          <w:p w14:paraId="733E131F" w14:textId="77777777" w:rsidR="002F1085" w:rsidRPr="00CB6AA2" w:rsidRDefault="002F1085" w:rsidP="00AC4B62">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2F707DEE" w14:textId="77777777" w:rsidR="002F1085" w:rsidRPr="0061649B" w:rsidRDefault="002F1085" w:rsidP="00AC4B6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99BDC12" w14:textId="77777777" w:rsidR="002F1085" w:rsidRPr="0061649B" w:rsidRDefault="002F1085" w:rsidP="00AC4B62">
            <w:pPr>
              <w:pStyle w:val="TAL"/>
              <w:rPr>
                <w:szCs w:val="18"/>
              </w:rPr>
            </w:pPr>
            <w:r w:rsidRPr="0061649B">
              <w:rPr>
                <w:szCs w:val="18"/>
              </w:rPr>
              <w:t>See the clause 5.10.6 of TS 32.422 [30] for additional details on the allowed values.</w:t>
            </w:r>
          </w:p>
        </w:tc>
        <w:tc>
          <w:tcPr>
            <w:tcW w:w="1984" w:type="dxa"/>
          </w:tcPr>
          <w:p w14:paraId="3B565264" w14:textId="77777777" w:rsidR="002F1085" w:rsidRPr="0061649B" w:rsidRDefault="002F1085" w:rsidP="00AC4B62">
            <w:pPr>
              <w:pStyle w:val="TAL"/>
            </w:pPr>
            <w:r w:rsidRPr="0061649B">
              <w:t>type: ENUM</w:t>
            </w:r>
          </w:p>
          <w:p w14:paraId="79A3947A" w14:textId="77777777" w:rsidR="002F1085" w:rsidRPr="0061649B" w:rsidRDefault="002F1085" w:rsidP="00AC4B62">
            <w:pPr>
              <w:pStyle w:val="TAL"/>
            </w:pPr>
            <w:r w:rsidRPr="0061649B">
              <w:t>multiplicity: 1</w:t>
            </w:r>
          </w:p>
          <w:p w14:paraId="1383F779" w14:textId="77777777" w:rsidR="002F1085" w:rsidRPr="0061649B" w:rsidRDefault="002F1085" w:rsidP="00AC4B62">
            <w:pPr>
              <w:pStyle w:val="TAL"/>
            </w:pPr>
            <w:r w:rsidRPr="0061649B">
              <w:t>isOrdered: N/A</w:t>
            </w:r>
          </w:p>
          <w:p w14:paraId="48B986D7" w14:textId="77777777" w:rsidR="002F1085" w:rsidRPr="0061649B" w:rsidRDefault="002F1085" w:rsidP="00AC4B62">
            <w:pPr>
              <w:pStyle w:val="TAL"/>
            </w:pPr>
            <w:r w:rsidRPr="0061649B">
              <w:t>isUnique: N/A</w:t>
            </w:r>
          </w:p>
          <w:p w14:paraId="1076D48E" w14:textId="77777777" w:rsidR="002F1085" w:rsidRPr="0061649B" w:rsidRDefault="002F1085" w:rsidP="00AC4B62">
            <w:pPr>
              <w:pStyle w:val="TAL"/>
            </w:pPr>
            <w:r w:rsidRPr="0061649B">
              <w:t>defaultValue: None</w:t>
            </w:r>
          </w:p>
          <w:p w14:paraId="39C4F506" w14:textId="77777777" w:rsidR="002F1085" w:rsidRPr="0061649B" w:rsidRDefault="002F1085" w:rsidP="00AC4B62">
            <w:pPr>
              <w:pStyle w:val="TAL"/>
            </w:pPr>
            <w:r w:rsidRPr="0061649B">
              <w:t>isNullable: True</w:t>
            </w:r>
          </w:p>
        </w:tc>
      </w:tr>
      <w:tr w:rsidR="002F1085" w:rsidRPr="00B26339" w14:paraId="4516D026" w14:textId="77777777" w:rsidTr="00AC4B62">
        <w:trPr>
          <w:cantSplit/>
          <w:jc w:val="center"/>
        </w:trPr>
        <w:tc>
          <w:tcPr>
            <w:tcW w:w="2547" w:type="dxa"/>
          </w:tcPr>
          <w:p w14:paraId="05E43317" w14:textId="77777777" w:rsidR="002F1085" w:rsidRPr="00CB6AA2" w:rsidRDefault="002F1085" w:rsidP="00AC4B62">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1E88BBBF" w14:textId="77777777" w:rsidR="002F1085" w:rsidRPr="0061649B" w:rsidRDefault="002F1085" w:rsidP="00AC4B6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E973F50" w14:textId="77777777" w:rsidR="002F1085" w:rsidRPr="0061649B" w:rsidRDefault="002F1085" w:rsidP="00AC4B62">
            <w:pPr>
              <w:pStyle w:val="TAL"/>
              <w:rPr>
                <w:szCs w:val="18"/>
              </w:rPr>
            </w:pPr>
            <w:r w:rsidRPr="0061649B">
              <w:rPr>
                <w:szCs w:val="18"/>
              </w:rPr>
              <w:t>See the clause 5.10.6 of TS 32.422 [30] for additional details on the allowed values.</w:t>
            </w:r>
          </w:p>
        </w:tc>
        <w:tc>
          <w:tcPr>
            <w:tcW w:w="1984" w:type="dxa"/>
          </w:tcPr>
          <w:p w14:paraId="0B64D15C" w14:textId="77777777" w:rsidR="002F1085" w:rsidRPr="0061649B" w:rsidRDefault="002F1085" w:rsidP="00AC4B62">
            <w:pPr>
              <w:pStyle w:val="TAL"/>
            </w:pPr>
            <w:r w:rsidRPr="0061649B">
              <w:t>type: ENUM</w:t>
            </w:r>
          </w:p>
          <w:p w14:paraId="35C05C1D" w14:textId="77777777" w:rsidR="002F1085" w:rsidRPr="0061649B" w:rsidRDefault="002F1085" w:rsidP="00AC4B62">
            <w:pPr>
              <w:pStyle w:val="TAL"/>
            </w:pPr>
            <w:r w:rsidRPr="0061649B">
              <w:t>multiplicity: 1</w:t>
            </w:r>
          </w:p>
          <w:p w14:paraId="2F9A8606" w14:textId="77777777" w:rsidR="002F1085" w:rsidRPr="0061649B" w:rsidRDefault="002F1085" w:rsidP="00AC4B62">
            <w:pPr>
              <w:pStyle w:val="TAL"/>
            </w:pPr>
            <w:r w:rsidRPr="0061649B">
              <w:t>isOrdered: N/A</w:t>
            </w:r>
          </w:p>
          <w:p w14:paraId="56146494" w14:textId="77777777" w:rsidR="002F1085" w:rsidRPr="0061649B" w:rsidRDefault="002F1085" w:rsidP="00AC4B62">
            <w:pPr>
              <w:pStyle w:val="TAL"/>
            </w:pPr>
            <w:r w:rsidRPr="0061649B">
              <w:t>isUnique: N/A</w:t>
            </w:r>
          </w:p>
          <w:p w14:paraId="676357C8" w14:textId="77777777" w:rsidR="002F1085" w:rsidRPr="0061649B" w:rsidRDefault="002F1085" w:rsidP="00AC4B62">
            <w:pPr>
              <w:pStyle w:val="TAL"/>
            </w:pPr>
            <w:r w:rsidRPr="0061649B">
              <w:t>defaultValue: None</w:t>
            </w:r>
          </w:p>
          <w:p w14:paraId="692B8193" w14:textId="77777777" w:rsidR="002F1085" w:rsidRPr="0061649B" w:rsidRDefault="002F1085" w:rsidP="00AC4B62">
            <w:pPr>
              <w:pStyle w:val="TAL"/>
            </w:pPr>
            <w:r w:rsidRPr="0061649B">
              <w:t>isNullable: True</w:t>
            </w:r>
          </w:p>
        </w:tc>
      </w:tr>
      <w:tr w:rsidR="002F1085" w:rsidRPr="00B26339" w14:paraId="2461050A" w14:textId="77777777" w:rsidTr="00AC4B62">
        <w:trPr>
          <w:cantSplit/>
          <w:jc w:val="center"/>
        </w:trPr>
        <w:tc>
          <w:tcPr>
            <w:tcW w:w="2547" w:type="dxa"/>
          </w:tcPr>
          <w:p w14:paraId="173C234A" w14:textId="77777777" w:rsidR="002F1085" w:rsidRPr="00CB6AA2" w:rsidRDefault="002F1085" w:rsidP="00AC4B62">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228D6B" w14:textId="77777777" w:rsidR="002F1085" w:rsidRPr="0061649B" w:rsidRDefault="002F1085" w:rsidP="00AC4B6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D984346" w14:textId="77777777" w:rsidR="002F1085" w:rsidRPr="0061649B" w:rsidRDefault="002F1085" w:rsidP="00AC4B62">
            <w:pPr>
              <w:pStyle w:val="TAL"/>
              <w:rPr>
                <w:szCs w:val="18"/>
              </w:rPr>
            </w:pPr>
            <w:r w:rsidRPr="0061649B">
              <w:rPr>
                <w:szCs w:val="18"/>
              </w:rPr>
              <w:t>See the clause 5.10.6 of TS 32.422 [30] for additional details on the allowed values.</w:t>
            </w:r>
          </w:p>
        </w:tc>
        <w:tc>
          <w:tcPr>
            <w:tcW w:w="1984" w:type="dxa"/>
          </w:tcPr>
          <w:p w14:paraId="1559A295" w14:textId="77777777" w:rsidR="002F1085" w:rsidRPr="0061649B" w:rsidRDefault="002F1085" w:rsidP="00AC4B62">
            <w:pPr>
              <w:pStyle w:val="TAL"/>
            </w:pPr>
            <w:r w:rsidRPr="0061649B">
              <w:t>type: ENUM</w:t>
            </w:r>
          </w:p>
          <w:p w14:paraId="2ABEF2EA" w14:textId="77777777" w:rsidR="002F1085" w:rsidRPr="0061649B" w:rsidRDefault="002F1085" w:rsidP="00AC4B62">
            <w:pPr>
              <w:pStyle w:val="TAL"/>
            </w:pPr>
            <w:r w:rsidRPr="0061649B">
              <w:t>multiplicity: 1</w:t>
            </w:r>
          </w:p>
          <w:p w14:paraId="7A79CB1A" w14:textId="77777777" w:rsidR="002F1085" w:rsidRPr="0061649B" w:rsidRDefault="002F1085" w:rsidP="00AC4B62">
            <w:pPr>
              <w:pStyle w:val="TAL"/>
            </w:pPr>
            <w:r w:rsidRPr="0061649B">
              <w:t>isOrdered: N/A</w:t>
            </w:r>
          </w:p>
          <w:p w14:paraId="2D71AB51" w14:textId="77777777" w:rsidR="002F1085" w:rsidRPr="0061649B" w:rsidRDefault="002F1085" w:rsidP="00AC4B62">
            <w:pPr>
              <w:pStyle w:val="TAL"/>
            </w:pPr>
            <w:r w:rsidRPr="0061649B">
              <w:t>isUnique: N/A</w:t>
            </w:r>
          </w:p>
          <w:p w14:paraId="7CC61A77" w14:textId="77777777" w:rsidR="002F1085" w:rsidRPr="0061649B" w:rsidRDefault="002F1085" w:rsidP="00AC4B62">
            <w:pPr>
              <w:pStyle w:val="TAL"/>
            </w:pPr>
            <w:r w:rsidRPr="0061649B">
              <w:t>defaultValue: None</w:t>
            </w:r>
          </w:p>
          <w:p w14:paraId="56F2317A" w14:textId="77777777" w:rsidR="002F1085" w:rsidRPr="0061649B" w:rsidRDefault="002F1085" w:rsidP="00AC4B62">
            <w:pPr>
              <w:pStyle w:val="TAL"/>
            </w:pPr>
            <w:r w:rsidRPr="0061649B">
              <w:t>isNullable: True</w:t>
            </w:r>
          </w:p>
        </w:tc>
      </w:tr>
      <w:tr w:rsidR="002F1085" w:rsidRPr="00B26339" w14:paraId="5152EA86" w14:textId="77777777" w:rsidTr="00AC4B62">
        <w:trPr>
          <w:cantSplit/>
          <w:jc w:val="center"/>
        </w:trPr>
        <w:tc>
          <w:tcPr>
            <w:tcW w:w="2547" w:type="dxa"/>
          </w:tcPr>
          <w:p w14:paraId="390B23CE" w14:textId="77777777" w:rsidR="002F1085" w:rsidRPr="00202D71" w:rsidRDefault="002F1085" w:rsidP="00AC4B62">
            <w:pPr>
              <w:pStyle w:val="TAL"/>
              <w:rPr>
                <w:rFonts w:cs="Arial"/>
                <w:szCs w:val="18"/>
              </w:rPr>
            </w:pPr>
            <w:r w:rsidRPr="00CB6AA2">
              <w:rPr>
                <w:rFonts w:cs="Arial"/>
                <w:szCs w:val="18"/>
              </w:rPr>
              <w:t>r</w:t>
            </w:r>
            <w:r w:rsidRPr="0061649B">
              <w:rPr>
                <w:rFonts w:cs="Arial"/>
                <w:szCs w:val="18"/>
              </w:rPr>
              <w:t>eportingTrigger</w:t>
            </w:r>
          </w:p>
        </w:tc>
        <w:tc>
          <w:tcPr>
            <w:tcW w:w="5245" w:type="dxa"/>
          </w:tcPr>
          <w:p w14:paraId="7B696123" w14:textId="77777777" w:rsidR="002F1085" w:rsidRPr="0061649B" w:rsidRDefault="002F1085" w:rsidP="00AC4B62">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14C06A9D" w14:textId="77777777" w:rsidR="002F1085" w:rsidRPr="0061649B" w:rsidRDefault="002F1085" w:rsidP="00AC4B62">
            <w:pPr>
              <w:pStyle w:val="TAL"/>
              <w:rPr>
                <w:szCs w:val="18"/>
              </w:rPr>
            </w:pPr>
            <w:r w:rsidRPr="0061649B">
              <w:rPr>
                <w:szCs w:val="18"/>
              </w:rPr>
              <w:t>See the clause 5.10.4 of TS 32.422 [30] for additional details on the allowed values.</w:t>
            </w:r>
          </w:p>
        </w:tc>
        <w:tc>
          <w:tcPr>
            <w:tcW w:w="1984" w:type="dxa"/>
          </w:tcPr>
          <w:p w14:paraId="34C6B5EB" w14:textId="77777777" w:rsidR="002F1085" w:rsidRPr="0061649B" w:rsidRDefault="002F1085" w:rsidP="00AC4B62">
            <w:pPr>
              <w:pStyle w:val="TAL"/>
            </w:pPr>
            <w:r w:rsidRPr="0061649B">
              <w:t>type: ENUM</w:t>
            </w:r>
          </w:p>
          <w:p w14:paraId="463DCAA4" w14:textId="77777777" w:rsidR="002F1085" w:rsidRPr="0061649B" w:rsidRDefault="002F1085" w:rsidP="00AC4B62">
            <w:pPr>
              <w:pStyle w:val="TAL"/>
            </w:pPr>
            <w:r w:rsidRPr="0061649B">
              <w:t>multiplicity: 1</w:t>
            </w:r>
          </w:p>
          <w:p w14:paraId="4B93E05A" w14:textId="77777777" w:rsidR="002F1085" w:rsidRPr="0061649B" w:rsidRDefault="002F1085" w:rsidP="00AC4B62">
            <w:pPr>
              <w:pStyle w:val="TAL"/>
            </w:pPr>
            <w:r w:rsidRPr="0061649B">
              <w:t>isOrdered: N/A</w:t>
            </w:r>
          </w:p>
          <w:p w14:paraId="0312B052" w14:textId="77777777" w:rsidR="002F1085" w:rsidRPr="0061649B" w:rsidRDefault="002F1085" w:rsidP="00AC4B62">
            <w:pPr>
              <w:pStyle w:val="TAL"/>
            </w:pPr>
            <w:r w:rsidRPr="0061649B">
              <w:t>isUnique: N/A</w:t>
            </w:r>
          </w:p>
          <w:p w14:paraId="7F02E22C" w14:textId="77777777" w:rsidR="002F1085" w:rsidRPr="0061649B" w:rsidRDefault="002F1085" w:rsidP="00AC4B62">
            <w:pPr>
              <w:pStyle w:val="TAL"/>
            </w:pPr>
            <w:r w:rsidRPr="0061649B">
              <w:t>defaultValue: None</w:t>
            </w:r>
          </w:p>
          <w:p w14:paraId="2CABAE85" w14:textId="77777777" w:rsidR="002F1085" w:rsidRPr="0061649B" w:rsidRDefault="002F1085" w:rsidP="00AC4B62">
            <w:pPr>
              <w:pStyle w:val="TAL"/>
            </w:pPr>
            <w:r w:rsidRPr="0061649B">
              <w:t>isNullable: True</w:t>
            </w:r>
          </w:p>
        </w:tc>
      </w:tr>
      <w:tr w:rsidR="002F1085" w:rsidRPr="00B26339" w14:paraId="704E133D" w14:textId="77777777" w:rsidTr="00AC4B62">
        <w:trPr>
          <w:cantSplit/>
          <w:jc w:val="center"/>
        </w:trPr>
        <w:tc>
          <w:tcPr>
            <w:tcW w:w="2547" w:type="dxa"/>
          </w:tcPr>
          <w:p w14:paraId="74FBF815" w14:textId="77777777" w:rsidR="002F1085" w:rsidRPr="00202D71" w:rsidRDefault="002F1085" w:rsidP="00AC4B62">
            <w:pPr>
              <w:pStyle w:val="TAL"/>
              <w:rPr>
                <w:rFonts w:cs="Arial"/>
                <w:szCs w:val="18"/>
              </w:rPr>
            </w:pPr>
            <w:r w:rsidRPr="00CB6AA2">
              <w:rPr>
                <w:rFonts w:cs="Arial"/>
                <w:szCs w:val="18"/>
              </w:rPr>
              <w:t>r</w:t>
            </w:r>
            <w:r w:rsidRPr="0061649B">
              <w:rPr>
                <w:rFonts w:cs="Arial"/>
                <w:szCs w:val="18"/>
              </w:rPr>
              <w:t>eportInterval</w:t>
            </w:r>
          </w:p>
        </w:tc>
        <w:tc>
          <w:tcPr>
            <w:tcW w:w="5245" w:type="dxa"/>
          </w:tcPr>
          <w:p w14:paraId="016942EE" w14:textId="77777777" w:rsidR="002F1085" w:rsidRPr="0061649B" w:rsidRDefault="002F1085" w:rsidP="00AC4B6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E395D55" w14:textId="77777777" w:rsidR="002F1085" w:rsidRPr="0061649B" w:rsidRDefault="002F1085" w:rsidP="00AC4B62">
            <w:pPr>
              <w:pStyle w:val="TAL"/>
              <w:rPr>
                <w:szCs w:val="18"/>
              </w:rPr>
            </w:pPr>
            <w:r w:rsidRPr="0061649B">
              <w:rPr>
                <w:szCs w:val="18"/>
              </w:rPr>
              <w:t>See the clause 5.10.5 of TS 32.422 [30] for additional details on the allowed values.</w:t>
            </w:r>
          </w:p>
        </w:tc>
        <w:tc>
          <w:tcPr>
            <w:tcW w:w="1984" w:type="dxa"/>
          </w:tcPr>
          <w:p w14:paraId="39BE5A8D" w14:textId="77777777" w:rsidR="002F1085" w:rsidRPr="0061649B" w:rsidRDefault="002F1085" w:rsidP="00AC4B62">
            <w:pPr>
              <w:pStyle w:val="TAL"/>
            </w:pPr>
            <w:r w:rsidRPr="0061649B">
              <w:t>type: ENUM</w:t>
            </w:r>
          </w:p>
          <w:p w14:paraId="56A49BE7" w14:textId="77777777" w:rsidR="002F1085" w:rsidRPr="0061649B" w:rsidRDefault="002F1085" w:rsidP="00AC4B62">
            <w:pPr>
              <w:pStyle w:val="TAL"/>
            </w:pPr>
            <w:r w:rsidRPr="0061649B">
              <w:t>multiplicity: 1</w:t>
            </w:r>
          </w:p>
          <w:p w14:paraId="03FDCE1B" w14:textId="77777777" w:rsidR="002F1085" w:rsidRPr="0061649B" w:rsidRDefault="002F1085" w:rsidP="00AC4B62">
            <w:pPr>
              <w:pStyle w:val="TAL"/>
            </w:pPr>
            <w:r w:rsidRPr="0061649B">
              <w:t>isOrdered: N/A</w:t>
            </w:r>
          </w:p>
          <w:p w14:paraId="3AD8857A" w14:textId="77777777" w:rsidR="002F1085" w:rsidRPr="0061649B" w:rsidRDefault="002F1085" w:rsidP="00AC4B62">
            <w:pPr>
              <w:pStyle w:val="TAL"/>
            </w:pPr>
            <w:r w:rsidRPr="0061649B">
              <w:t>isUnique: N/A</w:t>
            </w:r>
          </w:p>
          <w:p w14:paraId="1F855E7B" w14:textId="77777777" w:rsidR="002F1085" w:rsidRPr="0061649B" w:rsidRDefault="002F1085" w:rsidP="00AC4B62">
            <w:pPr>
              <w:pStyle w:val="TAL"/>
            </w:pPr>
            <w:r w:rsidRPr="0061649B">
              <w:t>defaultValue: None</w:t>
            </w:r>
          </w:p>
          <w:p w14:paraId="5A866142" w14:textId="77777777" w:rsidR="002F1085" w:rsidRPr="0061649B" w:rsidRDefault="002F1085" w:rsidP="00AC4B62">
            <w:pPr>
              <w:pStyle w:val="TAL"/>
            </w:pPr>
            <w:r w:rsidRPr="0061649B">
              <w:t>isNullable: True</w:t>
            </w:r>
          </w:p>
        </w:tc>
      </w:tr>
      <w:tr w:rsidR="002F1085" w:rsidRPr="00B26339" w14:paraId="7F0FACBD" w14:textId="77777777" w:rsidTr="00AC4B62">
        <w:trPr>
          <w:cantSplit/>
          <w:jc w:val="center"/>
        </w:trPr>
        <w:tc>
          <w:tcPr>
            <w:tcW w:w="2547" w:type="dxa"/>
          </w:tcPr>
          <w:p w14:paraId="7E450B6F" w14:textId="77777777" w:rsidR="002F1085" w:rsidRPr="00202D71" w:rsidRDefault="002F1085" w:rsidP="00AC4B62">
            <w:pPr>
              <w:pStyle w:val="TAL"/>
              <w:rPr>
                <w:rFonts w:cs="Arial"/>
                <w:szCs w:val="18"/>
              </w:rPr>
            </w:pPr>
            <w:r w:rsidRPr="00CB6AA2">
              <w:rPr>
                <w:rFonts w:cs="Arial"/>
                <w:szCs w:val="18"/>
              </w:rPr>
              <w:t>r</w:t>
            </w:r>
            <w:r w:rsidRPr="0061649B">
              <w:rPr>
                <w:rFonts w:cs="Arial"/>
                <w:szCs w:val="18"/>
              </w:rPr>
              <w:t>eportType</w:t>
            </w:r>
          </w:p>
        </w:tc>
        <w:tc>
          <w:tcPr>
            <w:tcW w:w="5245" w:type="dxa"/>
          </w:tcPr>
          <w:p w14:paraId="39D4A054" w14:textId="77777777" w:rsidR="002F1085" w:rsidRPr="0061649B" w:rsidRDefault="002F1085" w:rsidP="00AC4B62">
            <w:pPr>
              <w:pStyle w:val="TAL"/>
              <w:rPr>
                <w:szCs w:val="18"/>
              </w:rPr>
            </w:pPr>
            <w:r w:rsidRPr="0061649B">
              <w:rPr>
                <w:szCs w:val="18"/>
              </w:rPr>
              <w:t>It specifies report type for logged NR MDT as:</w:t>
            </w:r>
          </w:p>
          <w:p w14:paraId="2D178BDC" w14:textId="77777777" w:rsidR="002F1085" w:rsidRPr="0061649B" w:rsidRDefault="002F1085" w:rsidP="00AC4B62">
            <w:pPr>
              <w:pStyle w:val="TAL"/>
              <w:rPr>
                <w:szCs w:val="18"/>
              </w:rPr>
            </w:pPr>
            <w:r w:rsidRPr="0061649B">
              <w:rPr>
                <w:szCs w:val="18"/>
              </w:rPr>
              <w:t xml:space="preserve">- </w:t>
            </w:r>
            <w:r w:rsidRPr="0061649B">
              <w:rPr>
                <w:szCs w:val="18"/>
              </w:rPr>
              <w:tab/>
              <w:t>periodical.</w:t>
            </w:r>
          </w:p>
          <w:p w14:paraId="7B5D4C7D" w14:textId="77777777" w:rsidR="002F1085" w:rsidRPr="0061649B" w:rsidRDefault="002F1085" w:rsidP="00AC4B62">
            <w:pPr>
              <w:pStyle w:val="TAL"/>
              <w:rPr>
                <w:szCs w:val="18"/>
              </w:rPr>
            </w:pPr>
            <w:r w:rsidRPr="0061649B">
              <w:rPr>
                <w:szCs w:val="18"/>
              </w:rPr>
              <w:t>-</w:t>
            </w:r>
            <w:r w:rsidRPr="0061649B">
              <w:rPr>
                <w:szCs w:val="18"/>
              </w:rPr>
              <w:tab/>
              <w:t>event triggered.</w:t>
            </w:r>
          </w:p>
          <w:p w14:paraId="454C41E2" w14:textId="77777777" w:rsidR="002F1085" w:rsidRPr="0061649B" w:rsidRDefault="002F1085" w:rsidP="00AC4B62">
            <w:pPr>
              <w:pStyle w:val="TAL"/>
              <w:rPr>
                <w:szCs w:val="18"/>
              </w:rPr>
            </w:pPr>
            <w:r w:rsidRPr="0061649B">
              <w:rPr>
                <w:szCs w:val="18"/>
              </w:rPr>
              <w:t>See the clause 5.10.27 of TS 32.422 [30] for additional details on the allowed values.</w:t>
            </w:r>
          </w:p>
        </w:tc>
        <w:tc>
          <w:tcPr>
            <w:tcW w:w="1984" w:type="dxa"/>
          </w:tcPr>
          <w:p w14:paraId="1988594A" w14:textId="77777777" w:rsidR="002F1085" w:rsidRPr="0061649B" w:rsidRDefault="002F1085" w:rsidP="00AC4B62">
            <w:pPr>
              <w:pStyle w:val="TAL"/>
            </w:pPr>
            <w:r w:rsidRPr="0061649B">
              <w:t>type: ENUM</w:t>
            </w:r>
          </w:p>
          <w:p w14:paraId="1ED62BB9" w14:textId="77777777" w:rsidR="002F1085" w:rsidRPr="0061649B" w:rsidRDefault="002F1085" w:rsidP="00AC4B62">
            <w:pPr>
              <w:pStyle w:val="TAL"/>
            </w:pPr>
            <w:r w:rsidRPr="0061649B">
              <w:t>multiplicity: 1</w:t>
            </w:r>
          </w:p>
          <w:p w14:paraId="195828C2" w14:textId="77777777" w:rsidR="002F1085" w:rsidRPr="0061649B" w:rsidRDefault="002F1085" w:rsidP="00AC4B62">
            <w:pPr>
              <w:pStyle w:val="TAL"/>
            </w:pPr>
            <w:r w:rsidRPr="0061649B">
              <w:t>isOrdered: N/A</w:t>
            </w:r>
          </w:p>
          <w:p w14:paraId="66205811" w14:textId="77777777" w:rsidR="002F1085" w:rsidRPr="0061649B" w:rsidRDefault="002F1085" w:rsidP="00AC4B62">
            <w:pPr>
              <w:pStyle w:val="TAL"/>
            </w:pPr>
            <w:r w:rsidRPr="0061649B">
              <w:t>isUnique: N/A</w:t>
            </w:r>
          </w:p>
          <w:p w14:paraId="01DF69DC" w14:textId="77777777" w:rsidR="002F1085" w:rsidRPr="0061649B" w:rsidRDefault="002F1085" w:rsidP="00AC4B62">
            <w:pPr>
              <w:pStyle w:val="TAL"/>
            </w:pPr>
            <w:r w:rsidRPr="0061649B">
              <w:t>defaultValue: None</w:t>
            </w:r>
          </w:p>
          <w:p w14:paraId="72ECBCB0" w14:textId="77777777" w:rsidR="002F1085" w:rsidRPr="0061649B" w:rsidRDefault="002F1085" w:rsidP="00AC4B62">
            <w:pPr>
              <w:pStyle w:val="TAL"/>
            </w:pPr>
            <w:r w:rsidRPr="0061649B">
              <w:t>isNullable: True</w:t>
            </w:r>
          </w:p>
        </w:tc>
      </w:tr>
      <w:tr w:rsidR="002F1085" w:rsidRPr="00B26339" w14:paraId="18111C50" w14:textId="77777777" w:rsidTr="00AC4B62">
        <w:trPr>
          <w:cantSplit/>
          <w:jc w:val="center"/>
        </w:trPr>
        <w:tc>
          <w:tcPr>
            <w:tcW w:w="2547" w:type="dxa"/>
          </w:tcPr>
          <w:p w14:paraId="1762C8B9" w14:textId="77777777" w:rsidR="002F1085" w:rsidRPr="00202D71" w:rsidRDefault="002F1085" w:rsidP="00AC4B62">
            <w:pPr>
              <w:pStyle w:val="TAL"/>
              <w:rPr>
                <w:rFonts w:cs="Arial"/>
                <w:szCs w:val="18"/>
              </w:rPr>
            </w:pPr>
            <w:r w:rsidRPr="00CB6AA2">
              <w:rPr>
                <w:rFonts w:cs="Arial"/>
                <w:szCs w:val="18"/>
              </w:rPr>
              <w:t>s</w:t>
            </w:r>
            <w:r w:rsidRPr="0061649B">
              <w:rPr>
                <w:rFonts w:cs="Arial"/>
                <w:szCs w:val="18"/>
              </w:rPr>
              <w:t>ensorInformation</w:t>
            </w:r>
          </w:p>
        </w:tc>
        <w:tc>
          <w:tcPr>
            <w:tcW w:w="5245" w:type="dxa"/>
          </w:tcPr>
          <w:p w14:paraId="43BB10A3" w14:textId="77777777" w:rsidR="002F1085" w:rsidRPr="0061649B" w:rsidRDefault="002F1085" w:rsidP="00AC4B6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A7A163A" w14:textId="77777777" w:rsidR="002F1085" w:rsidRPr="0061649B" w:rsidRDefault="002F1085" w:rsidP="00AC4B62">
            <w:pPr>
              <w:pStyle w:val="TAL"/>
              <w:rPr>
                <w:szCs w:val="18"/>
              </w:rPr>
            </w:pPr>
            <w:r w:rsidRPr="0061649B">
              <w:rPr>
                <w:szCs w:val="18"/>
              </w:rPr>
              <w:t>-</w:t>
            </w:r>
            <w:r w:rsidRPr="0061649B">
              <w:rPr>
                <w:szCs w:val="18"/>
              </w:rPr>
              <w:tab/>
              <w:t>Barometric pressure.</w:t>
            </w:r>
          </w:p>
          <w:p w14:paraId="38B3A72E" w14:textId="77777777" w:rsidR="002F1085" w:rsidRPr="0061649B" w:rsidRDefault="002F1085" w:rsidP="00AC4B62">
            <w:pPr>
              <w:pStyle w:val="TAL"/>
              <w:rPr>
                <w:szCs w:val="18"/>
              </w:rPr>
            </w:pPr>
            <w:r w:rsidRPr="0061649B">
              <w:rPr>
                <w:szCs w:val="18"/>
              </w:rPr>
              <w:t>-</w:t>
            </w:r>
            <w:r w:rsidRPr="0061649B">
              <w:rPr>
                <w:szCs w:val="18"/>
              </w:rPr>
              <w:tab/>
              <w:t>UE speed.</w:t>
            </w:r>
          </w:p>
          <w:p w14:paraId="5F217024" w14:textId="77777777" w:rsidR="002F1085" w:rsidRPr="0061649B" w:rsidRDefault="002F1085" w:rsidP="00AC4B62">
            <w:pPr>
              <w:pStyle w:val="TAL"/>
              <w:rPr>
                <w:szCs w:val="18"/>
              </w:rPr>
            </w:pPr>
            <w:r w:rsidRPr="0061649B">
              <w:rPr>
                <w:szCs w:val="18"/>
              </w:rPr>
              <w:t>-</w:t>
            </w:r>
            <w:r w:rsidRPr="0061649B">
              <w:rPr>
                <w:szCs w:val="18"/>
              </w:rPr>
              <w:tab/>
              <w:t>UE orientation.</w:t>
            </w:r>
          </w:p>
          <w:p w14:paraId="20D80C84" w14:textId="77777777" w:rsidR="002F1085" w:rsidRPr="0061649B" w:rsidRDefault="002F1085" w:rsidP="00AC4B62">
            <w:pPr>
              <w:pStyle w:val="TAL"/>
              <w:rPr>
                <w:szCs w:val="18"/>
              </w:rPr>
            </w:pPr>
            <w:r w:rsidRPr="0061649B">
              <w:rPr>
                <w:szCs w:val="18"/>
              </w:rPr>
              <w:t>See the clause 5.10.29 of 3GPP TS 32.422 [30] for additional details on the allowed values.</w:t>
            </w:r>
          </w:p>
        </w:tc>
        <w:tc>
          <w:tcPr>
            <w:tcW w:w="1984" w:type="dxa"/>
          </w:tcPr>
          <w:p w14:paraId="1B64EBF6" w14:textId="77777777" w:rsidR="002F1085" w:rsidRPr="0061649B" w:rsidRDefault="002F1085" w:rsidP="00AC4B62">
            <w:pPr>
              <w:pStyle w:val="TAL"/>
            </w:pPr>
            <w:r w:rsidRPr="0061649B">
              <w:t>type: ENUM</w:t>
            </w:r>
          </w:p>
          <w:p w14:paraId="09BD0533" w14:textId="77777777" w:rsidR="002F1085" w:rsidRPr="0061649B" w:rsidRDefault="002F1085" w:rsidP="00AC4B62">
            <w:pPr>
              <w:pStyle w:val="TAL"/>
            </w:pPr>
            <w:r w:rsidRPr="0061649B">
              <w:t>multiplicity: 1..*</w:t>
            </w:r>
          </w:p>
          <w:p w14:paraId="337D3E49" w14:textId="77777777" w:rsidR="002F1085" w:rsidRPr="0061649B" w:rsidRDefault="002F1085" w:rsidP="00AC4B62">
            <w:pPr>
              <w:pStyle w:val="TAL"/>
            </w:pPr>
            <w:r w:rsidRPr="0061649B">
              <w:t>isOrdered: False</w:t>
            </w:r>
          </w:p>
          <w:p w14:paraId="66CB384E" w14:textId="77777777" w:rsidR="002F1085" w:rsidRPr="0061649B" w:rsidRDefault="002F1085" w:rsidP="00AC4B62">
            <w:pPr>
              <w:pStyle w:val="TAL"/>
            </w:pPr>
            <w:r w:rsidRPr="0061649B">
              <w:t>isUnique: True</w:t>
            </w:r>
          </w:p>
          <w:p w14:paraId="1D3BF49C" w14:textId="77777777" w:rsidR="002F1085" w:rsidRPr="0061649B" w:rsidRDefault="002F1085" w:rsidP="00AC4B62">
            <w:pPr>
              <w:pStyle w:val="TAL"/>
            </w:pPr>
            <w:r w:rsidRPr="0061649B">
              <w:t>defaultValue: None</w:t>
            </w:r>
          </w:p>
          <w:p w14:paraId="2023CA35" w14:textId="77777777" w:rsidR="002F1085" w:rsidRPr="0061649B" w:rsidRDefault="002F1085" w:rsidP="00AC4B62">
            <w:pPr>
              <w:pStyle w:val="TAL"/>
            </w:pPr>
            <w:r w:rsidRPr="0061649B">
              <w:t>isNullable: True</w:t>
            </w:r>
          </w:p>
        </w:tc>
      </w:tr>
      <w:tr w:rsidR="002F1085" w:rsidRPr="00B26339" w14:paraId="2ACEB04E" w14:textId="77777777" w:rsidTr="00AC4B62">
        <w:trPr>
          <w:cantSplit/>
          <w:jc w:val="center"/>
        </w:trPr>
        <w:tc>
          <w:tcPr>
            <w:tcW w:w="2547" w:type="dxa"/>
          </w:tcPr>
          <w:p w14:paraId="6377E05C" w14:textId="77777777" w:rsidR="002F1085" w:rsidRPr="00202D71" w:rsidRDefault="002F1085" w:rsidP="00AC4B62">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08E70536" w14:textId="77777777" w:rsidR="002F1085" w:rsidRPr="0061649B" w:rsidRDefault="002F1085" w:rsidP="00AC4B62">
            <w:pPr>
              <w:pStyle w:val="TAL"/>
              <w:rPr>
                <w:szCs w:val="18"/>
              </w:rPr>
            </w:pPr>
            <w:r w:rsidRPr="0061649B">
              <w:rPr>
                <w:szCs w:val="18"/>
              </w:rPr>
              <w:t>It specifies the TCE Id which is sent to the UE in Logged MDT.</w:t>
            </w:r>
          </w:p>
          <w:p w14:paraId="21BFAFA7" w14:textId="77777777" w:rsidR="002F1085" w:rsidRPr="0061649B" w:rsidRDefault="002F1085" w:rsidP="00AC4B62">
            <w:pPr>
              <w:pStyle w:val="TAL"/>
              <w:rPr>
                <w:szCs w:val="18"/>
              </w:rPr>
            </w:pPr>
            <w:r w:rsidRPr="0061649B">
              <w:rPr>
                <w:szCs w:val="18"/>
              </w:rPr>
              <w:t>See the clause 5.10.11 of 3GPP TS 32.422 [30] for additional details on the allowed values.</w:t>
            </w:r>
          </w:p>
        </w:tc>
        <w:tc>
          <w:tcPr>
            <w:tcW w:w="1984" w:type="dxa"/>
          </w:tcPr>
          <w:p w14:paraId="51C254A3" w14:textId="77777777" w:rsidR="002F1085" w:rsidRPr="0061649B" w:rsidRDefault="002F1085" w:rsidP="00AC4B62">
            <w:pPr>
              <w:pStyle w:val="TAL"/>
            </w:pPr>
            <w:r w:rsidRPr="0061649B">
              <w:t>type: Integer</w:t>
            </w:r>
          </w:p>
          <w:p w14:paraId="2735C92F" w14:textId="77777777" w:rsidR="002F1085" w:rsidRPr="0061649B" w:rsidRDefault="002F1085" w:rsidP="00AC4B62">
            <w:pPr>
              <w:pStyle w:val="TAL"/>
            </w:pPr>
            <w:r w:rsidRPr="0061649B">
              <w:t>multiplicity: 1</w:t>
            </w:r>
          </w:p>
          <w:p w14:paraId="5573CCFD" w14:textId="77777777" w:rsidR="002F1085" w:rsidRPr="0061649B" w:rsidRDefault="002F1085" w:rsidP="00AC4B62">
            <w:pPr>
              <w:pStyle w:val="TAL"/>
            </w:pPr>
            <w:r w:rsidRPr="0061649B">
              <w:t>isOrdered: N/A</w:t>
            </w:r>
          </w:p>
          <w:p w14:paraId="568BF999" w14:textId="77777777" w:rsidR="002F1085" w:rsidRPr="0061649B" w:rsidRDefault="002F1085" w:rsidP="00AC4B62">
            <w:pPr>
              <w:pStyle w:val="TAL"/>
            </w:pPr>
            <w:r w:rsidRPr="0061649B">
              <w:t>isUnique: N/A</w:t>
            </w:r>
          </w:p>
          <w:p w14:paraId="52F34DCE" w14:textId="77777777" w:rsidR="002F1085" w:rsidRPr="0061649B" w:rsidRDefault="002F1085" w:rsidP="00AC4B62">
            <w:pPr>
              <w:pStyle w:val="TAL"/>
            </w:pPr>
            <w:r w:rsidRPr="0061649B">
              <w:t>defaultValue: None</w:t>
            </w:r>
          </w:p>
          <w:p w14:paraId="5AFCAEE7" w14:textId="77777777" w:rsidR="002F1085" w:rsidRPr="0061649B" w:rsidRDefault="002F1085" w:rsidP="00AC4B62">
            <w:pPr>
              <w:pStyle w:val="TAL"/>
            </w:pPr>
            <w:r w:rsidRPr="0061649B">
              <w:t>isNullable: True</w:t>
            </w:r>
          </w:p>
        </w:tc>
      </w:tr>
      <w:tr w:rsidR="002F1085" w:rsidRPr="00B26339" w14:paraId="6E5AE890" w14:textId="77777777" w:rsidTr="00AC4B62">
        <w:trPr>
          <w:cantSplit/>
          <w:jc w:val="center"/>
        </w:trPr>
        <w:tc>
          <w:tcPr>
            <w:tcW w:w="2547" w:type="dxa"/>
          </w:tcPr>
          <w:p w14:paraId="564E78C0" w14:textId="77777777" w:rsidR="002F1085" w:rsidRPr="00202D71" w:rsidRDefault="002F1085" w:rsidP="00AC4B62">
            <w:pPr>
              <w:pStyle w:val="TAL"/>
              <w:rPr>
                <w:rFonts w:cs="Arial"/>
                <w:szCs w:val="18"/>
              </w:rPr>
            </w:pPr>
            <w:r w:rsidRPr="0061649B">
              <w:rPr>
                <w:rFonts w:cs="Arial"/>
                <w:szCs w:val="18"/>
              </w:rPr>
              <w:t>mcc</w:t>
            </w:r>
          </w:p>
        </w:tc>
        <w:tc>
          <w:tcPr>
            <w:tcW w:w="5245" w:type="dxa"/>
          </w:tcPr>
          <w:p w14:paraId="1B7B447B" w14:textId="77777777" w:rsidR="002F1085" w:rsidRPr="0061649B" w:rsidRDefault="002F1085" w:rsidP="00AC4B62">
            <w:pPr>
              <w:pStyle w:val="TAL"/>
              <w:rPr>
                <w:rFonts w:cs="Arial"/>
                <w:szCs w:val="18"/>
              </w:rPr>
            </w:pPr>
            <w:r w:rsidRPr="0061649B">
              <w:rPr>
                <w:rFonts w:cs="Arial"/>
                <w:szCs w:val="18"/>
              </w:rPr>
              <w:t>Mobile Country Code</w:t>
            </w:r>
          </w:p>
          <w:p w14:paraId="62FED748" w14:textId="77777777" w:rsidR="002F1085" w:rsidRPr="0061649B" w:rsidRDefault="002F1085" w:rsidP="00AC4B62">
            <w:pPr>
              <w:pStyle w:val="TAL"/>
              <w:rPr>
                <w:rFonts w:cs="Arial"/>
                <w:szCs w:val="18"/>
              </w:rPr>
            </w:pPr>
          </w:p>
          <w:p w14:paraId="6595D2A0" w14:textId="77777777" w:rsidR="002F1085" w:rsidRPr="0061649B" w:rsidRDefault="002F1085" w:rsidP="00AC4B62">
            <w:pPr>
              <w:pStyle w:val="TAL"/>
              <w:rPr>
                <w:rFonts w:cs="Arial"/>
                <w:szCs w:val="18"/>
              </w:rPr>
            </w:pPr>
            <w:r w:rsidRPr="0061649B">
              <w:rPr>
                <w:rFonts w:cs="Arial"/>
                <w:szCs w:val="18"/>
              </w:rPr>
              <w:t>allowedValues: As defined by the data type</w:t>
            </w:r>
          </w:p>
          <w:p w14:paraId="3FBE2C6D" w14:textId="77777777" w:rsidR="002F1085" w:rsidRPr="0061649B" w:rsidRDefault="002F1085" w:rsidP="00AC4B62">
            <w:pPr>
              <w:pStyle w:val="TAL"/>
              <w:rPr>
                <w:szCs w:val="18"/>
              </w:rPr>
            </w:pPr>
          </w:p>
        </w:tc>
        <w:tc>
          <w:tcPr>
            <w:tcW w:w="1984" w:type="dxa"/>
          </w:tcPr>
          <w:p w14:paraId="7DBB2570" w14:textId="77777777" w:rsidR="002F1085" w:rsidRPr="0061649B" w:rsidRDefault="002F1085" w:rsidP="00AC4B62">
            <w:pPr>
              <w:pStyle w:val="TAL"/>
            </w:pPr>
            <w:r w:rsidRPr="0061649B">
              <w:t>type: Mcc</w:t>
            </w:r>
          </w:p>
          <w:p w14:paraId="0F9843B5" w14:textId="77777777" w:rsidR="002F1085" w:rsidRPr="0061649B" w:rsidRDefault="002F1085" w:rsidP="00AC4B62">
            <w:pPr>
              <w:pStyle w:val="TAL"/>
            </w:pPr>
            <w:r w:rsidRPr="0061649B">
              <w:t>multiplicity: 1</w:t>
            </w:r>
          </w:p>
          <w:p w14:paraId="5F6A40B5" w14:textId="77777777" w:rsidR="002F1085" w:rsidRPr="0061649B" w:rsidRDefault="002F1085" w:rsidP="00AC4B62">
            <w:pPr>
              <w:pStyle w:val="TAL"/>
            </w:pPr>
            <w:r w:rsidRPr="0061649B">
              <w:t>isOrdered: N/A</w:t>
            </w:r>
          </w:p>
          <w:p w14:paraId="0A414450" w14:textId="77777777" w:rsidR="002F1085" w:rsidRPr="0061649B" w:rsidRDefault="002F1085" w:rsidP="00AC4B62">
            <w:pPr>
              <w:pStyle w:val="TAL"/>
            </w:pPr>
            <w:r w:rsidRPr="0061649B">
              <w:t>isUnique: N/A</w:t>
            </w:r>
          </w:p>
          <w:p w14:paraId="04E65B67" w14:textId="77777777" w:rsidR="002F1085" w:rsidRPr="0061649B" w:rsidRDefault="002F1085" w:rsidP="00AC4B62">
            <w:pPr>
              <w:pStyle w:val="TAL"/>
            </w:pPr>
            <w:r w:rsidRPr="0061649B">
              <w:t>defaultValue: None</w:t>
            </w:r>
          </w:p>
          <w:p w14:paraId="144D2396" w14:textId="77777777" w:rsidR="002F1085" w:rsidRPr="0061649B" w:rsidRDefault="002F1085" w:rsidP="00AC4B62">
            <w:pPr>
              <w:pStyle w:val="TAL"/>
            </w:pPr>
            <w:r w:rsidRPr="0061649B">
              <w:t>isNullable: False</w:t>
            </w:r>
          </w:p>
        </w:tc>
      </w:tr>
      <w:tr w:rsidR="002F1085" w:rsidRPr="00B26339" w14:paraId="4FF45194" w14:textId="77777777" w:rsidTr="00AC4B62">
        <w:trPr>
          <w:cantSplit/>
          <w:jc w:val="center"/>
        </w:trPr>
        <w:tc>
          <w:tcPr>
            <w:tcW w:w="2547" w:type="dxa"/>
          </w:tcPr>
          <w:p w14:paraId="3098C98F" w14:textId="77777777" w:rsidR="002F1085" w:rsidRPr="0061649B" w:rsidRDefault="002F1085" w:rsidP="00AC4B62">
            <w:pPr>
              <w:pStyle w:val="TAL"/>
              <w:rPr>
                <w:rFonts w:cs="Arial"/>
                <w:szCs w:val="18"/>
              </w:rPr>
            </w:pPr>
            <w:r w:rsidRPr="0061649B">
              <w:rPr>
                <w:rFonts w:cs="Arial"/>
                <w:szCs w:val="18"/>
              </w:rPr>
              <w:t>m</w:t>
            </w:r>
            <w:r w:rsidRPr="00202D71">
              <w:rPr>
                <w:rFonts w:cs="Arial"/>
                <w:szCs w:val="18"/>
              </w:rPr>
              <w:t>nc</w:t>
            </w:r>
          </w:p>
        </w:tc>
        <w:tc>
          <w:tcPr>
            <w:tcW w:w="5245" w:type="dxa"/>
          </w:tcPr>
          <w:p w14:paraId="7079467E" w14:textId="77777777" w:rsidR="002F1085" w:rsidRPr="0061649B" w:rsidRDefault="002F1085" w:rsidP="00AC4B62">
            <w:pPr>
              <w:pStyle w:val="TAL"/>
              <w:rPr>
                <w:rFonts w:cs="Arial"/>
                <w:szCs w:val="18"/>
              </w:rPr>
            </w:pPr>
            <w:r w:rsidRPr="0061649B">
              <w:rPr>
                <w:rFonts w:cs="Arial"/>
                <w:szCs w:val="18"/>
              </w:rPr>
              <w:t>Mobile Network</w:t>
            </w:r>
          </w:p>
          <w:p w14:paraId="77923DEA" w14:textId="77777777" w:rsidR="002F1085" w:rsidRPr="0061649B" w:rsidRDefault="002F1085" w:rsidP="00AC4B62">
            <w:pPr>
              <w:pStyle w:val="TAL"/>
              <w:rPr>
                <w:rFonts w:cs="Arial"/>
                <w:szCs w:val="18"/>
              </w:rPr>
            </w:pPr>
          </w:p>
          <w:p w14:paraId="405E3ACF" w14:textId="77777777" w:rsidR="002F1085" w:rsidRPr="0061649B" w:rsidRDefault="002F1085" w:rsidP="00AC4B62">
            <w:pPr>
              <w:pStyle w:val="TAL"/>
              <w:rPr>
                <w:rFonts w:cs="Arial"/>
                <w:szCs w:val="18"/>
              </w:rPr>
            </w:pPr>
            <w:r w:rsidRPr="0061649B">
              <w:rPr>
                <w:rFonts w:cs="Arial"/>
                <w:szCs w:val="18"/>
              </w:rPr>
              <w:t>allowedValues: As defined by the data type</w:t>
            </w:r>
          </w:p>
          <w:p w14:paraId="7A02FA53" w14:textId="77777777" w:rsidR="002F1085" w:rsidRPr="0061649B" w:rsidRDefault="002F1085" w:rsidP="00AC4B62">
            <w:pPr>
              <w:pStyle w:val="TAL"/>
              <w:rPr>
                <w:szCs w:val="18"/>
              </w:rPr>
            </w:pPr>
          </w:p>
        </w:tc>
        <w:tc>
          <w:tcPr>
            <w:tcW w:w="1984" w:type="dxa"/>
          </w:tcPr>
          <w:p w14:paraId="5F4A4E44" w14:textId="77777777" w:rsidR="002F1085" w:rsidRPr="0061649B" w:rsidRDefault="002F1085" w:rsidP="00AC4B62">
            <w:pPr>
              <w:pStyle w:val="TAL"/>
            </w:pPr>
            <w:r w:rsidRPr="0061649B">
              <w:t>type: Mnc</w:t>
            </w:r>
          </w:p>
          <w:p w14:paraId="40A97A51" w14:textId="77777777" w:rsidR="002F1085" w:rsidRPr="0061649B" w:rsidRDefault="002F1085" w:rsidP="00AC4B62">
            <w:pPr>
              <w:pStyle w:val="TAL"/>
            </w:pPr>
            <w:r w:rsidRPr="0061649B">
              <w:t>multiplicity: 1</w:t>
            </w:r>
          </w:p>
          <w:p w14:paraId="40C659AE" w14:textId="77777777" w:rsidR="002F1085" w:rsidRPr="0061649B" w:rsidRDefault="002F1085" w:rsidP="00AC4B62">
            <w:pPr>
              <w:pStyle w:val="TAL"/>
            </w:pPr>
            <w:r w:rsidRPr="0061649B">
              <w:t>isOrdered: N/A</w:t>
            </w:r>
          </w:p>
          <w:p w14:paraId="146B4367" w14:textId="77777777" w:rsidR="002F1085" w:rsidRPr="0061649B" w:rsidRDefault="002F1085" w:rsidP="00AC4B62">
            <w:pPr>
              <w:pStyle w:val="TAL"/>
            </w:pPr>
            <w:r w:rsidRPr="0061649B">
              <w:t>isUnique: N/A</w:t>
            </w:r>
          </w:p>
          <w:p w14:paraId="72057C10" w14:textId="77777777" w:rsidR="002F1085" w:rsidRPr="0061649B" w:rsidRDefault="002F1085" w:rsidP="00AC4B62">
            <w:pPr>
              <w:pStyle w:val="TAL"/>
            </w:pPr>
            <w:r w:rsidRPr="0061649B">
              <w:t>defaultValue: None</w:t>
            </w:r>
          </w:p>
          <w:p w14:paraId="5775741D" w14:textId="77777777" w:rsidR="002F1085" w:rsidRPr="0061649B" w:rsidRDefault="002F1085" w:rsidP="00AC4B62">
            <w:pPr>
              <w:pStyle w:val="TAL"/>
            </w:pPr>
            <w:r w:rsidRPr="0061649B">
              <w:t>isNullable: False</w:t>
            </w:r>
          </w:p>
        </w:tc>
      </w:tr>
      <w:tr w:rsidR="002F1085" w:rsidRPr="00B26339" w14:paraId="1A8700B9" w14:textId="77777777" w:rsidTr="00AC4B62">
        <w:trPr>
          <w:cantSplit/>
          <w:jc w:val="center"/>
        </w:trPr>
        <w:tc>
          <w:tcPr>
            <w:tcW w:w="2547" w:type="dxa"/>
          </w:tcPr>
          <w:p w14:paraId="6AEA7AD2" w14:textId="77777777" w:rsidR="002F1085" w:rsidRPr="00202D71" w:rsidRDefault="002F1085" w:rsidP="00AC4B62">
            <w:pPr>
              <w:pStyle w:val="TAL"/>
              <w:rPr>
                <w:rFonts w:cs="Arial"/>
                <w:szCs w:val="18"/>
              </w:rPr>
            </w:pPr>
            <w:r w:rsidRPr="0061649B">
              <w:rPr>
                <w:rFonts w:cs="Arial"/>
                <w:szCs w:val="18"/>
              </w:rPr>
              <w:t>traceId</w:t>
            </w:r>
          </w:p>
        </w:tc>
        <w:tc>
          <w:tcPr>
            <w:tcW w:w="5245" w:type="dxa"/>
          </w:tcPr>
          <w:p w14:paraId="4076C53F" w14:textId="77777777" w:rsidR="002F1085" w:rsidRPr="0061649B" w:rsidRDefault="002F1085" w:rsidP="00AC4B62">
            <w:pPr>
              <w:pStyle w:val="TAL"/>
            </w:pPr>
            <w:r w:rsidRPr="0061649B">
              <w:t>An identifier, which identifies the Trace (together with MCC and MNC)</w:t>
            </w:r>
            <w:r w:rsidRPr="0061649B">
              <w:rPr>
                <w:rFonts w:cs="Arial"/>
                <w:szCs w:val="18"/>
              </w:rPr>
              <w:t>. This is a 3 byte Octet String.</w:t>
            </w:r>
          </w:p>
          <w:p w14:paraId="2779DE93" w14:textId="77777777" w:rsidR="002F1085" w:rsidRPr="0061649B" w:rsidRDefault="002F1085" w:rsidP="00AC4B62">
            <w:pPr>
              <w:pStyle w:val="TAL"/>
              <w:rPr>
                <w:rFonts w:cs="Arial"/>
                <w:szCs w:val="18"/>
              </w:rPr>
            </w:pPr>
          </w:p>
          <w:p w14:paraId="095C7B55" w14:textId="77777777" w:rsidR="002F1085" w:rsidRPr="0061649B" w:rsidRDefault="002F1085" w:rsidP="00AC4B62">
            <w:pPr>
              <w:pStyle w:val="TAL"/>
              <w:rPr>
                <w:szCs w:val="18"/>
              </w:rPr>
            </w:pPr>
            <w:r w:rsidRPr="0061649B">
              <w:t>See the clause 5.6 of 3GPP TS 32.422 [30] for additional details on the allowed values.</w:t>
            </w:r>
          </w:p>
        </w:tc>
        <w:tc>
          <w:tcPr>
            <w:tcW w:w="1984" w:type="dxa"/>
          </w:tcPr>
          <w:p w14:paraId="3BF41BC2" w14:textId="77777777" w:rsidR="002F1085" w:rsidRPr="0061649B" w:rsidRDefault="002F1085" w:rsidP="00AC4B62">
            <w:pPr>
              <w:pStyle w:val="TAL"/>
            </w:pPr>
            <w:r w:rsidRPr="0061649B">
              <w:t>type: String</w:t>
            </w:r>
          </w:p>
          <w:p w14:paraId="1ED9BDF1" w14:textId="77777777" w:rsidR="002F1085" w:rsidRPr="0061649B" w:rsidRDefault="002F1085" w:rsidP="00AC4B62">
            <w:pPr>
              <w:pStyle w:val="TAL"/>
            </w:pPr>
            <w:r w:rsidRPr="0061649B">
              <w:t>multiplicity: 1</w:t>
            </w:r>
          </w:p>
          <w:p w14:paraId="22587F93" w14:textId="77777777" w:rsidR="002F1085" w:rsidRPr="0061649B" w:rsidRDefault="002F1085" w:rsidP="00AC4B62">
            <w:pPr>
              <w:pStyle w:val="TAL"/>
            </w:pPr>
            <w:r w:rsidRPr="0061649B">
              <w:t>isOrdered: N/A</w:t>
            </w:r>
          </w:p>
          <w:p w14:paraId="3822E6A5" w14:textId="77777777" w:rsidR="002F1085" w:rsidRPr="0061649B" w:rsidRDefault="002F1085" w:rsidP="00AC4B62">
            <w:pPr>
              <w:pStyle w:val="TAL"/>
            </w:pPr>
            <w:r w:rsidRPr="0061649B">
              <w:t>isUnique: N/A</w:t>
            </w:r>
          </w:p>
          <w:p w14:paraId="2DF72348" w14:textId="77777777" w:rsidR="002F1085" w:rsidRPr="0061649B" w:rsidRDefault="002F1085" w:rsidP="00AC4B62">
            <w:pPr>
              <w:pStyle w:val="TAL"/>
            </w:pPr>
            <w:r w:rsidRPr="0061649B">
              <w:t>defaultValue: None</w:t>
            </w:r>
          </w:p>
          <w:p w14:paraId="7D1144BD" w14:textId="77777777" w:rsidR="002F1085" w:rsidRPr="0061649B" w:rsidRDefault="002F1085" w:rsidP="00AC4B62">
            <w:pPr>
              <w:pStyle w:val="TAL"/>
            </w:pPr>
            <w:r w:rsidRPr="0061649B">
              <w:t>isNullable: False</w:t>
            </w:r>
          </w:p>
        </w:tc>
      </w:tr>
      <w:tr w:rsidR="002F1085" w:rsidRPr="00B26339" w14:paraId="172E6CB0" w14:textId="77777777" w:rsidTr="00AC4B62">
        <w:trPr>
          <w:cantSplit/>
          <w:jc w:val="center"/>
        </w:trPr>
        <w:tc>
          <w:tcPr>
            <w:tcW w:w="2547" w:type="dxa"/>
          </w:tcPr>
          <w:p w14:paraId="483368A3" w14:textId="77777777" w:rsidR="002F1085" w:rsidRPr="00202D71" w:rsidRDefault="002F1085" w:rsidP="00AC4B62">
            <w:pPr>
              <w:pStyle w:val="TAL"/>
              <w:rPr>
                <w:rFonts w:cs="Arial"/>
                <w:szCs w:val="18"/>
              </w:rPr>
            </w:pPr>
            <w:r w:rsidRPr="0061649B">
              <w:rPr>
                <w:rFonts w:cs="Arial"/>
                <w:szCs w:val="18"/>
              </w:rPr>
              <w:t>freqInfo</w:t>
            </w:r>
          </w:p>
        </w:tc>
        <w:tc>
          <w:tcPr>
            <w:tcW w:w="5245" w:type="dxa"/>
          </w:tcPr>
          <w:p w14:paraId="77420E3A" w14:textId="77777777" w:rsidR="002F1085" w:rsidRPr="0061649B" w:rsidRDefault="002F1085" w:rsidP="00AC4B62">
            <w:pPr>
              <w:pStyle w:val="TAL"/>
              <w:rPr>
                <w:szCs w:val="18"/>
              </w:rPr>
            </w:pPr>
            <w:r w:rsidRPr="0061649B">
              <w:rPr>
                <w:rFonts w:cs="Arial"/>
                <w:szCs w:val="18"/>
              </w:rPr>
              <w:t>It specifies the carrier frequency and bands used in a cell.</w:t>
            </w:r>
          </w:p>
        </w:tc>
        <w:tc>
          <w:tcPr>
            <w:tcW w:w="1984" w:type="dxa"/>
          </w:tcPr>
          <w:p w14:paraId="3C28BF2E" w14:textId="77777777" w:rsidR="002F1085" w:rsidRPr="0061649B" w:rsidRDefault="002F1085" w:rsidP="00AC4B62">
            <w:pPr>
              <w:pStyle w:val="TAL"/>
            </w:pPr>
            <w:r w:rsidRPr="0061649B">
              <w:t>type: FreqInfo</w:t>
            </w:r>
          </w:p>
          <w:p w14:paraId="023B2826" w14:textId="77777777" w:rsidR="002F1085" w:rsidRPr="0061649B" w:rsidRDefault="002F1085" w:rsidP="00AC4B62">
            <w:pPr>
              <w:pStyle w:val="TAL"/>
            </w:pPr>
            <w:r w:rsidRPr="0061649B">
              <w:t>multiplicity: 1</w:t>
            </w:r>
          </w:p>
          <w:p w14:paraId="327FE484" w14:textId="77777777" w:rsidR="002F1085" w:rsidRPr="0061649B" w:rsidRDefault="002F1085" w:rsidP="00AC4B62">
            <w:pPr>
              <w:pStyle w:val="TAL"/>
            </w:pPr>
            <w:r w:rsidRPr="0061649B">
              <w:t>isOrdered: N/A</w:t>
            </w:r>
          </w:p>
          <w:p w14:paraId="6F6E63F6" w14:textId="77777777" w:rsidR="002F1085" w:rsidRPr="0061649B" w:rsidRDefault="002F1085" w:rsidP="00AC4B62">
            <w:pPr>
              <w:pStyle w:val="TAL"/>
            </w:pPr>
            <w:r w:rsidRPr="0061649B">
              <w:t>isUnique: N/A</w:t>
            </w:r>
          </w:p>
          <w:p w14:paraId="78FDB433" w14:textId="77777777" w:rsidR="002F1085" w:rsidRPr="0061649B" w:rsidRDefault="002F1085" w:rsidP="00AC4B62">
            <w:pPr>
              <w:pStyle w:val="TAL"/>
            </w:pPr>
            <w:r w:rsidRPr="0061649B">
              <w:t>defaultValue: None</w:t>
            </w:r>
          </w:p>
          <w:p w14:paraId="37F6EEA8" w14:textId="77777777" w:rsidR="002F1085" w:rsidRPr="0061649B" w:rsidRDefault="002F1085" w:rsidP="00AC4B62">
            <w:pPr>
              <w:pStyle w:val="TAL"/>
            </w:pPr>
            <w:r w:rsidRPr="0061649B">
              <w:t>isNullable: False</w:t>
            </w:r>
          </w:p>
        </w:tc>
      </w:tr>
      <w:tr w:rsidR="002F1085" w:rsidRPr="00B26339" w14:paraId="40B47FF1" w14:textId="77777777" w:rsidTr="00AC4B62">
        <w:trPr>
          <w:cantSplit/>
          <w:jc w:val="center"/>
        </w:trPr>
        <w:tc>
          <w:tcPr>
            <w:tcW w:w="2547" w:type="dxa"/>
          </w:tcPr>
          <w:p w14:paraId="6B0C649E" w14:textId="77777777" w:rsidR="002F1085" w:rsidRPr="00202D71" w:rsidRDefault="002F1085" w:rsidP="00AC4B62">
            <w:pPr>
              <w:pStyle w:val="TAL"/>
              <w:rPr>
                <w:rFonts w:cs="Arial"/>
                <w:szCs w:val="18"/>
              </w:rPr>
            </w:pPr>
            <w:r w:rsidRPr="0061649B">
              <w:rPr>
                <w:rFonts w:cs="Arial"/>
                <w:szCs w:val="18"/>
              </w:rPr>
              <w:t>arfcn</w:t>
            </w:r>
          </w:p>
        </w:tc>
        <w:tc>
          <w:tcPr>
            <w:tcW w:w="5245" w:type="dxa"/>
          </w:tcPr>
          <w:p w14:paraId="557CE294" w14:textId="77777777" w:rsidR="002F1085" w:rsidRPr="0061649B" w:rsidRDefault="002F1085" w:rsidP="00AC4B62">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30D383C" w14:textId="77777777" w:rsidR="002F1085" w:rsidRPr="0061649B" w:rsidRDefault="002F1085" w:rsidP="00AC4B62">
            <w:pPr>
              <w:pStyle w:val="TAL"/>
              <w:rPr>
                <w:rFonts w:eastAsia="SimSun" w:cs="Arial"/>
                <w:szCs w:val="18"/>
              </w:rPr>
            </w:pPr>
          </w:p>
          <w:p w14:paraId="1D3321ED" w14:textId="77777777" w:rsidR="002F1085" w:rsidRPr="0061649B" w:rsidRDefault="002F1085" w:rsidP="00AC4B62">
            <w:pPr>
              <w:pStyle w:val="TAL"/>
              <w:rPr>
                <w:szCs w:val="18"/>
              </w:rPr>
            </w:pPr>
            <w:r w:rsidRPr="0061649B">
              <w:rPr>
                <w:rFonts w:cs="Arial"/>
                <w:szCs w:val="18"/>
              </w:rPr>
              <w:t>allowedValues: 0, 1, …,3279165</w:t>
            </w:r>
          </w:p>
        </w:tc>
        <w:tc>
          <w:tcPr>
            <w:tcW w:w="1984" w:type="dxa"/>
          </w:tcPr>
          <w:p w14:paraId="4DA9498E" w14:textId="77777777" w:rsidR="002F1085" w:rsidRPr="0061649B" w:rsidRDefault="002F1085" w:rsidP="00AC4B62">
            <w:pPr>
              <w:pStyle w:val="TAL"/>
            </w:pPr>
            <w:r w:rsidRPr="0061649B">
              <w:t>type: Integer</w:t>
            </w:r>
          </w:p>
          <w:p w14:paraId="727798DC" w14:textId="77777777" w:rsidR="002F1085" w:rsidRPr="0061649B" w:rsidRDefault="002F1085" w:rsidP="00AC4B62">
            <w:pPr>
              <w:pStyle w:val="TAL"/>
            </w:pPr>
            <w:r w:rsidRPr="0061649B">
              <w:t>multiplicity: 1</w:t>
            </w:r>
          </w:p>
          <w:p w14:paraId="71302CAD" w14:textId="77777777" w:rsidR="002F1085" w:rsidRPr="0061649B" w:rsidRDefault="002F1085" w:rsidP="00AC4B62">
            <w:pPr>
              <w:pStyle w:val="TAL"/>
            </w:pPr>
            <w:r w:rsidRPr="0061649B">
              <w:t>isOrdered: N/A</w:t>
            </w:r>
          </w:p>
          <w:p w14:paraId="602ED352" w14:textId="77777777" w:rsidR="002F1085" w:rsidRPr="0061649B" w:rsidRDefault="002F1085" w:rsidP="00AC4B62">
            <w:pPr>
              <w:pStyle w:val="TAL"/>
            </w:pPr>
            <w:r w:rsidRPr="0061649B">
              <w:t>isUnique: N/A</w:t>
            </w:r>
          </w:p>
          <w:p w14:paraId="7F6DCEF8" w14:textId="77777777" w:rsidR="002F1085" w:rsidRPr="0061649B" w:rsidRDefault="002F1085" w:rsidP="00AC4B62">
            <w:pPr>
              <w:pStyle w:val="TAL"/>
            </w:pPr>
            <w:r w:rsidRPr="0061649B">
              <w:t>defaultValue: None</w:t>
            </w:r>
          </w:p>
          <w:p w14:paraId="32AA0CA9" w14:textId="77777777" w:rsidR="002F1085" w:rsidRPr="0061649B" w:rsidRDefault="002F1085" w:rsidP="00AC4B62">
            <w:pPr>
              <w:pStyle w:val="TAL"/>
            </w:pPr>
            <w:r w:rsidRPr="0061649B">
              <w:t>isNullable: False</w:t>
            </w:r>
          </w:p>
        </w:tc>
      </w:tr>
      <w:tr w:rsidR="002F1085" w:rsidRPr="00B26339" w14:paraId="45EE1EA2" w14:textId="77777777" w:rsidTr="00AC4B62">
        <w:trPr>
          <w:cantSplit/>
          <w:jc w:val="center"/>
        </w:trPr>
        <w:tc>
          <w:tcPr>
            <w:tcW w:w="2547" w:type="dxa"/>
          </w:tcPr>
          <w:p w14:paraId="679D2481" w14:textId="77777777" w:rsidR="002F1085" w:rsidRPr="00202D71" w:rsidRDefault="002F1085" w:rsidP="00AC4B62">
            <w:pPr>
              <w:pStyle w:val="TAL"/>
              <w:rPr>
                <w:rFonts w:cs="Arial"/>
                <w:szCs w:val="18"/>
              </w:rPr>
            </w:pPr>
            <w:r w:rsidRPr="0061649B">
              <w:rPr>
                <w:rFonts w:cs="Arial"/>
                <w:szCs w:val="18"/>
              </w:rPr>
              <w:t>freqBands</w:t>
            </w:r>
          </w:p>
        </w:tc>
        <w:tc>
          <w:tcPr>
            <w:tcW w:w="5245" w:type="dxa"/>
          </w:tcPr>
          <w:p w14:paraId="128E4E8B" w14:textId="77777777" w:rsidR="002F1085" w:rsidRPr="0061649B" w:rsidRDefault="002F1085" w:rsidP="00AC4B62">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867F0A0" w14:textId="77777777" w:rsidR="002F1085" w:rsidRPr="0061649B" w:rsidRDefault="002F1085" w:rsidP="00AC4B62">
            <w:pPr>
              <w:pStyle w:val="TAL"/>
              <w:rPr>
                <w:rFonts w:eastAsia="SimSun" w:cs="Arial"/>
                <w:szCs w:val="18"/>
              </w:rPr>
            </w:pPr>
            <w:r w:rsidRPr="0061649B">
              <w:rPr>
                <w:rFonts w:eastAsia="SimSun" w:cs="Arial"/>
                <w:szCs w:val="18"/>
              </w:rPr>
              <w:t>The value 1 corresponds to n1, value 2 corresponds to NR operating band n2, etc.</w:t>
            </w:r>
          </w:p>
          <w:p w14:paraId="46872AED" w14:textId="77777777" w:rsidR="002F1085" w:rsidRPr="0061649B" w:rsidRDefault="002F1085" w:rsidP="00AC4B62">
            <w:pPr>
              <w:pStyle w:val="TAL"/>
              <w:rPr>
                <w:rFonts w:cs="Arial"/>
                <w:szCs w:val="18"/>
              </w:rPr>
            </w:pPr>
          </w:p>
          <w:p w14:paraId="4A86A93A" w14:textId="77777777" w:rsidR="002F1085" w:rsidRPr="0061649B" w:rsidRDefault="002F1085" w:rsidP="00AC4B62">
            <w:pPr>
              <w:pStyle w:val="TAL"/>
              <w:rPr>
                <w:szCs w:val="18"/>
              </w:rPr>
            </w:pPr>
            <w:r w:rsidRPr="0061649B">
              <w:rPr>
                <w:rFonts w:cs="Arial"/>
                <w:szCs w:val="18"/>
              </w:rPr>
              <w:t>allowedValues: 1, 2, …,1024</w:t>
            </w:r>
          </w:p>
        </w:tc>
        <w:tc>
          <w:tcPr>
            <w:tcW w:w="1984" w:type="dxa"/>
          </w:tcPr>
          <w:p w14:paraId="2B16FBD3" w14:textId="77777777" w:rsidR="002F1085" w:rsidRPr="0061649B" w:rsidRDefault="002F1085" w:rsidP="00AC4B62">
            <w:pPr>
              <w:pStyle w:val="TAL"/>
            </w:pPr>
            <w:r w:rsidRPr="0061649B">
              <w:t>type: Integer</w:t>
            </w:r>
          </w:p>
          <w:p w14:paraId="2BC79AC1" w14:textId="77777777" w:rsidR="002F1085" w:rsidRPr="0061649B" w:rsidRDefault="002F1085" w:rsidP="00AC4B62">
            <w:pPr>
              <w:pStyle w:val="TAL"/>
            </w:pPr>
            <w:r w:rsidRPr="0061649B">
              <w:t>multiplicity: 1..*</w:t>
            </w:r>
          </w:p>
          <w:p w14:paraId="2388B46F" w14:textId="77777777" w:rsidR="002F1085" w:rsidRPr="0061649B" w:rsidRDefault="002F1085" w:rsidP="00AC4B62">
            <w:pPr>
              <w:pStyle w:val="TAL"/>
            </w:pPr>
            <w:r w:rsidRPr="0061649B">
              <w:t>isOrdered: False</w:t>
            </w:r>
          </w:p>
          <w:p w14:paraId="4E7EC364" w14:textId="77777777" w:rsidR="002F1085" w:rsidRPr="0061649B" w:rsidRDefault="002F1085" w:rsidP="00AC4B62">
            <w:pPr>
              <w:pStyle w:val="TAL"/>
            </w:pPr>
            <w:r w:rsidRPr="0061649B">
              <w:t>isUnique: True</w:t>
            </w:r>
          </w:p>
          <w:p w14:paraId="701AAE97" w14:textId="77777777" w:rsidR="002F1085" w:rsidRPr="0061649B" w:rsidRDefault="002F1085" w:rsidP="00AC4B62">
            <w:pPr>
              <w:pStyle w:val="TAL"/>
            </w:pPr>
            <w:r w:rsidRPr="0061649B">
              <w:t>defaultValue: None</w:t>
            </w:r>
          </w:p>
          <w:p w14:paraId="4AA8B9D6" w14:textId="77777777" w:rsidR="002F1085" w:rsidRPr="0061649B" w:rsidRDefault="002F1085" w:rsidP="00AC4B62">
            <w:pPr>
              <w:pStyle w:val="TAL"/>
            </w:pPr>
            <w:r w:rsidRPr="0061649B">
              <w:t>isNullable: False</w:t>
            </w:r>
          </w:p>
        </w:tc>
      </w:tr>
      <w:tr w:rsidR="002F1085" w:rsidRPr="00B26339" w14:paraId="7C6085A2" w14:textId="77777777" w:rsidTr="00AC4B62">
        <w:trPr>
          <w:cantSplit/>
          <w:jc w:val="center"/>
        </w:trPr>
        <w:tc>
          <w:tcPr>
            <w:tcW w:w="2547" w:type="dxa"/>
          </w:tcPr>
          <w:p w14:paraId="5B1A0929" w14:textId="77777777" w:rsidR="002F1085" w:rsidRPr="00202D71" w:rsidRDefault="002F1085" w:rsidP="00AC4B62">
            <w:pPr>
              <w:pStyle w:val="TAL"/>
              <w:rPr>
                <w:rFonts w:cs="Arial"/>
                <w:szCs w:val="18"/>
              </w:rPr>
            </w:pPr>
            <w:r w:rsidRPr="0061649B">
              <w:rPr>
                <w:rFonts w:cs="Arial"/>
                <w:szCs w:val="18"/>
              </w:rPr>
              <w:t>pciList</w:t>
            </w:r>
          </w:p>
        </w:tc>
        <w:tc>
          <w:tcPr>
            <w:tcW w:w="5245" w:type="dxa"/>
          </w:tcPr>
          <w:p w14:paraId="10DE61B5" w14:textId="77777777" w:rsidR="002F1085" w:rsidRPr="0061649B" w:rsidRDefault="002F1085" w:rsidP="00AC4B62">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E57213D" w14:textId="77777777" w:rsidR="002F1085" w:rsidRPr="0061649B" w:rsidRDefault="002F1085" w:rsidP="00AC4B62">
            <w:pPr>
              <w:pStyle w:val="TAL"/>
              <w:rPr>
                <w:rFonts w:eastAsia="SimSun" w:cs="Arial"/>
                <w:szCs w:val="18"/>
                <w:lang w:eastAsia="ja-JP"/>
              </w:rPr>
            </w:pPr>
          </w:p>
          <w:p w14:paraId="2FA2FBC0" w14:textId="77777777" w:rsidR="002F1085" w:rsidRPr="0061649B" w:rsidRDefault="002F1085" w:rsidP="00AC4B62">
            <w:pPr>
              <w:pStyle w:val="TAL"/>
              <w:rPr>
                <w:szCs w:val="18"/>
              </w:rPr>
            </w:pPr>
            <w:r w:rsidRPr="0061649B">
              <w:rPr>
                <w:rFonts w:cs="Arial"/>
                <w:szCs w:val="18"/>
              </w:rPr>
              <w:t>allowedValues: 0, 1, …,1007</w:t>
            </w:r>
          </w:p>
        </w:tc>
        <w:tc>
          <w:tcPr>
            <w:tcW w:w="1984" w:type="dxa"/>
          </w:tcPr>
          <w:p w14:paraId="1AA0BF62" w14:textId="77777777" w:rsidR="002F1085" w:rsidRPr="0061649B" w:rsidRDefault="002F1085" w:rsidP="00AC4B62">
            <w:pPr>
              <w:pStyle w:val="TAL"/>
            </w:pPr>
            <w:r w:rsidRPr="0061649B">
              <w:t>type: Integer</w:t>
            </w:r>
          </w:p>
          <w:p w14:paraId="23DAC2C8" w14:textId="77777777" w:rsidR="002F1085" w:rsidRPr="0061649B" w:rsidRDefault="002F1085" w:rsidP="00AC4B62">
            <w:pPr>
              <w:pStyle w:val="TAL"/>
            </w:pPr>
            <w:r w:rsidRPr="0061649B">
              <w:t>multiplicity: 1..32</w:t>
            </w:r>
          </w:p>
          <w:p w14:paraId="1A6F44A1" w14:textId="77777777" w:rsidR="002F1085" w:rsidRPr="0061649B" w:rsidRDefault="002F1085" w:rsidP="00AC4B62">
            <w:pPr>
              <w:pStyle w:val="TAL"/>
            </w:pPr>
            <w:r w:rsidRPr="0061649B">
              <w:t>isOrdered: False</w:t>
            </w:r>
          </w:p>
          <w:p w14:paraId="39A8A363" w14:textId="77777777" w:rsidR="002F1085" w:rsidRPr="0061649B" w:rsidRDefault="002F1085" w:rsidP="00AC4B62">
            <w:pPr>
              <w:pStyle w:val="TAL"/>
            </w:pPr>
            <w:r w:rsidRPr="0061649B">
              <w:t>isUnique: True</w:t>
            </w:r>
          </w:p>
          <w:p w14:paraId="1590F112" w14:textId="77777777" w:rsidR="002F1085" w:rsidRPr="0061649B" w:rsidRDefault="002F1085" w:rsidP="00AC4B62">
            <w:pPr>
              <w:pStyle w:val="TAL"/>
            </w:pPr>
            <w:r w:rsidRPr="0061649B">
              <w:t>defaultValue: None</w:t>
            </w:r>
          </w:p>
          <w:p w14:paraId="747D0CCA" w14:textId="77777777" w:rsidR="002F1085" w:rsidRPr="0061649B" w:rsidRDefault="002F1085" w:rsidP="00AC4B62">
            <w:pPr>
              <w:pStyle w:val="TAL"/>
            </w:pPr>
            <w:r w:rsidRPr="0061649B">
              <w:t>isNullable: False</w:t>
            </w:r>
          </w:p>
        </w:tc>
      </w:tr>
      <w:tr w:rsidR="002F1085" w:rsidRPr="00B26339" w14:paraId="2D1CEDA2" w14:textId="77777777" w:rsidTr="00AC4B62">
        <w:trPr>
          <w:cantSplit/>
          <w:jc w:val="center"/>
        </w:trPr>
        <w:tc>
          <w:tcPr>
            <w:tcW w:w="2547" w:type="dxa"/>
          </w:tcPr>
          <w:p w14:paraId="1DF3998E" w14:textId="77777777" w:rsidR="002F1085" w:rsidRPr="00202D71" w:rsidRDefault="002F1085" w:rsidP="00AC4B62">
            <w:pPr>
              <w:pStyle w:val="TAL"/>
              <w:rPr>
                <w:rFonts w:cs="Arial"/>
                <w:szCs w:val="18"/>
              </w:rPr>
            </w:pPr>
            <w:r w:rsidRPr="0061649B">
              <w:rPr>
                <w:rFonts w:cs="Arial"/>
                <w:szCs w:val="18"/>
              </w:rPr>
              <w:t>tac</w:t>
            </w:r>
          </w:p>
        </w:tc>
        <w:tc>
          <w:tcPr>
            <w:tcW w:w="5245" w:type="dxa"/>
          </w:tcPr>
          <w:p w14:paraId="2556A040" w14:textId="77777777" w:rsidR="002F1085" w:rsidRPr="0061649B" w:rsidRDefault="002F1085" w:rsidP="00AC4B62">
            <w:pPr>
              <w:pStyle w:val="TAL"/>
              <w:rPr>
                <w:rFonts w:cs="Arial"/>
                <w:szCs w:val="18"/>
              </w:rPr>
            </w:pPr>
            <w:r w:rsidRPr="0061649B">
              <w:rPr>
                <w:rFonts w:cs="Arial"/>
                <w:szCs w:val="18"/>
              </w:rPr>
              <w:t>Tracking Area Code</w:t>
            </w:r>
          </w:p>
          <w:p w14:paraId="074E6B8E" w14:textId="77777777" w:rsidR="002F1085" w:rsidRPr="0061649B" w:rsidRDefault="002F1085" w:rsidP="00AC4B62">
            <w:pPr>
              <w:pStyle w:val="TAL"/>
              <w:rPr>
                <w:rFonts w:cs="Arial"/>
                <w:szCs w:val="18"/>
                <w:lang w:eastAsia="zh-CN"/>
              </w:rPr>
            </w:pPr>
          </w:p>
          <w:p w14:paraId="6680D1D1" w14:textId="77777777" w:rsidR="002F1085" w:rsidRPr="0061649B" w:rsidRDefault="002F1085" w:rsidP="00AC4B6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6FE37B5" w14:textId="77777777" w:rsidR="002F1085" w:rsidRPr="0061649B" w:rsidRDefault="002F1085" w:rsidP="00AC4B62">
            <w:pPr>
              <w:pStyle w:val="TAL"/>
              <w:rPr>
                <w:szCs w:val="18"/>
              </w:rPr>
            </w:pPr>
          </w:p>
        </w:tc>
        <w:tc>
          <w:tcPr>
            <w:tcW w:w="1984" w:type="dxa"/>
          </w:tcPr>
          <w:p w14:paraId="11AC1377" w14:textId="77777777" w:rsidR="002F1085" w:rsidRPr="0061649B" w:rsidRDefault="002F1085" w:rsidP="00AC4B62">
            <w:pPr>
              <w:pStyle w:val="TAL"/>
            </w:pPr>
            <w:r w:rsidRPr="0061649B">
              <w:t>type: Tac</w:t>
            </w:r>
          </w:p>
          <w:p w14:paraId="117387B0" w14:textId="77777777" w:rsidR="002F1085" w:rsidRPr="0061649B" w:rsidRDefault="002F1085" w:rsidP="00AC4B62">
            <w:pPr>
              <w:pStyle w:val="TAL"/>
            </w:pPr>
            <w:r w:rsidRPr="0061649B">
              <w:t>multiplicity: 1</w:t>
            </w:r>
          </w:p>
          <w:p w14:paraId="18291B0B" w14:textId="77777777" w:rsidR="002F1085" w:rsidRPr="0061649B" w:rsidRDefault="002F1085" w:rsidP="00AC4B62">
            <w:pPr>
              <w:pStyle w:val="TAL"/>
            </w:pPr>
            <w:r w:rsidRPr="0061649B">
              <w:t>isOrdered: N/A</w:t>
            </w:r>
          </w:p>
          <w:p w14:paraId="7BFF3FFF" w14:textId="77777777" w:rsidR="002F1085" w:rsidRPr="0061649B" w:rsidRDefault="002F1085" w:rsidP="00AC4B62">
            <w:pPr>
              <w:pStyle w:val="TAL"/>
            </w:pPr>
            <w:r w:rsidRPr="0061649B">
              <w:t>isUnique: N/A</w:t>
            </w:r>
          </w:p>
          <w:p w14:paraId="0A471306" w14:textId="77777777" w:rsidR="002F1085" w:rsidRPr="0061649B" w:rsidRDefault="002F1085" w:rsidP="00AC4B62">
            <w:pPr>
              <w:pStyle w:val="TAL"/>
            </w:pPr>
            <w:r w:rsidRPr="0061649B">
              <w:t>defaultValue: None</w:t>
            </w:r>
          </w:p>
          <w:p w14:paraId="63B18A8B" w14:textId="77777777" w:rsidR="002F1085" w:rsidRPr="0061649B" w:rsidRDefault="002F1085" w:rsidP="00AC4B62">
            <w:pPr>
              <w:pStyle w:val="TAL"/>
            </w:pPr>
            <w:r w:rsidRPr="0061649B">
              <w:t>isNullable: False</w:t>
            </w:r>
          </w:p>
        </w:tc>
      </w:tr>
      <w:tr w:rsidR="002F1085" w:rsidRPr="00B26339" w14:paraId="23ED211D" w14:textId="77777777" w:rsidTr="00AC4B62">
        <w:trPr>
          <w:cantSplit/>
          <w:jc w:val="center"/>
        </w:trPr>
        <w:tc>
          <w:tcPr>
            <w:tcW w:w="2547" w:type="dxa"/>
          </w:tcPr>
          <w:p w14:paraId="49D53259" w14:textId="77777777" w:rsidR="002F1085" w:rsidRPr="0061649B" w:rsidRDefault="002F1085" w:rsidP="00AC4B62">
            <w:pPr>
              <w:pStyle w:val="TAL"/>
              <w:rPr>
                <w:rFonts w:cs="Arial"/>
                <w:szCs w:val="18"/>
              </w:rPr>
            </w:pPr>
            <w:r>
              <w:rPr>
                <w:rFonts w:cs="Arial"/>
                <w:szCs w:val="18"/>
                <w:lang w:val="de-DE"/>
              </w:rPr>
              <w:t>utraCellIdList</w:t>
            </w:r>
          </w:p>
        </w:tc>
        <w:tc>
          <w:tcPr>
            <w:tcW w:w="5245" w:type="dxa"/>
          </w:tcPr>
          <w:p w14:paraId="12F959A6" w14:textId="77777777" w:rsidR="002F1085" w:rsidRDefault="002F1085" w:rsidP="00AC4B62">
            <w:pPr>
              <w:pStyle w:val="TAL"/>
              <w:rPr>
                <w:rFonts w:cs="Arial"/>
                <w:szCs w:val="18"/>
                <w:lang w:val="de-DE"/>
              </w:rPr>
            </w:pPr>
            <w:r>
              <w:rPr>
                <w:rFonts w:cs="Arial"/>
                <w:szCs w:val="18"/>
                <w:lang w:val="de-DE"/>
              </w:rPr>
              <w:t>List of UTRAN cells identified by UTRAN CGI</w:t>
            </w:r>
          </w:p>
          <w:p w14:paraId="02F0FC91" w14:textId="77777777" w:rsidR="002F1085" w:rsidRDefault="002F1085" w:rsidP="00AC4B62">
            <w:pPr>
              <w:pStyle w:val="TAL"/>
              <w:rPr>
                <w:rFonts w:cs="Arial"/>
                <w:szCs w:val="18"/>
                <w:lang w:val="de-DE"/>
              </w:rPr>
            </w:pPr>
          </w:p>
          <w:p w14:paraId="7215F02F" w14:textId="77777777" w:rsidR="002F1085" w:rsidRPr="0061649B" w:rsidRDefault="002F1085" w:rsidP="00AC4B62">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EAC2D0B" w14:textId="77777777" w:rsidR="002F1085" w:rsidRDefault="002F1085" w:rsidP="00AC4B62">
            <w:pPr>
              <w:pStyle w:val="TAL"/>
              <w:rPr>
                <w:lang w:val="de-DE"/>
              </w:rPr>
            </w:pPr>
            <w:r>
              <w:rPr>
                <w:lang w:val="de-DE"/>
              </w:rPr>
              <w:t>type: UtraCellId</w:t>
            </w:r>
          </w:p>
          <w:p w14:paraId="3E48D40A" w14:textId="77777777" w:rsidR="002F1085" w:rsidRDefault="002F1085" w:rsidP="00AC4B62">
            <w:pPr>
              <w:pStyle w:val="TAL"/>
              <w:rPr>
                <w:lang w:val="de-DE"/>
              </w:rPr>
            </w:pPr>
            <w:r>
              <w:rPr>
                <w:lang w:val="de-DE"/>
              </w:rPr>
              <w:t>multiplicity: 1..32</w:t>
            </w:r>
          </w:p>
          <w:p w14:paraId="0AFB63B2" w14:textId="77777777" w:rsidR="002F1085" w:rsidRDefault="002F1085" w:rsidP="00AC4B62">
            <w:pPr>
              <w:pStyle w:val="TAL"/>
              <w:rPr>
                <w:lang w:val="de-DE"/>
              </w:rPr>
            </w:pPr>
            <w:r>
              <w:rPr>
                <w:lang w:val="de-DE"/>
              </w:rPr>
              <w:t>isOrdered: False</w:t>
            </w:r>
          </w:p>
          <w:p w14:paraId="692C51E5" w14:textId="77777777" w:rsidR="002F1085" w:rsidRDefault="002F1085" w:rsidP="00AC4B62">
            <w:pPr>
              <w:pStyle w:val="TAL"/>
              <w:rPr>
                <w:lang w:val="de-DE"/>
              </w:rPr>
            </w:pPr>
            <w:r>
              <w:rPr>
                <w:lang w:val="de-DE"/>
              </w:rPr>
              <w:t>isUnique: True</w:t>
            </w:r>
          </w:p>
          <w:p w14:paraId="644E9ACD" w14:textId="77777777" w:rsidR="002F1085" w:rsidRDefault="002F1085" w:rsidP="00AC4B62">
            <w:pPr>
              <w:pStyle w:val="TAL"/>
              <w:rPr>
                <w:lang w:val="de-DE"/>
              </w:rPr>
            </w:pPr>
            <w:r>
              <w:rPr>
                <w:lang w:val="de-DE"/>
              </w:rPr>
              <w:t>defaultValue: None</w:t>
            </w:r>
          </w:p>
          <w:p w14:paraId="369597CB" w14:textId="77777777" w:rsidR="002F1085" w:rsidRPr="0061649B" w:rsidRDefault="002F1085" w:rsidP="00AC4B62">
            <w:pPr>
              <w:pStyle w:val="TAL"/>
            </w:pPr>
            <w:r>
              <w:rPr>
                <w:lang w:val="de-DE"/>
              </w:rPr>
              <w:t>isNullable: False</w:t>
            </w:r>
          </w:p>
        </w:tc>
      </w:tr>
      <w:tr w:rsidR="002F1085" w:rsidRPr="00B26339" w14:paraId="3D845E87" w14:textId="77777777" w:rsidTr="00AC4B62">
        <w:trPr>
          <w:cantSplit/>
          <w:jc w:val="center"/>
        </w:trPr>
        <w:tc>
          <w:tcPr>
            <w:tcW w:w="2547" w:type="dxa"/>
          </w:tcPr>
          <w:p w14:paraId="5B1C0B42" w14:textId="77777777" w:rsidR="002F1085" w:rsidRPr="00202D71" w:rsidRDefault="002F1085" w:rsidP="00AC4B62">
            <w:pPr>
              <w:pStyle w:val="TAL"/>
              <w:rPr>
                <w:rFonts w:cs="Arial"/>
                <w:szCs w:val="18"/>
              </w:rPr>
            </w:pPr>
            <w:r w:rsidRPr="0061649B">
              <w:rPr>
                <w:rFonts w:cs="Arial"/>
                <w:szCs w:val="18"/>
              </w:rPr>
              <w:t>eutraCellIdList</w:t>
            </w:r>
          </w:p>
        </w:tc>
        <w:tc>
          <w:tcPr>
            <w:tcW w:w="5245" w:type="dxa"/>
          </w:tcPr>
          <w:p w14:paraId="5DE8C5E1" w14:textId="77777777" w:rsidR="002F1085" w:rsidRPr="0061649B" w:rsidRDefault="002F1085" w:rsidP="00AC4B62">
            <w:pPr>
              <w:pStyle w:val="TAL"/>
              <w:rPr>
                <w:rFonts w:cs="Arial"/>
                <w:szCs w:val="18"/>
              </w:rPr>
            </w:pPr>
            <w:r w:rsidRPr="0061649B">
              <w:rPr>
                <w:rFonts w:cs="Arial"/>
                <w:szCs w:val="18"/>
              </w:rPr>
              <w:t>List of E-UTRAN cells identified by E-UTRAN-CGI</w:t>
            </w:r>
          </w:p>
          <w:p w14:paraId="45FC3FF3" w14:textId="77777777" w:rsidR="002F1085" w:rsidRPr="0061649B" w:rsidRDefault="002F1085" w:rsidP="00AC4B62">
            <w:pPr>
              <w:pStyle w:val="TAL"/>
              <w:rPr>
                <w:rFonts w:cs="Arial"/>
                <w:szCs w:val="18"/>
              </w:rPr>
            </w:pPr>
          </w:p>
          <w:p w14:paraId="792E26BD" w14:textId="77777777" w:rsidR="002F1085" w:rsidRPr="0061649B" w:rsidRDefault="002F1085" w:rsidP="00AC4B6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A911C37" w14:textId="77777777" w:rsidR="002F1085" w:rsidRPr="0061649B" w:rsidRDefault="002F1085" w:rsidP="00AC4B62">
            <w:pPr>
              <w:pStyle w:val="TAL"/>
            </w:pPr>
            <w:r w:rsidRPr="0061649B">
              <w:t>type: EutraCellId</w:t>
            </w:r>
          </w:p>
          <w:p w14:paraId="2BF4580D" w14:textId="77777777" w:rsidR="002F1085" w:rsidRPr="0061649B" w:rsidRDefault="002F1085" w:rsidP="00AC4B62">
            <w:pPr>
              <w:pStyle w:val="TAL"/>
            </w:pPr>
            <w:r w:rsidRPr="0061649B">
              <w:t>multiplicity: 1..32</w:t>
            </w:r>
          </w:p>
          <w:p w14:paraId="57E2BE1E" w14:textId="77777777" w:rsidR="002F1085" w:rsidRPr="0061649B" w:rsidRDefault="002F1085" w:rsidP="00AC4B62">
            <w:pPr>
              <w:pStyle w:val="TAL"/>
            </w:pPr>
            <w:r w:rsidRPr="0061649B">
              <w:t>isOrdered: False</w:t>
            </w:r>
          </w:p>
          <w:p w14:paraId="30A4651C" w14:textId="77777777" w:rsidR="002F1085" w:rsidRPr="0061649B" w:rsidRDefault="002F1085" w:rsidP="00AC4B62">
            <w:pPr>
              <w:pStyle w:val="TAL"/>
            </w:pPr>
            <w:r w:rsidRPr="0061649B">
              <w:t>isUnique: True</w:t>
            </w:r>
          </w:p>
          <w:p w14:paraId="2DC79F57" w14:textId="77777777" w:rsidR="002F1085" w:rsidRPr="0061649B" w:rsidRDefault="002F1085" w:rsidP="00AC4B62">
            <w:pPr>
              <w:pStyle w:val="TAL"/>
            </w:pPr>
            <w:r w:rsidRPr="0061649B">
              <w:t>defaultValue: None</w:t>
            </w:r>
          </w:p>
          <w:p w14:paraId="5E38A0F9" w14:textId="77777777" w:rsidR="002F1085" w:rsidRPr="0061649B" w:rsidRDefault="002F1085" w:rsidP="00AC4B62">
            <w:pPr>
              <w:pStyle w:val="TAL"/>
            </w:pPr>
            <w:r w:rsidRPr="0061649B">
              <w:t>isNullable: False</w:t>
            </w:r>
          </w:p>
        </w:tc>
      </w:tr>
      <w:tr w:rsidR="002F1085" w:rsidRPr="00B26339" w14:paraId="52FFB812" w14:textId="77777777" w:rsidTr="00AC4B62">
        <w:trPr>
          <w:cantSplit/>
          <w:jc w:val="center"/>
        </w:trPr>
        <w:tc>
          <w:tcPr>
            <w:tcW w:w="2547" w:type="dxa"/>
          </w:tcPr>
          <w:p w14:paraId="1A2B345E" w14:textId="77777777" w:rsidR="002F1085" w:rsidRPr="00202D71" w:rsidRDefault="002F1085" w:rsidP="00AC4B62">
            <w:pPr>
              <w:pStyle w:val="TAL"/>
              <w:rPr>
                <w:rFonts w:cs="Arial"/>
                <w:szCs w:val="18"/>
              </w:rPr>
            </w:pPr>
            <w:r w:rsidRPr="0061649B">
              <w:rPr>
                <w:rFonts w:cs="Arial"/>
                <w:szCs w:val="18"/>
              </w:rPr>
              <w:t>nrCellIdList</w:t>
            </w:r>
          </w:p>
        </w:tc>
        <w:tc>
          <w:tcPr>
            <w:tcW w:w="5245" w:type="dxa"/>
          </w:tcPr>
          <w:p w14:paraId="0684AD07" w14:textId="77777777" w:rsidR="002F1085" w:rsidRPr="0061649B" w:rsidRDefault="002F1085" w:rsidP="00AC4B62">
            <w:pPr>
              <w:pStyle w:val="TAL"/>
              <w:rPr>
                <w:rFonts w:cs="Arial"/>
                <w:szCs w:val="18"/>
              </w:rPr>
            </w:pPr>
            <w:r w:rsidRPr="0061649B">
              <w:rPr>
                <w:rFonts w:cs="Arial"/>
                <w:szCs w:val="18"/>
              </w:rPr>
              <w:t>List of NR cells identified by NG-RAN CGI</w:t>
            </w:r>
          </w:p>
          <w:p w14:paraId="2AEEA5D5" w14:textId="77777777" w:rsidR="002F1085" w:rsidRPr="0061649B" w:rsidRDefault="002F1085" w:rsidP="00AC4B62">
            <w:pPr>
              <w:pStyle w:val="TAL"/>
              <w:rPr>
                <w:rFonts w:cs="Arial"/>
                <w:szCs w:val="18"/>
              </w:rPr>
            </w:pPr>
          </w:p>
          <w:p w14:paraId="205CB060" w14:textId="77777777" w:rsidR="002F1085" w:rsidRPr="0061649B" w:rsidRDefault="002F1085" w:rsidP="00AC4B6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EE71E1B" w14:textId="77777777" w:rsidR="002F1085" w:rsidRPr="0061649B" w:rsidRDefault="002F1085" w:rsidP="00AC4B62">
            <w:pPr>
              <w:pStyle w:val="TAL"/>
            </w:pPr>
            <w:r w:rsidRPr="0061649B">
              <w:t>type: NrCellId</w:t>
            </w:r>
          </w:p>
          <w:p w14:paraId="237AB35F" w14:textId="77777777" w:rsidR="002F1085" w:rsidRPr="0061649B" w:rsidRDefault="002F1085" w:rsidP="00AC4B62">
            <w:pPr>
              <w:pStyle w:val="TAL"/>
            </w:pPr>
            <w:r w:rsidRPr="0061649B">
              <w:t>multiplicity: 1..32</w:t>
            </w:r>
          </w:p>
          <w:p w14:paraId="35401AE1" w14:textId="77777777" w:rsidR="002F1085" w:rsidRPr="0061649B" w:rsidRDefault="002F1085" w:rsidP="00AC4B62">
            <w:pPr>
              <w:pStyle w:val="TAL"/>
            </w:pPr>
            <w:r w:rsidRPr="0061649B">
              <w:t>isOrdered: False</w:t>
            </w:r>
          </w:p>
          <w:p w14:paraId="7753FBA2" w14:textId="77777777" w:rsidR="002F1085" w:rsidRPr="0061649B" w:rsidRDefault="002F1085" w:rsidP="00AC4B62">
            <w:pPr>
              <w:pStyle w:val="TAL"/>
            </w:pPr>
            <w:r w:rsidRPr="0061649B">
              <w:t>isUnique: True</w:t>
            </w:r>
          </w:p>
          <w:p w14:paraId="6BE96425" w14:textId="77777777" w:rsidR="002F1085" w:rsidRPr="0061649B" w:rsidRDefault="002F1085" w:rsidP="00AC4B62">
            <w:pPr>
              <w:pStyle w:val="TAL"/>
            </w:pPr>
            <w:r w:rsidRPr="0061649B">
              <w:t>defaultValue: None</w:t>
            </w:r>
          </w:p>
          <w:p w14:paraId="73B3C7AA" w14:textId="77777777" w:rsidR="002F1085" w:rsidRPr="0061649B" w:rsidRDefault="002F1085" w:rsidP="00AC4B62">
            <w:pPr>
              <w:pStyle w:val="TAL"/>
            </w:pPr>
            <w:r w:rsidRPr="0061649B">
              <w:t>isNullable: False</w:t>
            </w:r>
          </w:p>
        </w:tc>
      </w:tr>
      <w:tr w:rsidR="002F1085" w:rsidRPr="00B26339" w14:paraId="7616FDBD" w14:textId="77777777" w:rsidTr="00AC4B62">
        <w:trPr>
          <w:cantSplit/>
          <w:jc w:val="center"/>
        </w:trPr>
        <w:tc>
          <w:tcPr>
            <w:tcW w:w="2547" w:type="dxa"/>
          </w:tcPr>
          <w:p w14:paraId="3745795C" w14:textId="77777777" w:rsidR="002F1085" w:rsidRPr="00202D71" w:rsidRDefault="002F1085" w:rsidP="00AC4B62">
            <w:pPr>
              <w:pStyle w:val="TAL"/>
              <w:rPr>
                <w:rFonts w:cs="Arial"/>
                <w:szCs w:val="18"/>
              </w:rPr>
            </w:pPr>
            <w:r w:rsidRPr="0061649B">
              <w:rPr>
                <w:rFonts w:cs="Arial"/>
                <w:szCs w:val="18"/>
              </w:rPr>
              <w:t>tacList</w:t>
            </w:r>
          </w:p>
        </w:tc>
        <w:tc>
          <w:tcPr>
            <w:tcW w:w="5245" w:type="dxa"/>
          </w:tcPr>
          <w:p w14:paraId="7F4D8AB2" w14:textId="77777777" w:rsidR="002F1085" w:rsidRPr="0061649B" w:rsidRDefault="002F1085" w:rsidP="00AC4B62">
            <w:pPr>
              <w:pStyle w:val="TAL"/>
              <w:rPr>
                <w:rFonts w:cs="Arial"/>
                <w:szCs w:val="18"/>
              </w:rPr>
            </w:pPr>
            <w:r w:rsidRPr="0061649B">
              <w:rPr>
                <w:rFonts w:cs="Arial"/>
                <w:szCs w:val="18"/>
              </w:rPr>
              <w:t>Tracking Area Code list</w:t>
            </w:r>
          </w:p>
          <w:p w14:paraId="5CCECB6B" w14:textId="77777777" w:rsidR="002F1085" w:rsidRPr="0061649B" w:rsidRDefault="002F1085" w:rsidP="00AC4B62">
            <w:pPr>
              <w:pStyle w:val="TAL"/>
              <w:rPr>
                <w:rFonts w:cs="Arial"/>
                <w:szCs w:val="18"/>
                <w:lang w:eastAsia="zh-CN"/>
              </w:rPr>
            </w:pPr>
          </w:p>
          <w:p w14:paraId="045EB259" w14:textId="77777777" w:rsidR="002F1085" w:rsidRPr="0061649B" w:rsidRDefault="002F1085" w:rsidP="00AC4B6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FECB814" w14:textId="77777777" w:rsidR="002F1085" w:rsidRPr="0061649B" w:rsidRDefault="002F1085" w:rsidP="00AC4B62">
            <w:pPr>
              <w:pStyle w:val="TAL"/>
              <w:rPr>
                <w:szCs w:val="18"/>
              </w:rPr>
            </w:pPr>
          </w:p>
        </w:tc>
        <w:tc>
          <w:tcPr>
            <w:tcW w:w="1984" w:type="dxa"/>
          </w:tcPr>
          <w:p w14:paraId="775EB67F" w14:textId="77777777" w:rsidR="002F1085" w:rsidRPr="0061649B" w:rsidRDefault="002F1085" w:rsidP="00AC4B62">
            <w:pPr>
              <w:pStyle w:val="TAL"/>
            </w:pPr>
            <w:r w:rsidRPr="0061649B">
              <w:t>type: Tac</w:t>
            </w:r>
          </w:p>
          <w:p w14:paraId="078C212C" w14:textId="77777777" w:rsidR="002F1085" w:rsidRPr="0061649B" w:rsidRDefault="002F1085" w:rsidP="00AC4B62">
            <w:pPr>
              <w:pStyle w:val="TAL"/>
            </w:pPr>
            <w:r w:rsidRPr="0061649B">
              <w:t>multiplicity: 1..8</w:t>
            </w:r>
          </w:p>
          <w:p w14:paraId="25E1525A" w14:textId="77777777" w:rsidR="002F1085" w:rsidRPr="0061649B" w:rsidRDefault="002F1085" w:rsidP="00AC4B62">
            <w:pPr>
              <w:pStyle w:val="TAL"/>
            </w:pPr>
            <w:r w:rsidRPr="0061649B">
              <w:t>isOrdered: False</w:t>
            </w:r>
          </w:p>
          <w:p w14:paraId="50211778" w14:textId="77777777" w:rsidR="002F1085" w:rsidRPr="0061649B" w:rsidRDefault="002F1085" w:rsidP="00AC4B62">
            <w:pPr>
              <w:pStyle w:val="TAL"/>
            </w:pPr>
            <w:r w:rsidRPr="0061649B">
              <w:t>isUnique: True</w:t>
            </w:r>
          </w:p>
          <w:p w14:paraId="208E2918" w14:textId="77777777" w:rsidR="002F1085" w:rsidRPr="0061649B" w:rsidRDefault="002F1085" w:rsidP="00AC4B62">
            <w:pPr>
              <w:pStyle w:val="TAL"/>
            </w:pPr>
            <w:r w:rsidRPr="0061649B">
              <w:t>defaultValue: None</w:t>
            </w:r>
          </w:p>
          <w:p w14:paraId="08CB30AC" w14:textId="77777777" w:rsidR="002F1085" w:rsidRPr="0061649B" w:rsidRDefault="002F1085" w:rsidP="00AC4B62">
            <w:pPr>
              <w:pStyle w:val="TAL"/>
            </w:pPr>
            <w:r w:rsidRPr="0061649B">
              <w:t>isNullable: False</w:t>
            </w:r>
          </w:p>
        </w:tc>
      </w:tr>
      <w:tr w:rsidR="002F1085" w:rsidRPr="00B26339" w14:paraId="1414B0FE" w14:textId="77777777" w:rsidTr="00AC4B62">
        <w:trPr>
          <w:cantSplit/>
          <w:jc w:val="center"/>
        </w:trPr>
        <w:tc>
          <w:tcPr>
            <w:tcW w:w="2547" w:type="dxa"/>
          </w:tcPr>
          <w:p w14:paraId="6B1131E5" w14:textId="77777777" w:rsidR="002F1085" w:rsidRPr="00202D71" w:rsidRDefault="002F1085" w:rsidP="00AC4B62">
            <w:pPr>
              <w:pStyle w:val="TAL"/>
              <w:rPr>
                <w:rFonts w:cs="Arial"/>
                <w:szCs w:val="18"/>
              </w:rPr>
            </w:pPr>
            <w:r w:rsidRPr="0061649B">
              <w:rPr>
                <w:rFonts w:cs="Arial"/>
                <w:szCs w:val="18"/>
              </w:rPr>
              <w:t>taiList</w:t>
            </w:r>
          </w:p>
        </w:tc>
        <w:tc>
          <w:tcPr>
            <w:tcW w:w="5245" w:type="dxa"/>
          </w:tcPr>
          <w:p w14:paraId="0DB41050" w14:textId="77777777" w:rsidR="002F1085" w:rsidRPr="0061649B" w:rsidRDefault="002F1085" w:rsidP="00AC4B62">
            <w:pPr>
              <w:pStyle w:val="TAL"/>
              <w:rPr>
                <w:rFonts w:cs="Arial"/>
                <w:szCs w:val="18"/>
              </w:rPr>
            </w:pPr>
            <w:r w:rsidRPr="0061649B">
              <w:rPr>
                <w:rFonts w:cs="Arial"/>
                <w:szCs w:val="18"/>
              </w:rPr>
              <w:t>Tracking Area Identity list</w:t>
            </w:r>
          </w:p>
          <w:p w14:paraId="4FE272C0" w14:textId="77777777" w:rsidR="002F1085" w:rsidRPr="0061649B" w:rsidRDefault="002F1085" w:rsidP="00AC4B62">
            <w:pPr>
              <w:pStyle w:val="TAL"/>
              <w:rPr>
                <w:rFonts w:cs="Arial"/>
                <w:szCs w:val="18"/>
                <w:lang w:eastAsia="zh-CN"/>
              </w:rPr>
            </w:pPr>
          </w:p>
          <w:p w14:paraId="3D59179A" w14:textId="77777777" w:rsidR="002F1085" w:rsidRPr="0061649B" w:rsidRDefault="002F1085" w:rsidP="00AC4B6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DEB3F59" w14:textId="77777777" w:rsidR="002F1085" w:rsidRPr="0061649B" w:rsidRDefault="002F1085" w:rsidP="00AC4B62">
            <w:pPr>
              <w:pStyle w:val="TAL"/>
              <w:rPr>
                <w:szCs w:val="18"/>
              </w:rPr>
            </w:pPr>
          </w:p>
        </w:tc>
        <w:tc>
          <w:tcPr>
            <w:tcW w:w="1984" w:type="dxa"/>
          </w:tcPr>
          <w:p w14:paraId="64E9E8FC" w14:textId="77777777" w:rsidR="002F1085" w:rsidRPr="0061649B" w:rsidRDefault="002F1085" w:rsidP="00AC4B62">
            <w:pPr>
              <w:pStyle w:val="TAL"/>
            </w:pPr>
            <w:r w:rsidRPr="0061649B">
              <w:t>type: Tai</w:t>
            </w:r>
          </w:p>
          <w:p w14:paraId="7C9BF977" w14:textId="77777777" w:rsidR="002F1085" w:rsidRPr="0061649B" w:rsidRDefault="002F1085" w:rsidP="00AC4B62">
            <w:pPr>
              <w:pStyle w:val="TAL"/>
            </w:pPr>
            <w:r w:rsidRPr="0061649B">
              <w:t>multiplicity: 1..8</w:t>
            </w:r>
          </w:p>
          <w:p w14:paraId="06BE35FB" w14:textId="77777777" w:rsidR="002F1085" w:rsidRPr="0061649B" w:rsidRDefault="002F1085" w:rsidP="00AC4B62">
            <w:pPr>
              <w:pStyle w:val="TAL"/>
            </w:pPr>
            <w:r w:rsidRPr="0061649B">
              <w:t>isOrdered: False</w:t>
            </w:r>
          </w:p>
          <w:p w14:paraId="4A299974" w14:textId="77777777" w:rsidR="002F1085" w:rsidRPr="0061649B" w:rsidRDefault="002F1085" w:rsidP="00AC4B62">
            <w:pPr>
              <w:pStyle w:val="TAL"/>
            </w:pPr>
            <w:r w:rsidRPr="0061649B">
              <w:t>isUnique: True</w:t>
            </w:r>
          </w:p>
          <w:p w14:paraId="38F0C49E" w14:textId="77777777" w:rsidR="002F1085" w:rsidRPr="0061649B" w:rsidRDefault="002F1085" w:rsidP="00AC4B62">
            <w:pPr>
              <w:pStyle w:val="TAL"/>
            </w:pPr>
            <w:r w:rsidRPr="0061649B">
              <w:t>defaultValue: None</w:t>
            </w:r>
          </w:p>
          <w:p w14:paraId="07B3B433" w14:textId="77777777" w:rsidR="002F1085" w:rsidRPr="0061649B" w:rsidRDefault="002F1085" w:rsidP="00AC4B62">
            <w:pPr>
              <w:pStyle w:val="TAL"/>
            </w:pPr>
            <w:r w:rsidRPr="0061649B">
              <w:t>isNullable: False</w:t>
            </w:r>
          </w:p>
        </w:tc>
      </w:tr>
      <w:tr w:rsidR="002F1085" w:rsidRPr="00B26339" w14:paraId="18D60327" w14:textId="77777777" w:rsidTr="00AC4B62">
        <w:trPr>
          <w:cantSplit/>
          <w:jc w:val="center"/>
        </w:trPr>
        <w:tc>
          <w:tcPr>
            <w:tcW w:w="2547" w:type="dxa"/>
          </w:tcPr>
          <w:p w14:paraId="78D6B70B" w14:textId="77777777" w:rsidR="002F1085" w:rsidRPr="00202D71" w:rsidRDefault="002F1085" w:rsidP="00AC4B62">
            <w:pPr>
              <w:pStyle w:val="TAL"/>
              <w:rPr>
                <w:rFonts w:cs="Arial"/>
                <w:szCs w:val="18"/>
              </w:rPr>
            </w:pPr>
            <w:r w:rsidRPr="0061649B">
              <w:rPr>
                <w:rFonts w:cs="Arial"/>
                <w:szCs w:val="18"/>
              </w:rPr>
              <w:t>mbsfnAreaId</w:t>
            </w:r>
          </w:p>
        </w:tc>
        <w:tc>
          <w:tcPr>
            <w:tcW w:w="5245" w:type="dxa"/>
          </w:tcPr>
          <w:p w14:paraId="603918BB" w14:textId="77777777" w:rsidR="002F1085" w:rsidRPr="0061649B" w:rsidRDefault="002F1085" w:rsidP="00AC4B62">
            <w:pPr>
              <w:pStyle w:val="TAL"/>
              <w:rPr>
                <w:rFonts w:cs="Arial"/>
                <w:szCs w:val="18"/>
              </w:rPr>
            </w:pPr>
            <w:r w:rsidRPr="0061649B">
              <w:rPr>
                <w:rFonts w:cs="Arial"/>
                <w:szCs w:val="18"/>
              </w:rPr>
              <w:t>MBSFN Area Identifier</w:t>
            </w:r>
          </w:p>
          <w:p w14:paraId="0976A1F7" w14:textId="77777777" w:rsidR="002F1085" w:rsidRPr="0061649B" w:rsidRDefault="002F1085" w:rsidP="00AC4B62">
            <w:pPr>
              <w:pStyle w:val="TAL"/>
              <w:rPr>
                <w:rFonts w:cs="Arial"/>
                <w:szCs w:val="18"/>
              </w:rPr>
            </w:pPr>
          </w:p>
          <w:p w14:paraId="27304704" w14:textId="77777777" w:rsidR="002F1085" w:rsidRPr="0061649B" w:rsidRDefault="002F1085" w:rsidP="00AC4B62">
            <w:pPr>
              <w:pStyle w:val="TAL"/>
              <w:rPr>
                <w:szCs w:val="18"/>
              </w:rPr>
            </w:pPr>
            <w:r w:rsidRPr="0061649B">
              <w:rPr>
                <w:rFonts w:cs="Arial"/>
                <w:szCs w:val="18"/>
              </w:rPr>
              <w:t>AllowedValues: 1, 2, …</w:t>
            </w:r>
          </w:p>
        </w:tc>
        <w:tc>
          <w:tcPr>
            <w:tcW w:w="1984" w:type="dxa"/>
          </w:tcPr>
          <w:p w14:paraId="02212678" w14:textId="77777777" w:rsidR="002F1085" w:rsidRPr="0061649B" w:rsidRDefault="002F1085" w:rsidP="00AC4B62">
            <w:pPr>
              <w:pStyle w:val="TAL"/>
            </w:pPr>
            <w:r w:rsidRPr="0061649B">
              <w:t>type: Integer</w:t>
            </w:r>
          </w:p>
          <w:p w14:paraId="4CCD7E0B" w14:textId="77777777" w:rsidR="002F1085" w:rsidRPr="0061649B" w:rsidRDefault="002F1085" w:rsidP="00AC4B62">
            <w:pPr>
              <w:pStyle w:val="TAL"/>
            </w:pPr>
            <w:r w:rsidRPr="0061649B">
              <w:t>multiplicity: 1</w:t>
            </w:r>
          </w:p>
          <w:p w14:paraId="02694B89" w14:textId="77777777" w:rsidR="002F1085" w:rsidRPr="0061649B" w:rsidRDefault="002F1085" w:rsidP="00AC4B62">
            <w:pPr>
              <w:pStyle w:val="TAL"/>
            </w:pPr>
            <w:r w:rsidRPr="0061649B">
              <w:t>isOrdered: N/A</w:t>
            </w:r>
          </w:p>
          <w:p w14:paraId="1C838197" w14:textId="77777777" w:rsidR="002F1085" w:rsidRPr="0061649B" w:rsidRDefault="002F1085" w:rsidP="00AC4B62">
            <w:pPr>
              <w:pStyle w:val="TAL"/>
            </w:pPr>
            <w:r w:rsidRPr="0061649B">
              <w:t>isUnique: N/A</w:t>
            </w:r>
          </w:p>
          <w:p w14:paraId="7C0F47E2" w14:textId="77777777" w:rsidR="002F1085" w:rsidRPr="0061649B" w:rsidRDefault="002F1085" w:rsidP="00AC4B62">
            <w:pPr>
              <w:pStyle w:val="TAL"/>
            </w:pPr>
            <w:r w:rsidRPr="0061649B">
              <w:t>defaultValue: None</w:t>
            </w:r>
          </w:p>
          <w:p w14:paraId="7145ABA0" w14:textId="77777777" w:rsidR="002F1085" w:rsidRPr="0061649B" w:rsidRDefault="002F1085" w:rsidP="00AC4B62">
            <w:pPr>
              <w:pStyle w:val="TAL"/>
            </w:pPr>
            <w:r w:rsidRPr="0061649B">
              <w:t>isNullable: False</w:t>
            </w:r>
          </w:p>
        </w:tc>
      </w:tr>
      <w:tr w:rsidR="002F1085" w:rsidRPr="00B26339" w14:paraId="45D44FE1" w14:textId="77777777" w:rsidTr="00AC4B62">
        <w:trPr>
          <w:cantSplit/>
          <w:jc w:val="center"/>
        </w:trPr>
        <w:tc>
          <w:tcPr>
            <w:tcW w:w="2547" w:type="dxa"/>
          </w:tcPr>
          <w:p w14:paraId="6543A38A" w14:textId="77777777" w:rsidR="002F1085" w:rsidRPr="00202D71" w:rsidRDefault="002F1085" w:rsidP="00AC4B62">
            <w:pPr>
              <w:pStyle w:val="TAL"/>
              <w:rPr>
                <w:rFonts w:cs="Arial"/>
                <w:szCs w:val="18"/>
              </w:rPr>
            </w:pPr>
            <w:r w:rsidRPr="0061649B">
              <w:rPr>
                <w:rFonts w:cs="Arial"/>
                <w:szCs w:val="18"/>
              </w:rPr>
              <w:t>earfcn</w:t>
            </w:r>
          </w:p>
        </w:tc>
        <w:tc>
          <w:tcPr>
            <w:tcW w:w="5245" w:type="dxa"/>
          </w:tcPr>
          <w:p w14:paraId="6EE5E40F" w14:textId="77777777" w:rsidR="002F1085" w:rsidRPr="0061649B" w:rsidRDefault="002F1085" w:rsidP="00AC4B62">
            <w:pPr>
              <w:pStyle w:val="TAL"/>
              <w:rPr>
                <w:rFonts w:cs="Arial"/>
                <w:szCs w:val="18"/>
              </w:rPr>
            </w:pPr>
            <w:r w:rsidRPr="0061649B">
              <w:rPr>
                <w:rFonts w:cs="Arial"/>
                <w:szCs w:val="18"/>
              </w:rPr>
              <w:t xml:space="preserve">Carrier Frequency </w:t>
            </w:r>
          </w:p>
          <w:p w14:paraId="046B081E" w14:textId="77777777" w:rsidR="002F1085" w:rsidRPr="0061649B" w:rsidRDefault="002F1085" w:rsidP="00AC4B62">
            <w:pPr>
              <w:pStyle w:val="TAL"/>
              <w:rPr>
                <w:rFonts w:cs="Arial"/>
                <w:szCs w:val="18"/>
              </w:rPr>
            </w:pPr>
          </w:p>
          <w:p w14:paraId="19231355" w14:textId="77777777" w:rsidR="002F1085" w:rsidRPr="0061649B" w:rsidRDefault="002F1085" w:rsidP="00AC4B62">
            <w:pPr>
              <w:pStyle w:val="TAL"/>
              <w:rPr>
                <w:szCs w:val="18"/>
              </w:rPr>
            </w:pPr>
            <w:r w:rsidRPr="0061649B">
              <w:rPr>
                <w:rFonts w:cs="Arial"/>
                <w:szCs w:val="18"/>
              </w:rPr>
              <w:t>AllowedValues: 1, 2, …</w:t>
            </w:r>
          </w:p>
        </w:tc>
        <w:tc>
          <w:tcPr>
            <w:tcW w:w="1984" w:type="dxa"/>
          </w:tcPr>
          <w:p w14:paraId="71A972B3" w14:textId="77777777" w:rsidR="002F1085" w:rsidRPr="0061649B" w:rsidRDefault="002F1085" w:rsidP="00AC4B62">
            <w:pPr>
              <w:pStyle w:val="TAL"/>
            </w:pPr>
            <w:r w:rsidRPr="0061649B">
              <w:t>type: Integer</w:t>
            </w:r>
          </w:p>
          <w:p w14:paraId="0CA24088" w14:textId="77777777" w:rsidR="002F1085" w:rsidRPr="0061649B" w:rsidRDefault="002F1085" w:rsidP="00AC4B62">
            <w:pPr>
              <w:pStyle w:val="TAL"/>
            </w:pPr>
            <w:r w:rsidRPr="0061649B">
              <w:t>multiplicity: 1</w:t>
            </w:r>
          </w:p>
          <w:p w14:paraId="47924C7D" w14:textId="77777777" w:rsidR="002F1085" w:rsidRPr="0061649B" w:rsidRDefault="002F1085" w:rsidP="00AC4B62">
            <w:pPr>
              <w:pStyle w:val="TAL"/>
            </w:pPr>
            <w:r w:rsidRPr="0061649B">
              <w:t>isOrdered: N/A</w:t>
            </w:r>
          </w:p>
          <w:p w14:paraId="528D4242" w14:textId="77777777" w:rsidR="002F1085" w:rsidRPr="0061649B" w:rsidRDefault="002F1085" w:rsidP="00AC4B62">
            <w:pPr>
              <w:pStyle w:val="TAL"/>
            </w:pPr>
            <w:r w:rsidRPr="0061649B">
              <w:t>isUnique: N/A</w:t>
            </w:r>
          </w:p>
          <w:p w14:paraId="1033B891" w14:textId="77777777" w:rsidR="002F1085" w:rsidRPr="0061649B" w:rsidRDefault="002F1085" w:rsidP="00AC4B62">
            <w:pPr>
              <w:pStyle w:val="TAL"/>
            </w:pPr>
            <w:r w:rsidRPr="0061649B">
              <w:t>defaultValue: None</w:t>
            </w:r>
          </w:p>
          <w:p w14:paraId="2B3C5D4E" w14:textId="77777777" w:rsidR="002F1085" w:rsidRPr="0061649B" w:rsidRDefault="002F1085" w:rsidP="00AC4B62">
            <w:pPr>
              <w:pStyle w:val="TAL"/>
            </w:pPr>
            <w:r w:rsidRPr="0061649B">
              <w:t>isNullable: False</w:t>
            </w:r>
          </w:p>
        </w:tc>
      </w:tr>
      <w:tr w:rsidR="002F1085" w:rsidRPr="00B26339" w14:paraId="232D24C2" w14:textId="77777777" w:rsidTr="00AC4B62">
        <w:trPr>
          <w:cantSplit/>
          <w:jc w:val="center"/>
        </w:trPr>
        <w:tc>
          <w:tcPr>
            <w:tcW w:w="2547" w:type="dxa"/>
          </w:tcPr>
          <w:p w14:paraId="7D093CB5" w14:textId="77777777" w:rsidR="002F1085" w:rsidRPr="0061649B" w:rsidRDefault="002F1085" w:rsidP="00AC4B62">
            <w:pPr>
              <w:pStyle w:val="TAL"/>
              <w:rPr>
                <w:rFonts w:cs="Arial"/>
                <w:szCs w:val="18"/>
              </w:rPr>
            </w:pPr>
            <w:r w:rsidRPr="00B940D8">
              <w:rPr>
                <w:rFonts w:cs="Arial"/>
                <w:lang w:eastAsia="zh-CN"/>
              </w:rPr>
              <w:t>mnsLabel</w:t>
            </w:r>
          </w:p>
        </w:tc>
        <w:tc>
          <w:tcPr>
            <w:tcW w:w="5245" w:type="dxa"/>
          </w:tcPr>
          <w:p w14:paraId="666AE104" w14:textId="77777777" w:rsidR="002F1085" w:rsidRPr="0061649B" w:rsidRDefault="002F1085" w:rsidP="00AC4B62">
            <w:pPr>
              <w:pStyle w:val="TAL"/>
              <w:rPr>
                <w:rFonts w:cs="Arial"/>
                <w:szCs w:val="18"/>
              </w:rPr>
            </w:pPr>
            <w:r w:rsidRPr="0061649B">
              <w:rPr>
                <w:lang w:eastAsia="de-DE"/>
              </w:rPr>
              <w:t>Human-readable name of management service.</w:t>
            </w:r>
          </w:p>
        </w:tc>
        <w:tc>
          <w:tcPr>
            <w:tcW w:w="1984" w:type="dxa"/>
          </w:tcPr>
          <w:p w14:paraId="2D473AA2" w14:textId="77777777" w:rsidR="002F1085" w:rsidRPr="0061649B" w:rsidRDefault="002F1085" w:rsidP="00AC4B62">
            <w:pPr>
              <w:pStyle w:val="TAL"/>
            </w:pPr>
            <w:r w:rsidRPr="0061649B">
              <w:t>type: String</w:t>
            </w:r>
          </w:p>
          <w:p w14:paraId="20A12D13" w14:textId="77777777" w:rsidR="002F1085" w:rsidRPr="0061649B" w:rsidRDefault="002F1085" w:rsidP="00AC4B62">
            <w:pPr>
              <w:pStyle w:val="TAL"/>
            </w:pPr>
            <w:r w:rsidRPr="0061649B">
              <w:t>multiplicity: 1</w:t>
            </w:r>
          </w:p>
          <w:p w14:paraId="624AEBAC" w14:textId="77777777" w:rsidR="002F1085" w:rsidRPr="0061649B" w:rsidRDefault="002F1085" w:rsidP="00AC4B62">
            <w:pPr>
              <w:pStyle w:val="TAL"/>
            </w:pPr>
            <w:r w:rsidRPr="0061649B">
              <w:t>isOrdered: N/A</w:t>
            </w:r>
          </w:p>
          <w:p w14:paraId="6F40010B" w14:textId="77777777" w:rsidR="002F1085" w:rsidRPr="0061649B" w:rsidRDefault="002F1085" w:rsidP="00AC4B62">
            <w:pPr>
              <w:pStyle w:val="TAL"/>
            </w:pPr>
            <w:r w:rsidRPr="0061649B">
              <w:t>isUnique: N/A</w:t>
            </w:r>
          </w:p>
          <w:p w14:paraId="057501DB" w14:textId="77777777" w:rsidR="002F1085" w:rsidRPr="0061649B" w:rsidRDefault="002F1085" w:rsidP="00AC4B62">
            <w:pPr>
              <w:pStyle w:val="TAL"/>
            </w:pPr>
            <w:r w:rsidRPr="0061649B">
              <w:t>defaultValue: None</w:t>
            </w:r>
          </w:p>
          <w:p w14:paraId="74D4CF99" w14:textId="77777777" w:rsidR="002F1085" w:rsidRPr="0061649B" w:rsidRDefault="002F1085" w:rsidP="00AC4B62">
            <w:pPr>
              <w:pStyle w:val="TAL"/>
            </w:pPr>
            <w:r w:rsidRPr="0061649B">
              <w:t>isNullable: False</w:t>
            </w:r>
          </w:p>
        </w:tc>
      </w:tr>
      <w:tr w:rsidR="002F1085" w:rsidRPr="00B26339" w14:paraId="0313AE25" w14:textId="77777777" w:rsidTr="00AC4B62">
        <w:trPr>
          <w:cantSplit/>
          <w:jc w:val="center"/>
        </w:trPr>
        <w:tc>
          <w:tcPr>
            <w:tcW w:w="2547" w:type="dxa"/>
          </w:tcPr>
          <w:p w14:paraId="15E7E9D7" w14:textId="77777777" w:rsidR="002F1085" w:rsidRPr="0061649B" w:rsidRDefault="002F1085" w:rsidP="00AC4B62">
            <w:pPr>
              <w:pStyle w:val="TAL"/>
              <w:rPr>
                <w:rFonts w:cs="Arial"/>
                <w:szCs w:val="18"/>
              </w:rPr>
            </w:pPr>
            <w:r w:rsidRPr="00B940D8">
              <w:rPr>
                <w:rFonts w:cs="Arial"/>
                <w:lang w:eastAsia="zh-CN"/>
              </w:rPr>
              <w:t>mnsType</w:t>
            </w:r>
          </w:p>
        </w:tc>
        <w:tc>
          <w:tcPr>
            <w:tcW w:w="5245" w:type="dxa"/>
          </w:tcPr>
          <w:p w14:paraId="7D029BE4" w14:textId="77777777" w:rsidR="002F1085" w:rsidRPr="0061649B" w:rsidRDefault="002F1085" w:rsidP="00AC4B62">
            <w:pPr>
              <w:pStyle w:val="TAL"/>
              <w:rPr>
                <w:lang w:eastAsia="de-DE"/>
              </w:rPr>
            </w:pPr>
            <w:r w:rsidRPr="0061649B">
              <w:rPr>
                <w:lang w:eastAsia="de-DE"/>
              </w:rPr>
              <w:t>Type of management service.</w:t>
            </w:r>
          </w:p>
          <w:p w14:paraId="68238245" w14:textId="77777777" w:rsidR="002F1085" w:rsidRPr="0061649B" w:rsidRDefault="002F1085" w:rsidP="00AC4B62">
            <w:pPr>
              <w:pStyle w:val="TAL"/>
              <w:rPr>
                <w:szCs w:val="18"/>
              </w:rPr>
            </w:pPr>
          </w:p>
          <w:p w14:paraId="3549886E" w14:textId="77777777" w:rsidR="002F1085" w:rsidRPr="0061649B" w:rsidRDefault="002F1085" w:rsidP="00AC4B6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103A4FF" w14:textId="77777777" w:rsidR="002F1085" w:rsidRPr="0061649B" w:rsidRDefault="002F1085" w:rsidP="00AC4B62">
            <w:pPr>
              <w:pStyle w:val="TAL"/>
            </w:pPr>
            <w:r w:rsidRPr="0061649B">
              <w:t>type: ENUM</w:t>
            </w:r>
          </w:p>
          <w:p w14:paraId="63DDBDF3" w14:textId="77777777" w:rsidR="002F1085" w:rsidRPr="0061649B" w:rsidRDefault="002F1085" w:rsidP="00AC4B62">
            <w:pPr>
              <w:pStyle w:val="TAL"/>
            </w:pPr>
            <w:r w:rsidRPr="0061649B">
              <w:t>multiplicity: 1</w:t>
            </w:r>
          </w:p>
          <w:p w14:paraId="4CCD0205" w14:textId="77777777" w:rsidR="002F1085" w:rsidRPr="0061649B" w:rsidRDefault="002F1085" w:rsidP="00AC4B62">
            <w:pPr>
              <w:pStyle w:val="TAL"/>
            </w:pPr>
            <w:r w:rsidRPr="0061649B">
              <w:t>isOrdered: N/A</w:t>
            </w:r>
          </w:p>
          <w:p w14:paraId="6FD3657C" w14:textId="77777777" w:rsidR="002F1085" w:rsidRPr="0061649B" w:rsidRDefault="002F1085" w:rsidP="00AC4B62">
            <w:pPr>
              <w:pStyle w:val="TAL"/>
            </w:pPr>
            <w:r w:rsidRPr="0061649B">
              <w:t>isUnique: N/A</w:t>
            </w:r>
          </w:p>
          <w:p w14:paraId="1BE946ED" w14:textId="77777777" w:rsidR="002F1085" w:rsidRPr="0061649B" w:rsidRDefault="002F1085" w:rsidP="00AC4B62">
            <w:pPr>
              <w:pStyle w:val="TAL"/>
            </w:pPr>
            <w:r w:rsidRPr="0061649B">
              <w:t>defaultValue: None</w:t>
            </w:r>
          </w:p>
          <w:p w14:paraId="5F52B5C2" w14:textId="77777777" w:rsidR="002F1085" w:rsidRPr="0061649B" w:rsidRDefault="002F1085" w:rsidP="00AC4B62">
            <w:pPr>
              <w:pStyle w:val="TAL"/>
            </w:pPr>
            <w:r w:rsidRPr="0061649B">
              <w:t>isNullable: False</w:t>
            </w:r>
          </w:p>
        </w:tc>
      </w:tr>
      <w:tr w:rsidR="002F1085" w:rsidRPr="00B26339" w14:paraId="17E00F60" w14:textId="77777777" w:rsidTr="00AC4B62">
        <w:trPr>
          <w:cantSplit/>
          <w:jc w:val="center"/>
        </w:trPr>
        <w:tc>
          <w:tcPr>
            <w:tcW w:w="2547" w:type="dxa"/>
          </w:tcPr>
          <w:p w14:paraId="250C6CAD" w14:textId="77777777" w:rsidR="002F1085" w:rsidRPr="0061649B" w:rsidRDefault="002F1085" w:rsidP="00AC4B62">
            <w:pPr>
              <w:pStyle w:val="TAL"/>
              <w:rPr>
                <w:rFonts w:cs="Arial"/>
                <w:szCs w:val="18"/>
              </w:rPr>
            </w:pPr>
            <w:r w:rsidRPr="00B940D8">
              <w:rPr>
                <w:rFonts w:cs="Arial"/>
                <w:lang w:eastAsia="zh-CN"/>
              </w:rPr>
              <w:t>mnsVersion</w:t>
            </w:r>
          </w:p>
        </w:tc>
        <w:tc>
          <w:tcPr>
            <w:tcW w:w="5245" w:type="dxa"/>
          </w:tcPr>
          <w:p w14:paraId="68B1FB45" w14:textId="77777777" w:rsidR="002F1085" w:rsidRPr="00B940D8" w:rsidRDefault="002F1085" w:rsidP="00AC4B62">
            <w:pPr>
              <w:pStyle w:val="TAL"/>
              <w:rPr>
                <w:lang w:eastAsia="de-DE"/>
              </w:rPr>
            </w:pPr>
            <w:r w:rsidRPr="00B940D8">
              <w:rPr>
                <w:lang w:eastAsia="de-DE"/>
              </w:rPr>
              <w:t>Version of management service.</w:t>
            </w:r>
          </w:p>
          <w:p w14:paraId="0F016F6B" w14:textId="77777777" w:rsidR="002F1085" w:rsidRPr="00B940D8" w:rsidRDefault="002F1085" w:rsidP="00AC4B62">
            <w:pPr>
              <w:pStyle w:val="TAL"/>
              <w:rPr>
                <w:sz w:val="20"/>
              </w:rPr>
            </w:pPr>
          </w:p>
          <w:p w14:paraId="451C1E2F" w14:textId="77777777" w:rsidR="002F1085" w:rsidRPr="0061649B" w:rsidRDefault="002F1085" w:rsidP="00AC4B62">
            <w:pPr>
              <w:pStyle w:val="TAL"/>
              <w:rPr>
                <w:rFonts w:cs="Arial"/>
                <w:szCs w:val="18"/>
              </w:rPr>
            </w:pPr>
          </w:p>
        </w:tc>
        <w:tc>
          <w:tcPr>
            <w:tcW w:w="1984" w:type="dxa"/>
          </w:tcPr>
          <w:p w14:paraId="62BEC165" w14:textId="77777777" w:rsidR="002F1085" w:rsidRPr="0061649B" w:rsidRDefault="002F1085" w:rsidP="00AC4B62">
            <w:pPr>
              <w:pStyle w:val="TAL"/>
            </w:pPr>
            <w:r w:rsidRPr="0061649B">
              <w:t>type: String</w:t>
            </w:r>
          </w:p>
          <w:p w14:paraId="4B0E351B" w14:textId="77777777" w:rsidR="002F1085" w:rsidRPr="0061649B" w:rsidRDefault="002F1085" w:rsidP="00AC4B62">
            <w:pPr>
              <w:pStyle w:val="TAL"/>
            </w:pPr>
            <w:r w:rsidRPr="0061649B">
              <w:t>multiplicity: 1</w:t>
            </w:r>
          </w:p>
          <w:p w14:paraId="7B18187C" w14:textId="77777777" w:rsidR="002F1085" w:rsidRPr="0061649B" w:rsidRDefault="002F1085" w:rsidP="00AC4B62">
            <w:pPr>
              <w:pStyle w:val="TAL"/>
            </w:pPr>
            <w:r w:rsidRPr="0061649B">
              <w:t>isOrdered: N/A</w:t>
            </w:r>
          </w:p>
          <w:p w14:paraId="6670386B" w14:textId="77777777" w:rsidR="002F1085" w:rsidRPr="0061649B" w:rsidRDefault="002F1085" w:rsidP="00AC4B62">
            <w:pPr>
              <w:pStyle w:val="TAL"/>
            </w:pPr>
            <w:r w:rsidRPr="0061649B">
              <w:t>isUnique: N/A</w:t>
            </w:r>
          </w:p>
          <w:p w14:paraId="7A3145F2" w14:textId="77777777" w:rsidR="002F1085" w:rsidRPr="0061649B" w:rsidRDefault="002F1085" w:rsidP="00AC4B62">
            <w:pPr>
              <w:pStyle w:val="TAL"/>
            </w:pPr>
            <w:r w:rsidRPr="0061649B">
              <w:t>defaultValue: None</w:t>
            </w:r>
          </w:p>
          <w:p w14:paraId="4F555664" w14:textId="77777777" w:rsidR="002F1085" w:rsidRPr="0061649B" w:rsidRDefault="002F1085" w:rsidP="00AC4B62">
            <w:pPr>
              <w:pStyle w:val="TAL"/>
            </w:pPr>
            <w:r w:rsidRPr="0061649B">
              <w:t>isNullable: False</w:t>
            </w:r>
          </w:p>
        </w:tc>
      </w:tr>
      <w:tr w:rsidR="002F1085" w:rsidRPr="00B26339" w14:paraId="44622115" w14:textId="77777777" w:rsidTr="00AC4B62">
        <w:trPr>
          <w:cantSplit/>
          <w:jc w:val="center"/>
        </w:trPr>
        <w:tc>
          <w:tcPr>
            <w:tcW w:w="2547" w:type="dxa"/>
          </w:tcPr>
          <w:p w14:paraId="09BA8F93" w14:textId="77777777" w:rsidR="002F1085" w:rsidRPr="0061649B" w:rsidRDefault="002F1085" w:rsidP="00AC4B62">
            <w:pPr>
              <w:pStyle w:val="TAL"/>
              <w:rPr>
                <w:rFonts w:cs="Arial"/>
                <w:szCs w:val="18"/>
              </w:rPr>
            </w:pPr>
            <w:r w:rsidRPr="00B940D8">
              <w:rPr>
                <w:rFonts w:cs="Arial"/>
              </w:rPr>
              <w:t>mnsAddress</w:t>
            </w:r>
          </w:p>
        </w:tc>
        <w:tc>
          <w:tcPr>
            <w:tcW w:w="5245" w:type="dxa"/>
          </w:tcPr>
          <w:p w14:paraId="5522A8A2" w14:textId="77777777" w:rsidR="002F1085" w:rsidRPr="0061649B" w:rsidRDefault="002F1085" w:rsidP="00AC4B62">
            <w:pPr>
              <w:pStyle w:val="TAL"/>
            </w:pPr>
            <w:r w:rsidRPr="0061649B">
              <w:t>Addressing information for Management Service operations.</w:t>
            </w:r>
          </w:p>
          <w:p w14:paraId="2DAC2B77" w14:textId="77777777" w:rsidR="002F1085" w:rsidRPr="0061649B" w:rsidRDefault="002F1085" w:rsidP="00AC4B62">
            <w:pPr>
              <w:pStyle w:val="TAL"/>
              <w:rPr>
                <w:rFonts w:cs="Arial"/>
                <w:szCs w:val="18"/>
              </w:rPr>
            </w:pPr>
          </w:p>
        </w:tc>
        <w:tc>
          <w:tcPr>
            <w:tcW w:w="1984" w:type="dxa"/>
          </w:tcPr>
          <w:p w14:paraId="410C3B30" w14:textId="77777777" w:rsidR="002F1085" w:rsidRPr="0061649B" w:rsidRDefault="002F1085" w:rsidP="00AC4B62">
            <w:pPr>
              <w:pStyle w:val="TAL"/>
            </w:pPr>
            <w:r w:rsidRPr="0061649B">
              <w:t>type: String</w:t>
            </w:r>
          </w:p>
          <w:p w14:paraId="0D477ACE" w14:textId="77777777" w:rsidR="002F1085" w:rsidRPr="0061649B" w:rsidRDefault="002F1085" w:rsidP="00AC4B62">
            <w:pPr>
              <w:pStyle w:val="TAL"/>
            </w:pPr>
            <w:r w:rsidRPr="0061649B">
              <w:t>multiplicity: 1</w:t>
            </w:r>
          </w:p>
          <w:p w14:paraId="0A3EE690" w14:textId="77777777" w:rsidR="002F1085" w:rsidRPr="0061649B" w:rsidRDefault="002F1085" w:rsidP="00AC4B62">
            <w:pPr>
              <w:pStyle w:val="TAL"/>
            </w:pPr>
            <w:r w:rsidRPr="0061649B">
              <w:t>isOrdered: N/A</w:t>
            </w:r>
          </w:p>
          <w:p w14:paraId="2A1FDEDB" w14:textId="77777777" w:rsidR="002F1085" w:rsidRPr="0061649B" w:rsidRDefault="002F1085" w:rsidP="00AC4B62">
            <w:pPr>
              <w:pStyle w:val="TAL"/>
            </w:pPr>
            <w:r w:rsidRPr="0061649B">
              <w:t>isUnique: N/A</w:t>
            </w:r>
          </w:p>
          <w:p w14:paraId="23B54869" w14:textId="77777777" w:rsidR="002F1085" w:rsidRPr="0061649B" w:rsidRDefault="002F1085" w:rsidP="00AC4B62">
            <w:pPr>
              <w:pStyle w:val="TAL"/>
            </w:pPr>
            <w:r w:rsidRPr="0061649B">
              <w:t>defaultValue: None</w:t>
            </w:r>
          </w:p>
          <w:p w14:paraId="7CA7973E" w14:textId="77777777" w:rsidR="002F1085" w:rsidRPr="0061649B" w:rsidRDefault="002F1085" w:rsidP="00AC4B62">
            <w:pPr>
              <w:pStyle w:val="TAL"/>
            </w:pPr>
            <w:r w:rsidRPr="0061649B">
              <w:t>isNullable: False</w:t>
            </w:r>
          </w:p>
        </w:tc>
      </w:tr>
      <w:tr w:rsidR="002F1085" w:rsidRPr="00B26339" w14:paraId="161090D2" w14:textId="77777777" w:rsidTr="00AC4B62">
        <w:trPr>
          <w:cantSplit/>
          <w:jc w:val="center"/>
        </w:trPr>
        <w:tc>
          <w:tcPr>
            <w:tcW w:w="2547" w:type="dxa"/>
          </w:tcPr>
          <w:p w14:paraId="039BEA57" w14:textId="77777777" w:rsidR="002F1085" w:rsidRPr="00B940D8" w:rsidRDefault="002F1085" w:rsidP="00AC4B62">
            <w:pPr>
              <w:pStyle w:val="TAL"/>
              <w:rPr>
                <w:rFonts w:cs="Arial"/>
              </w:rPr>
            </w:pPr>
            <w:r w:rsidRPr="00B940D8">
              <w:rPr>
                <w:rFonts w:cs="Arial"/>
                <w:szCs w:val="18"/>
              </w:rPr>
              <w:t>ProcessMonitor.id</w:t>
            </w:r>
          </w:p>
        </w:tc>
        <w:tc>
          <w:tcPr>
            <w:tcW w:w="5245" w:type="dxa"/>
          </w:tcPr>
          <w:p w14:paraId="0F79B891" w14:textId="77777777" w:rsidR="002F1085" w:rsidRPr="0061649B" w:rsidRDefault="002F1085" w:rsidP="00AC4B62">
            <w:pPr>
              <w:pStyle w:val="TAL"/>
            </w:pPr>
            <w:r w:rsidRPr="00B940D8">
              <w:rPr>
                <w:lang w:eastAsia="zh-CN"/>
              </w:rPr>
              <w:t>Id of the process. It is unique within a single multivalue attribute of type ProcessMonitor.</w:t>
            </w:r>
          </w:p>
        </w:tc>
        <w:tc>
          <w:tcPr>
            <w:tcW w:w="1984" w:type="dxa"/>
          </w:tcPr>
          <w:p w14:paraId="4BAA458D"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Type: String</w:t>
            </w:r>
          </w:p>
          <w:p w14:paraId="5E3B18DF"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multiplicity: 1</w:t>
            </w:r>
          </w:p>
          <w:p w14:paraId="1C361D5F"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isOrdered: N/A</w:t>
            </w:r>
          </w:p>
          <w:p w14:paraId="631190BD"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33EA8A96"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47D373DC" w14:textId="77777777" w:rsidR="002F1085" w:rsidRPr="0061649B" w:rsidRDefault="002F1085" w:rsidP="00AC4B62">
            <w:pPr>
              <w:pStyle w:val="TAL"/>
            </w:pPr>
            <w:r w:rsidRPr="00B940D8">
              <w:rPr>
                <w:rFonts w:cs="Arial"/>
                <w:szCs w:val="18"/>
              </w:rPr>
              <w:t>isNullable: False</w:t>
            </w:r>
          </w:p>
        </w:tc>
      </w:tr>
      <w:tr w:rsidR="002F1085" w:rsidRPr="00B26339" w14:paraId="2E92E8F0" w14:textId="77777777" w:rsidTr="00AC4B62">
        <w:trPr>
          <w:cantSplit/>
          <w:jc w:val="center"/>
        </w:trPr>
        <w:tc>
          <w:tcPr>
            <w:tcW w:w="2547" w:type="dxa"/>
          </w:tcPr>
          <w:p w14:paraId="14909039" w14:textId="77777777" w:rsidR="002F1085" w:rsidRPr="0083570F" w:rsidRDefault="002F1085" w:rsidP="00AC4B62">
            <w:pPr>
              <w:pStyle w:val="TAL"/>
              <w:rPr>
                <w:rFonts w:cs="Arial"/>
              </w:rPr>
            </w:pPr>
            <w:r w:rsidRPr="0083570F">
              <w:rPr>
                <w:rFonts w:cs="Arial"/>
                <w:szCs w:val="18"/>
              </w:rPr>
              <w:t>ProcessMonitor.status</w:t>
            </w:r>
          </w:p>
        </w:tc>
        <w:tc>
          <w:tcPr>
            <w:tcW w:w="5245" w:type="dxa"/>
          </w:tcPr>
          <w:p w14:paraId="08F99C93" w14:textId="77777777" w:rsidR="002F1085" w:rsidRPr="00B940D8" w:rsidRDefault="002F1085" w:rsidP="00AC4B6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AF859EA" w14:textId="77777777" w:rsidR="002F1085" w:rsidRPr="0061649B" w:rsidRDefault="002F1085" w:rsidP="00AC4B62">
            <w:pPr>
              <w:pStyle w:val="TAL"/>
              <w:rPr>
                <w:rFonts w:cs="Arial"/>
                <w:szCs w:val="18"/>
              </w:rPr>
            </w:pPr>
          </w:p>
          <w:p w14:paraId="549E4DC8" w14:textId="77777777" w:rsidR="002F1085" w:rsidRPr="0061649B" w:rsidRDefault="002F1085" w:rsidP="00AC4B62">
            <w:pPr>
              <w:pStyle w:val="TAL"/>
              <w:rPr>
                <w:szCs w:val="18"/>
              </w:rPr>
            </w:pPr>
            <w:r w:rsidRPr="0061649B">
              <w:rPr>
                <w:szCs w:val="18"/>
              </w:rPr>
              <w:t>allowedValues:</w:t>
            </w:r>
          </w:p>
          <w:p w14:paraId="581AE186" w14:textId="77777777" w:rsidR="002F1085" w:rsidRPr="0061649B" w:rsidRDefault="002F1085" w:rsidP="00AC4B62">
            <w:pPr>
              <w:pStyle w:val="TAL"/>
              <w:rPr>
                <w:lang w:eastAsia="zh-CN"/>
              </w:rPr>
            </w:pPr>
            <w:r w:rsidRPr="0061649B">
              <w:rPr>
                <w:lang w:eastAsia="zh-CN"/>
              </w:rPr>
              <w:t>- NOT_STARTED</w:t>
            </w:r>
          </w:p>
          <w:p w14:paraId="1A4AB2CA" w14:textId="77777777" w:rsidR="002F1085" w:rsidRPr="0061649B" w:rsidRDefault="002F1085" w:rsidP="00AC4B62">
            <w:pPr>
              <w:pStyle w:val="TAL"/>
              <w:rPr>
                <w:lang w:eastAsia="zh-CN"/>
              </w:rPr>
            </w:pPr>
            <w:r w:rsidRPr="0061649B">
              <w:rPr>
                <w:lang w:eastAsia="zh-CN"/>
              </w:rPr>
              <w:t>- RUNNING</w:t>
            </w:r>
          </w:p>
          <w:p w14:paraId="3EB9B272" w14:textId="77777777" w:rsidR="002F1085" w:rsidRPr="0061649B" w:rsidRDefault="002F1085" w:rsidP="00AC4B62">
            <w:pPr>
              <w:pStyle w:val="TAL"/>
              <w:rPr>
                <w:lang w:eastAsia="zh-CN"/>
              </w:rPr>
            </w:pPr>
            <w:r w:rsidRPr="0061649B">
              <w:rPr>
                <w:lang w:eastAsia="zh-CN"/>
              </w:rPr>
              <w:t>- CANCELLING</w:t>
            </w:r>
          </w:p>
          <w:p w14:paraId="74FF88B1" w14:textId="77777777" w:rsidR="002F1085" w:rsidRPr="0061649B" w:rsidRDefault="002F1085" w:rsidP="00AC4B62">
            <w:pPr>
              <w:pStyle w:val="TAL"/>
              <w:rPr>
                <w:lang w:eastAsia="zh-CN"/>
              </w:rPr>
            </w:pPr>
            <w:r w:rsidRPr="0061649B">
              <w:rPr>
                <w:lang w:eastAsia="zh-CN"/>
              </w:rPr>
              <w:t>- FINISHED</w:t>
            </w:r>
          </w:p>
          <w:p w14:paraId="0A2BE0DF" w14:textId="77777777" w:rsidR="002F1085" w:rsidRPr="00B940D8" w:rsidRDefault="002F1085" w:rsidP="00AC4B62">
            <w:pPr>
              <w:pStyle w:val="TAL"/>
              <w:rPr>
                <w:lang w:eastAsia="zh-CN"/>
              </w:rPr>
            </w:pPr>
            <w:r w:rsidRPr="00B940D8">
              <w:rPr>
                <w:lang w:eastAsia="zh-CN"/>
              </w:rPr>
              <w:t>- FAILED</w:t>
            </w:r>
          </w:p>
          <w:p w14:paraId="505E7426" w14:textId="77777777" w:rsidR="002F1085" w:rsidRPr="00B940D8" w:rsidRDefault="002F1085" w:rsidP="00AC4B62">
            <w:pPr>
              <w:pStyle w:val="TAL"/>
              <w:rPr>
                <w:lang w:eastAsia="zh-CN"/>
              </w:rPr>
            </w:pPr>
            <w:r w:rsidRPr="00B940D8">
              <w:rPr>
                <w:lang w:eastAsia="zh-CN"/>
              </w:rPr>
              <w:t>- PARTIALLY_FAILED</w:t>
            </w:r>
          </w:p>
          <w:p w14:paraId="529AA4EE" w14:textId="77777777" w:rsidR="002F1085" w:rsidRPr="0061649B" w:rsidRDefault="002F1085" w:rsidP="00AC4B62">
            <w:pPr>
              <w:pStyle w:val="TAL"/>
            </w:pPr>
            <w:r w:rsidRPr="00B940D8">
              <w:rPr>
                <w:lang w:eastAsia="zh-CN"/>
              </w:rPr>
              <w:t>- CANCELLED</w:t>
            </w:r>
          </w:p>
        </w:tc>
        <w:tc>
          <w:tcPr>
            <w:tcW w:w="1984" w:type="dxa"/>
          </w:tcPr>
          <w:p w14:paraId="11B6111C"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Type: ENUM</w:t>
            </w:r>
          </w:p>
          <w:p w14:paraId="10BB2010"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multiplicity: 1</w:t>
            </w:r>
          </w:p>
          <w:p w14:paraId="75C9C4D3"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isOrdered: N/A</w:t>
            </w:r>
          </w:p>
          <w:p w14:paraId="5890C9A3"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45945D23"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67C5E945" w14:textId="77777777" w:rsidR="002F1085" w:rsidRPr="0061649B" w:rsidRDefault="002F1085" w:rsidP="00AC4B62">
            <w:pPr>
              <w:pStyle w:val="TAL"/>
            </w:pPr>
            <w:r w:rsidRPr="00B940D8">
              <w:rPr>
                <w:rFonts w:cs="Arial"/>
                <w:szCs w:val="18"/>
              </w:rPr>
              <w:t>isNullable: False</w:t>
            </w:r>
          </w:p>
        </w:tc>
      </w:tr>
      <w:tr w:rsidR="002F1085" w:rsidRPr="00B26339" w14:paraId="21142446" w14:textId="77777777" w:rsidTr="00AC4B62">
        <w:trPr>
          <w:cantSplit/>
          <w:jc w:val="center"/>
        </w:trPr>
        <w:tc>
          <w:tcPr>
            <w:tcW w:w="2547" w:type="dxa"/>
          </w:tcPr>
          <w:p w14:paraId="54FF161A" w14:textId="77777777" w:rsidR="002F1085" w:rsidRPr="0083570F" w:rsidRDefault="002F1085" w:rsidP="00AC4B62">
            <w:pPr>
              <w:pStyle w:val="TAL"/>
              <w:rPr>
                <w:rFonts w:cs="Arial"/>
              </w:rPr>
            </w:pPr>
            <w:r w:rsidRPr="0083570F">
              <w:rPr>
                <w:rFonts w:cs="Arial"/>
                <w:szCs w:val="18"/>
              </w:rPr>
              <w:t>ProcessMonitor.progressPercentage</w:t>
            </w:r>
          </w:p>
        </w:tc>
        <w:tc>
          <w:tcPr>
            <w:tcW w:w="5245" w:type="dxa"/>
          </w:tcPr>
          <w:p w14:paraId="58FFD842" w14:textId="77777777" w:rsidR="002F1085" w:rsidRPr="00B940D8" w:rsidRDefault="002F1085" w:rsidP="00AC4B62">
            <w:pPr>
              <w:pStyle w:val="TAL"/>
              <w:spacing w:before="20" w:after="20"/>
              <w:rPr>
                <w:lang w:eastAsia="zh-CN"/>
              </w:rPr>
            </w:pPr>
            <w:r w:rsidRPr="00B940D8">
              <w:rPr>
                <w:lang w:eastAsia="zh-CN"/>
              </w:rPr>
              <w:t>Progress of the process as percentage.</w:t>
            </w:r>
          </w:p>
          <w:p w14:paraId="6A183CA2" w14:textId="77777777" w:rsidR="002F1085" w:rsidRPr="00B940D8" w:rsidRDefault="002F1085" w:rsidP="00AC4B62">
            <w:pPr>
              <w:pStyle w:val="TAL"/>
              <w:spacing w:before="20" w:after="20"/>
              <w:rPr>
                <w:lang w:eastAsia="zh-CN"/>
              </w:rPr>
            </w:pPr>
          </w:p>
          <w:p w14:paraId="3EDAF8D4" w14:textId="77777777" w:rsidR="002F1085" w:rsidRPr="00202D71" w:rsidRDefault="002F1085" w:rsidP="00AC4B62">
            <w:pPr>
              <w:pStyle w:val="TAL"/>
              <w:spacing w:before="20" w:after="20"/>
              <w:rPr>
                <w:lang w:eastAsia="zh-CN"/>
              </w:rPr>
            </w:pPr>
            <w:r w:rsidRPr="0061649B">
              <w:rPr>
                <w:lang w:eastAsia="zh-CN"/>
              </w:rPr>
              <w:t>Allowed values: integer between 0 and 100</w:t>
            </w:r>
          </w:p>
          <w:p w14:paraId="7188BF05" w14:textId="77777777" w:rsidR="002F1085" w:rsidRPr="00B940D8" w:rsidRDefault="002F1085" w:rsidP="00AC4B62">
            <w:pPr>
              <w:pStyle w:val="TAL"/>
              <w:spacing w:before="20" w:after="20"/>
              <w:rPr>
                <w:lang w:eastAsia="zh-CN"/>
              </w:rPr>
            </w:pPr>
          </w:p>
          <w:p w14:paraId="26151323" w14:textId="77777777" w:rsidR="002F1085" w:rsidRPr="0061649B" w:rsidRDefault="002F1085" w:rsidP="00AC4B62">
            <w:pPr>
              <w:pStyle w:val="TAL"/>
            </w:pPr>
          </w:p>
        </w:tc>
        <w:tc>
          <w:tcPr>
            <w:tcW w:w="1984" w:type="dxa"/>
          </w:tcPr>
          <w:p w14:paraId="118BE3FC"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Type: Integer</w:t>
            </w:r>
          </w:p>
          <w:p w14:paraId="3EB5EBDA"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multiplicity: 0..1</w:t>
            </w:r>
          </w:p>
          <w:p w14:paraId="6425D19A"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isOrdered: N/A</w:t>
            </w:r>
          </w:p>
          <w:p w14:paraId="19E6DEC2"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48FC7BD6"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 xml:space="preserve">defaultValue: None </w:t>
            </w:r>
          </w:p>
          <w:p w14:paraId="1927A5E6" w14:textId="77777777" w:rsidR="002F1085" w:rsidRPr="0061649B" w:rsidRDefault="002F1085" w:rsidP="00AC4B62">
            <w:pPr>
              <w:pStyle w:val="TAL"/>
            </w:pPr>
            <w:r w:rsidRPr="00B940D8">
              <w:rPr>
                <w:rFonts w:cs="Arial"/>
                <w:szCs w:val="18"/>
              </w:rPr>
              <w:t>isNullable: False</w:t>
            </w:r>
          </w:p>
        </w:tc>
      </w:tr>
      <w:tr w:rsidR="002F1085" w:rsidRPr="00B26339" w14:paraId="54BCE639" w14:textId="77777777" w:rsidTr="00AC4B62">
        <w:trPr>
          <w:cantSplit/>
          <w:jc w:val="center"/>
        </w:trPr>
        <w:tc>
          <w:tcPr>
            <w:tcW w:w="2547" w:type="dxa"/>
          </w:tcPr>
          <w:p w14:paraId="1CC0625B" w14:textId="77777777" w:rsidR="002F1085" w:rsidRPr="0083570F" w:rsidRDefault="002F1085" w:rsidP="00AC4B62">
            <w:pPr>
              <w:pStyle w:val="TAL"/>
              <w:rPr>
                <w:rFonts w:cs="Arial"/>
              </w:rPr>
            </w:pPr>
            <w:r w:rsidRPr="0083570F">
              <w:rPr>
                <w:rFonts w:cs="Arial"/>
                <w:szCs w:val="18"/>
              </w:rPr>
              <w:t>ProcessMonitor.progressStateInfo</w:t>
            </w:r>
          </w:p>
        </w:tc>
        <w:tc>
          <w:tcPr>
            <w:tcW w:w="5245" w:type="dxa"/>
          </w:tcPr>
          <w:p w14:paraId="1B89F721" w14:textId="77777777" w:rsidR="002F1085" w:rsidRPr="00B940D8" w:rsidRDefault="002F1085" w:rsidP="00AC4B6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6DA7E10" w14:textId="77777777" w:rsidR="002F1085" w:rsidRPr="00B940D8" w:rsidRDefault="002F1085" w:rsidP="00AC4B62">
            <w:pPr>
              <w:pStyle w:val="TAL"/>
              <w:spacing w:before="20" w:after="20"/>
              <w:rPr>
                <w:lang w:eastAsia="zh-CN"/>
              </w:rPr>
            </w:pPr>
          </w:p>
          <w:p w14:paraId="5722F3D1" w14:textId="77777777" w:rsidR="002F1085" w:rsidRPr="00B940D8" w:rsidRDefault="002F1085" w:rsidP="00AC4B62">
            <w:pPr>
              <w:pStyle w:val="TAL"/>
              <w:spacing w:before="20" w:after="20"/>
              <w:rPr>
                <w:lang w:eastAsia="zh-CN"/>
              </w:rPr>
            </w:pPr>
            <w:r w:rsidRPr="00B940D8">
              <w:rPr>
                <w:lang w:eastAsia="zh-CN"/>
              </w:rPr>
              <w:t>For specific processes, specific well-defined strings (e.g. string patterns or enums) may be defined as a specialisation.</w:t>
            </w:r>
          </w:p>
          <w:p w14:paraId="72F0881E" w14:textId="77777777" w:rsidR="002F1085" w:rsidRPr="00B940D8" w:rsidRDefault="002F1085" w:rsidP="00AC4B62">
            <w:pPr>
              <w:pStyle w:val="TAL"/>
              <w:spacing w:before="20" w:after="20"/>
              <w:rPr>
                <w:lang w:eastAsia="zh-CN"/>
              </w:rPr>
            </w:pPr>
          </w:p>
          <w:p w14:paraId="10A2D605" w14:textId="77777777" w:rsidR="002F1085" w:rsidRPr="0061649B" w:rsidRDefault="002F1085" w:rsidP="00AC4B62">
            <w:pPr>
              <w:pStyle w:val="TAL"/>
            </w:pPr>
            <w:r w:rsidRPr="00B940D8">
              <w:rPr>
                <w:szCs w:val="18"/>
              </w:rPr>
              <w:t>allowedValues: N/A</w:t>
            </w:r>
          </w:p>
        </w:tc>
        <w:tc>
          <w:tcPr>
            <w:tcW w:w="1984" w:type="dxa"/>
          </w:tcPr>
          <w:p w14:paraId="51F93FAD"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Type: String</w:t>
            </w:r>
          </w:p>
          <w:p w14:paraId="620CC316"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multiplicity: 0..*</w:t>
            </w:r>
          </w:p>
          <w:p w14:paraId="1EA50AC5"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isOrdered: True</w:t>
            </w:r>
          </w:p>
          <w:p w14:paraId="3C9AF0FF"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isUnique: False</w:t>
            </w:r>
          </w:p>
          <w:p w14:paraId="1F1C40C7"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19EDD97A" w14:textId="77777777" w:rsidR="002F1085" w:rsidRPr="0061649B" w:rsidRDefault="002F1085" w:rsidP="00AC4B62">
            <w:pPr>
              <w:pStyle w:val="TAL"/>
            </w:pPr>
            <w:r w:rsidRPr="00B940D8">
              <w:rPr>
                <w:rFonts w:cs="Arial"/>
                <w:szCs w:val="18"/>
              </w:rPr>
              <w:t>isNullable: False</w:t>
            </w:r>
          </w:p>
        </w:tc>
      </w:tr>
      <w:tr w:rsidR="002F1085" w:rsidRPr="00B26339" w14:paraId="692FA5FD" w14:textId="77777777" w:rsidTr="00AC4B62">
        <w:trPr>
          <w:cantSplit/>
          <w:jc w:val="center"/>
        </w:trPr>
        <w:tc>
          <w:tcPr>
            <w:tcW w:w="2547" w:type="dxa"/>
          </w:tcPr>
          <w:p w14:paraId="6DD90ECB" w14:textId="77777777" w:rsidR="002F1085" w:rsidRPr="0083570F" w:rsidRDefault="002F1085" w:rsidP="00AC4B62">
            <w:pPr>
              <w:pStyle w:val="TAL"/>
              <w:rPr>
                <w:rFonts w:cs="Arial"/>
              </w:rPr>
            </w:pPr>
            <w:r w:rsidRPr="0083570F">
              <w:rPr>
                <w:rFonts w:cs="Arial"/>
                <w:szCs w:val="18"/>
              </w:rPr>
              <w:t>ProcessMonitor.resultStateInfo</w:t>
            </w:r>
          </w:p>
        </w:tc>
        <w:tc>
          <w:tcPr>
            <w:tcW w:w="5245" w:type="dxa"/>
          </w:tcPr>
          <w:p w14:paraId="3B1965C7" w14:textId="77777777" w:rsidR="002F1085" w:rsidRPr="00B940D8" w:rsidRDefault="002F1085" w:rsidP="00AC4B6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86249A6" w14:textId="77777777" w:rsidR="002F1085" w:rsidRPr="00B940D8" w:rsidRDefault="002F1085" w:rsidP="00AC4B62">
            <w:pPr>
              <w:pStyle w:val="TAL"/>
              <w:spacing w:before="20" w:after="20"/>
              <w:rPr>
                <w:lang w:eastAsia="zh-CN"/>
              </w:rPr>
            </w:pPr>
          </w:p>
          <w:p w14:paraId="4DB054A6" w14:textId="77777777" w:rsidR="002F1085" w:rsidRPr="00B940D8" w:rsidRDefault="002F1085" w:rsidP="00AC4B6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AC3B00" w14:textId="77777777" w:rsidR="002F1085" w:rsidRPr="00B940D8" w:rsidRDefault="002F1085" w:rsidP="00AC4B62">
            <w:pPr>
              <w:pStyle w:val="TAL"/>
              <w:spacing w:before="20" w:after="20"/>
              <w:rPr>
                <w:lang w:eastAsia="zh-CN"/>
              </w:rPr>
            </w:pPr>
          </w:p>
          <w:p w14:paraId="6A60288B" w14:textId="77777777" w:rsidR="002F1085" w:rsidRPr="00B940D8" w:rsidRDefault="002F1085" w:rsidP="00AC4B62">
            <w:pPr>
              <w:pStyle w:val="TAL"/>
              <w:spacing w:before="20" w:after="20"/>
              <w:rPr>
                <w:lang w:eastAsia="zh-CN"/>
              </w:rPr>
            </w:pPr>
            <w:r w:rsidRPr="00B940D8">
              <w:rPr>
                <w:lang w:eastAsia="zh-CN"/>
              </w:rPr>
              <w:t>For specific processes, specific well-defined strings (e.g. string patterns or enums) may be defined as a specialisation.</w:t>
            </w:r>
          </w:p>
          <w:p w14:paraId="06004986" w14:textId="77777777" w:rsidR="002F1085" w:rsidRPr="00B940D8" w:rsidRDefault="002F1085" w:rsidP="00AC4B62">
            <w:pPr>
              <w:pStyle w:val="TAL"/>
              <w:spacing w:before="20" w:after="20"/>
              <w:rPr>
                <w:lang w:eastAsia="zh-CN"/>
              </w:rPr>
            </w:pPr>
          </w:p>
          <w:p w14:paraId="54113D45" w14:textId="77777777" w:rsidR="002F1085" w:rsidRPr="0061649B" w:rsidRDefault="002F1085" w:rsidP="00AC4B62">
            <w:pPr>
              <w:pStyle w:val="TAL"/>
            </w:pPr>
            <w:r w:rsidRPr="00B940D8">
              <w:rPr>
                <w:szCs w:val="18"/>
              </w:rPr>
              <w:t>allowedValues: N/A</w:t>
            </w:r>
          </w:p>
        </w:tc>
        <w:tc>
          <w:tcPr>
            <w:tcW w:w="1984" w:type="dxa"/>
          </w:tcPr>
          <w:p w14:paraId="3468649F"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Type: String</w:t>
            </w:r>
          </w:p>
          <w:p w14:paraId="23E8F876"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multiplicity: 0..1</w:t>
            </w:r>
          </w:p>
          <w:p w14:paraId="3B909265"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isOrdered: N/A</w:t>
            </w:r>
          </w:p>
          <w:p w14:paraId="344D0A21"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0A8A5AE0"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78CCF067" w14:textId="77777777" w:rsidR="002F1085" w:rsidRPr="0061649B" w:rsidRDefault="002F1085" w:rsidP="00AC4B62">
            <w:pPr>
              <w:pStyle w:val="TAL"/>
            </w:pPr>
            <w:r w:rsidRPr="00B940D8">
              <w:rPr>
                <w:rFonts w:cs="Arial"/>
                <w:szCs w:val="18"/>
              </w:rPr>
              <w:t>isNullable: False</w:t>
            </w:r>
          </w:p>
        </w:tc>
      </w:tr>
      <w:tr w:rsidR="002F1085" w:rsidRPr="00B26339" w14:paraId="6E5B024C" w14:textId="77777777" w:rsidTr="00AC4B62">
        <w:trPr>
          <w:cantSplit/>
          <w:jc w:val="center"/>
        </w:trPr>
        <w:tc>
          <w:tcPr>
            <w:tcW w:w="2547" w:type="dxa"/>
          </w:tcPr>
          <w:p w14:paraId="63FFBD70" w14:textId="77777777" w:rsidR="002F1085" w:rsidRPr="0083570F" w:rsidRDefault="002F1085" w:rsidP="00AC4B62">
            <w:pPr>
              <w:pStyle w:val="TAL"/>
              <w:rPr>
                <w:rFonts w:cs="Arial"/>
              </w:rPr>
            </w:pPr>
            <w:r w:rsidRPr="0083570F">
              <w:rPr>
                <w:rFonts w:cs="Arial"/>
                <w:szCs w:val="18"/>
              </w:rPr>
              <w:t>ProcessMonitor.startTime</w:t>
            </w:r>
          </w:p>
        </w:tc>
        <w:tc>
          <w:tcPr>
            <w:tcW w:w="5245" w:type="dxa"/>
          </w:tcPr>
          <w:p w14:paraId="65136C6B" w14:textId="77777777" w:rsidR="002F1085" w:rsidRPr="0061649B" w:rsidRDefault="002F1085" w:rsidP="00AC4B62">
            <w:pPr>
              <w:pStyle w:val="TAL"/>
              <w:spacing w:before="20" w:after="20"/>
              <w:rPr>
                <w:lang w:eastAsia="zh-CN"/>
              </w:rPr>
            </w:pPr>
            <w:r w:rsidRPr="0061649B">
              <w:rPr>
                <w:lang w:eastAsia="zh-CN"/>
              </w:rPr>
              <w:t>Start time of the associated process, i.e. the time when the status changed from "NOT_STARTED" to "RUNNING".</w:t>
            </w:r>
          </w:p>
          <w:p w14:paraId="353332F1" w14:textId="77777777" w:rsidR="002F1085" w:rsidRPr="0061649B" w:rsidRDefault="002F1085" w:rsidP="00AC4B62">
            <w:pPr>
              <w:pStyle w:val="TAL"/>
              <w:spacing w:before="20" w:after="20"/>
              <w:rPr>
                <w:lang w:eastAsia="zh-CN"/>
              </w:rPr>
            </w:pPr>
          </w:p>
          <w:p w14:paraId="08361AE0" w14:textId="77777777" w:rsidR="002F1085" w:rsidRPr="0061649B" w:rsidRDefault="002F1085" w:rsidP="00AC4B62">
            <w:pPr>
              <w:pStyle w:val="TAL"/>
            </w:pPr>
            <w:r w:rsidRPr="00B940D8">
              <w:rPr>
                <w:szCs w:val="18"/>
              </w:rPr>
              <w:t>allowedValues: N/A</w:t>
            </w:r>
          </w:p>
        </w:tc>
        <w:tc>
          <w:tcPr>
            <w:tcW w:w="1984" w:type="dxa"/>
          </w:tcPr>
          <w:p w14:paraId="1EB1B641"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Type: DateTime</w:t>
            </w:r>
          </w:p>
          <w:p w14:paraId="22A99BE7"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multiplicity: 0..1</w:t>
            </w:r>
          </w:p>
          <w:p w14:paraId="5FCEC0E9"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isOrdered: N/A</w:t>
            </w:r>
          </w:p>
          <w:p w14:paraId="19CB9C3D"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333591B9"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29243D93" w14:textId="77777777" w:rsidR="002F1085" w:rsidRPr="0061649B" w:rsidRDefault="002F1085" w:rsidP="00AC4B62">
            <w:pPr>
              <w:pStyle w:val="TAL"/>
            </w:pPr>
            <w:r w:rsidRPr="00B940D8">
              <w:rPr>
                <w:rFonts w:cs="Arial"/>
                <w:szCs w:val="18"/>
              </w:rPr>
              <w:t>isNullable: False</w:t>
            </w:r>
          </w:p>
        </w:tc>
      </w:tr>
      <w:tr w:rsidR="002F1085" w:rsidRPr="00B26339" w14:paraId="51664692" w14:textId="77777777" w:rsidTr="00AC4B62">
        <w:trPr>
          <w:cantSplit/>
          <w:jc w:val="center"/>
        </w:trPr>
        <w:tc>
          <w:tcPr>
            <w:tcW w:w="2547" w:type="dxa"/>
          </w:tcPr>
          <w:p w14:paraId="34740BE8" w14:textId="77777777" w:rsidR="002F1085" w:rsidRPr="0083570F" w:rsidRDefault="002F1085" w:rsidP="00AC4B62">
            <w:pPr>
              <w:pStyle w:val="TAL"/>
              <w:rPr>
                <w:rFonts w:cs="Arial"/>
              </w:rPr>
            </w:pPr>
            <w:r w:rsidRPr="0083570F">
              <w:rPr>
                <w:rFonts w:cs="Arial"/>
                <w:szCs w:val="18"/>
              </w:rPr>
              <w:t>ProcessMonitor.endTime</w:t>
            </w:r>
          </w:p>
        </w:tc>
        <w:tc>
          <w:tcPr>
            <w:tcW w:w="5245" w:type="dxa"/>
          </w:tcPr>
          <w:p w14:paraId="62F98524" w14:textId="77777777" w:rsidR="002F1085" w:rsidRPr="00B940D8" w:rsidRDefault="002F1085" w:rsidP="00AC4B6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975A952" w14:textId="77777777" w:rsidR="002F1085" w:rsidRPr="00B940D8" w:rsidRDefault="002F1085" w:rsidP="00AC4B62">
            <w:pPr>
              <w:pStyle w:val="TAL"/>
              <w:spacing w:before="20" w:after="20"/>
              <w:rPr>
                <w:lang w:eastAsia="zh-CN"/>
              </w:rPr>
            </w:pPr>
          </w:p>
          <w:p w14:paraId="51ED7033" w14:textId="77777777" w:rsidR="002F1085" w:rsidRPr="0061649B" w:rsidRDefault="002F1085" w:rsidP="00AC4B62">
            <w:pPr>
              <w:pStyle w:val="TAL"/>
            </w:pPr>
            <w:r w:rsidRPr="00B940D8">
              <w:rPr>
                <w:szCs w:val="18"/>
              </w:rPr>
              <w:t>allowedValues: N/A</w:t>
            </w:r>
          </w:p>
        </w:tc>
        <w:tc>
          <w:tcPr>
            <w:tcW w:w="1984" w:type="dxa"/>
          </w:tcPr>
          <w:p w14:paraId="1CF64453"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Type: DateTime</w:t>
            </w:r>
          </w:p>
          <w:p w14:paraId="2EA7D7EE"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multiplicity: 0..1</w:t>
            </w:r>
          </w:p>
          <w:p w14:paraId="78138CA4"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isOrdered: N/A</w:t>
            </w:r>
          </w:p>
          <w:p w14:paraId="21075ED9"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32CE7AA2"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36435D7D" w14:textId="77777777" w:rsidR="002F1085" w:rsidRPr="0061649B" w:rsidRDefault="002F1085" w:rsidP="00AC4B62">
            <w:pPr>
              <w:pStyle w:val="TAL"/>
            </w:pPr>
            <w:r w:rsidRPr="00B940D8">
              <w:rPr>
                <w:rFonts w:cs="Arial"/>
                <w:szCs w:val="18"/>
              </w:rPr>
              <w:t>isNullable: False</w:t>
            </w:r>
          </w:p>
        </w:tc>
      </w:tr>
      <w:tr w:rsidR="002F1085" w:rsidRPr="00B26339" w14:paraId="54958738" w14:textId="77777777" w:rsidTr="00AC4B62">
        <w:trPr>
          <w:cantSplit/>
          <w:jc w:val="center"/>
        </w:trPr>
        <w:tc>
          <w:tcPr>
            <w:tcW w:w="2547" w:type="dxa"/>
          </w:tcPr>
          <w:p w14:paraId="5BAE37CA" w14:textId="77777777" w:rsidR="002F1085" w:rsidRPr="0083570F" w:rsidRDefault="002F1085" w:rsidP="00AC4B62">
            <w:pPr>
              <w:pStyle w:val="TAL"/>
              <w:rPr>
                <w:rFonts w:cs="Arial"/>
              </w:rPr>
            </w:pPr>
            <w:r w:rsidRPr="0083570F">
              <w:rPr>
                <w:rFonts w:cs="Arial"/>
                <w:szCs w:val="18"/>
              </w:rPr>
              <w:t>ProcessMonitor.timer</w:t>
            </w:r>
          </w:p>
        </w:tc>
        <w:tc>
          <w:tcPr>
            <w:tcW w:w="5245" w:type="dxa"/>
          </w:tcPr>
          <w:p w14:paraId="459F17AD" w14:textId="77777777" w:rsidR="002F1085" w:rsidRPr="00B940D8" w:rsidRDefault="002F1085" w:rsidP="00AC4B62">
            <w:pPr>
              <w:pStyle w:val="TAL"/>
              <w:spacing w:before="20" w:after="20"/>
              <w:rPr>
                <w:lang w:eastAsia="zh-CN"/>
              </w:rPr>
            </w:pPr>
            <w:r w:rsidRPr="00B940D8">
              <w:rPr>
                <w:lang w:eastAsia="zh-CN"/>
              </w:rPr>
              <w:t xml:space="preserve">Time until the associated process is automatically cancelled.  </w:t>
            </w:r>
          </w:p>
          <w:p w14:paraId="035C12C8" w14:textId="77777777" w:rsidR="002F1085" w:rsidRPr="00B940D8" w:rsidRDefault="002F1085" w:rsidP="00AC4B6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E492857" w14:textId="77777777" w:rsidR="002F1085" w:rsidRPr="00B940D8" w:rsidRDefault="002F1085" w:rsidP="00AC4B62">
            <w:pPr>
              <w:pStyle w:val="TAL"/>
              <w:spacing w:before="20" w:after="20"/>
              <w:rPr>
                <w:lang w:eastAsia="zh-CN"/>
              </w:rPr>
            </w:pPr>
            <w:r w:rsidRPr="00B940D8">
              <w:rPr>
                <w:lang w:eastAsia="zh-CN"/>
              </w:rPr>
              <w:t>If not set, there is no time limit for the process.</w:t>
            </w:r>
          </w:p>
          <w:p w14:paraId="579D9FD1" w14:textId="77777777" w:rsidR="002F1085" w:rsidRPr="00B940D8" w:rsidRDefault="002F1085" w:rsidP="00AC4B62">
            <w:pPr>
              <w:pStyle w:val="TAL"/>
              <w:spacing w:before="20" w:after="20"/>
              <w:rPr>
                <w:lang w:eastAsia="zh-CN"/>
              </w:rPr>
            </w:pPr>
            <w:r w:rsidRPr="00B940D8">
              <w:rPr>
                <w:lang w:eastAsia="zh-CN"/>
              </w:rPr>
              <w:t xml:space="preserve">Once the timer is set, the consumer can not change it anymore. </w:t>
            </w:r>
          </w:p>
          <w:p w14:paraId="55090BD6" w14:textId="77777777" w:rsidR="002F1085" w:rsidRPr="0061649B" w:rsidRDefault="002F1085" w:rsidP="00AC4B62">
            <w:pPr>
              <w:pStyle w:val="TAL"/>
              <w:spacing w:before="20" w:after="20"/>
              <w:rPr>
                <w:lang w:eastAsia="zh-CN"/>
              </w:rPr>
            </w:pPr>
            <w:r w:rsidRPr="0061649B">
              <w:rPr>
                <w:lang w:eastAsia="zh-CN"/>
              </w:rPr>
              <w:t>If the consumer has not set the timer the MnS Producer may set it.</w:t>
            </w:r>
          </w:p>
          <w:p w14:paraId="5717F4B2" w14:textId="77777777" w:rsidR="002F1085" w:rsidRPr="0061649B" w:rsidRDefault="002F1085" w:rsidP="00AC4B62">
            <w:pPr>
              <w:pStyle w:val="TAL"/>
              <w:spacing w:before="20" w:after="20"/>
              <w:rPr>
                <w:lang w:eastAsia="zh-CN"/>
              </w:rPr>
            </w:pPr>
            <w:r w:rsidRPr="0061649B">
              <w:rPr>
                <w:lang w:eastAsia="zh-CN"/>
              </w:rPr>
              <w:t>Unit is minutes.</w:t>
            </w:r>
          </w:p>
          <w:p w14:paraId="4D133657" w14:textId="77777777" w:rsidR="002F1085" w:rsidRPr="0061649B" w:rsidRDefault="002F1085" w:rsidP="00AC4B62">
            <w:pPr>
              <w:pStyle w:val="TAL"/>
              <w:spacing w:before="20" w:after="20"/>
              <w:rPr>
                <w:lang w:eastAsia="zh-CN"/>
              </w:rPr>
            </w:pPr>
          </w:p>
          <w:p w14:paraId="75189419" w14:textId="77777777" w:rsidR="002F1085" w:rsidRPr="0061649B" w:rsidRDefault="002F1085" w:rsidP="00AC4B62">
            <w:pPr>
              <w:pStyle w:val="TAL"/>
            </w:pPr>
            <w:r w:rsidRPr="0061649B">
              <w:rPr>
                <w:szCs w:val="18"/>
              </w:rPr>
              <w:t>allowedValues: Positive integers</w:t>
            </w:r>
          </w:p>
        </w:tc>
        <w:tc>
          <w:tcPr>
            <w:tcW w:w="1984" w:type="dxa"/>
          </w:tcPr>
          <w:p w14:paraId="4AF683E2"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Type: Integer</w:t>
            </w:r>
          </w:p>
          <w:p w14:paraId="6E2E583B"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multiplicity: 0..1</w:t>
            </w:r>
          </w:p>
          <w:p w14:paraId="02FBB531"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isOrdered: N/A</w:t>
            </w:r>
          </w:p>
          <w:p w14:paraId="0D62BFB1"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isUnique: N/A</w:t>
            </w:r>
          </w:p>
          <w:p w14:paraId="2060A732"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36FAF4FE" w14:textId="77777777" w:rsidR="002F1085" w:rsidRPr="0061649B" w:rsidRDefault="002F1085" w:rsidP="00AC4B62">
            <w:pPr>
              <w:pStyle w:val="TAL"/>
            </w:pPr>
            <w:r w:rsidRPr="00B940D8">
              <w:rPr>
                <w:rFonts w:cs="Arial"/>
                <w:szCs w:val="18"/>
              </w:rPr>
              <w:t>isNullable: False</w:t>
            </w:r>
          </w:p>
        </w:tc>
      </w:tr>
      <w:tr w:rsidR="002F1085" w:rsidRPr="00B26339" w14:paraId="6B31A181" w14:textId="77777777" w:rsidTr="00AC4B62">
        <w:trPr>
          <w:cantSplit/>
          <w:jc w:val="center"/>
        </w:trPr>
        <w:tc>
          <w:tcPr>
            <w:tcW w:w="2547" w:type="dxa"/>
          </w:tcPr>
          <w:p w14:paraId="07714C1C" w14:textId="77777777" w:rsidR="002F1085" w:rsidRPr="00B940D8" w:rsidRDefault="002F1085" w:rsidP="00AC4B62">
            <w:pPr>
              <w:pStyle w:val="TAL"/>
              <w:rPr>
                <w:rFonts w:cs="Arial"/>
                <w:szCs w:val="18"/>
                <w:u w:val="single"/>
              </w:rPr>
            </w:pPr>
            <w:r w:rsidRPr="00B940D8">
              <w:rPr>
                <w:rFonts w:cs="Arial"/>
              </w:rPr>
              <w:t>mnsScope</w:t>
            </w:r>
          </w:p>
        </w:tc>
        <w:tc>
          <w:tcPr>
            <w:tcW w:w="5245" w:type="dxa"/>
          </w:tcPr>
          <w:p w14:paraId="20817CB4" w14:textId="77777777" w:rsidR="002F1085" w:rsidRDefault="002F1085" w:rsidP="00AC4B62">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2299D784" w14:textId="77777777" w:rsidR="002F1085" w:rsidRDefault="002F1085" w:rsidP="00AC4B62">
            <w:pPr>
              <w:pStyle w:val="TAL"/>
              <w:spacing w:before="20" w:after="20"/>
            </w:pPr>
          </w:p>
          <w:p w14:paraId="02ED996E" w14:textId="77777777" w:rsidR="002F1085" w:rsidRPr="00B940D8" w:rsidRDefault="002F1085" w:rsidP="00AC4B62">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7023C675" w14:textId="77777777" w:rsidR="002F1085" w:rsidRPr="00202D71" w:rsidRDefault="002F1085" w:rsidP="00AC4B62">
            <w:pPr>
              <w:spacing w:after="0"/>
              <w:rPr>
                <w:rFonts w:ascii="Arial" w:hAnsi="Arial" w:cs="Arial"/>
                <w:sz w:val="18"/>
                <w:szCs w:val="18"/>
              </w:rPr>
            </w:pPr>
            <w:r w:rsidRPr="0061649B">
              <w:rPr>
                <w:rFonts w:ascii="Arial" w:hAnsi="Arial" w:cs="Arial"/>
                <w:sz w:val="18"/>
                <w:szCs w:val="18"/>
              </w:rPr>
              <w:t>type: DN</w:t>
            </w:r>
          </w:p>
          <w:p w14:paraId="27816ADF"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multiplicity: 1..*</w:t>
            </w:r>
          </w:p>
          <w:p w14:paraId="2AEDBADD"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isOrdered: False</w:t>
            </w:r>
          </w:p>
          <w:p w14:paraId="7D267F8E" w14:textId="77777777" w:rsidR="002F1085" w:rsidRPr="0061649B" w:rsidRDefault="002F1085" w:rsidP="00AC4B62">
            <w:pPr>
              <w:spacing w:after="0"/>
              <w:rPr>
                <w:rFonts w:ascii="Arial" w:hAnsi="Arial" w:cs="Arial"/>
                <w:sz w:val="18"/>
                <w:szCs w:val="18"/>
              </w:rPr>
            </w:pPr>
            <w:r w:rsidRPr="0061649B">
              <w:rPr>
                <w:rFonts w:ascii="Arial" w:hAnsi="Arial" w:cs="Arial"/>
                <w:sz w:val="18"/>
                <w:szCs w:val="18"/>
              </w:rPr>
              <w:t>isUnique: True</w:t>
            </w:r>
          </w:p>
          <w:p w14:paraId="48F87188" w14:textId="77777777" w:rsidR="002F1085" w:rsidRPr="00B940D8" w:rsidRDefault="002F1085" w:rsidP="00AC4B62">
            <w:pPr>
              <w:spacing w:after="0"/>
              <w:rPr>
                <w:rFonts w:ascii="Arial" w:hAnsi="Arial" w:cs="Arial"/>
                <w:sz w:val="18"/>
                <w:szCs w:val="18"/>
              </w:rPr>
            </w:pPr>
            <w:r w:rsidRPr="00B940D8">
              <w:rPr>
                <w:rFonts w:ascii="Arial" w:hAnsi="Arial" w:cs="Arial"/>
                <w:sz w:val="18"/>
                <w:szCs w:val="18"/>
              </w:rPr>
              <w:t>defaultValue: None</w:t>
            </w:r>
          </w:p>
          <w:p w14:paraId="7E284D7D" w14:textId="77777777" w:rsidR="002F1085" w:rsidRPr="0061649B" w:rsidRDefault="002F1085" w:rsidP="00AC4B62">
            <w:pPr>
              <w:spacing w:after="0"/>
              <w:rPr>
                <w:rFonts w:ascii="Arial" w:hAnsi="Arial" w:cs="Arial"/>
                <w:sz w:val="18"/>
                <w:szCs w:val="18"/>
              </w:rPr>
            </w:pPr>
            <w:r w:rsidRPr="00B940D8">
              <w:rPr>
                <w:rFonts w:ascii="Arial" w:hAnsi="Arial" w:cs="Arial"/>
                <w:sz w:val="18"/>
                <w:szCs w:val="18"/>
              </w:rPr>
              <w:t>isNullable: False</w:t>
            </w:r>
          </w:p>
        </w:tc>
      </w:tr>
      <w:tr w:rsidR="002F1085" w:rsidRPr="00B26339" w14:paraId="493EBD1B" w14:textId="77777777" w:rsidTr="00AC4B62">
        <w:trPr>
          <w:cantSplit/>
          <w:jc w:val="center"/>
        </w:trPr>
        <w:tc>
          <w:tcPr>
            <w:tcW w:w="2547" w:type="dxa"/>
          </w:tcPr>
          <w:p w14:paraId="6A0DBDAF" w14:textId="77777777" w:rsidR="002F1085" w:rsidRPr="00B940D8" w:rsidRDefault="002F1085" w:rsidP="00AC4B62">
            <w:pPr>
              <w:pStyle w:val="TAL"/>
              <w:rPr>
                <w:rFonts w:cs="Arial"/>
              </w:rPr>
            </w:pPr>
            <w:r>
              <w:rPr>
                <w:szCs w:val="18"/>
                <w:lang w:val="de-DE"/>
              </w:rPr>
              <w:t>managementData</w:t>
            </w:r>
          </w:p>
        </w:tc>
        <w:tc>
          <w:tcPr>
            <w:tcW w:w="5245" w:type="dxa"/>
          </w:tcPr>
          <w:p w14:paraId="2C32CB1A" w14:textId="77777777" w:rsidR="002F1085" w:rsidRPr="0061649B" w:rsidRDefault="002F1085" w:rsidP="00AC4B62">
            <w:pPr>
              <w:pStyle w:val="TAL"/>
              <w:spacing w:before="20" w:after="20"/>
            </w:pPr>
            <w:r>
              <w:rPr>
                <w:lang w:val="de-DE"/>
              </w:rPr>
              <w:t xml:space="preserve">This attribute defines the list of management data that are requested. </w:t>
            </w:r>
          </w:p>
        </w:tc>
        <w:tc>
          <w:tcPr>
            <w:tcW w:w="1984" w:type="dxa"/>
          </w:tcPr>
          <w:p w14:paraId="33A666D5" w14:textId="77777777" w:rsidR="002F1085" w:rsidRDefault="002F1085" w:rsidP="00AC4B62">
            <w:pPr>
              <w:spacing w:after="0"/>
              <w:rPr>
                <w:rFonts w:ascii="Arial" w:hAnsi="Arial" w:cs="Arial"/>
                <w:sz w:val="18"/>
                <w:szCs w:val="18"/>
                <w:lang w:val="de-DE"/>
              </w:rPr>
            </w:pPr>
            <w:r>
              <w:rPr>
                <w:rFonts w:ascii="Arial" w:hAnsi="Arial" w:cs="Arial"/>
                <w:sz w:val="18"/>
                <w:szCs w:val="18"/>
                <w:lang w:val="de-DE"/>
              </w:rPr>
              <w:t>Type: ManagementData</w:t>
            </w:r>
          </w:p>
          <w:p w14:paraId="11C3D0AC" w14:textId="77777777" w:rsidR="002F1085" w:rsidRDefault="002F1085" w:rsidP="00AC4B62">
            <w:pPr>
              <w:spacing w:after="0"/>
              <w:rPr>
                <w:rFonts w:ascii="Arial" w:hAnsi="Arial" w:cs="Arial"/>
                <w:sz w:val="18"/>
                <w:szCs w:val="18"/>
                <w:lang w:val="de-DE"/>
              </w:rPr>
            </w:pPr>
            <w:r>
              <w:rPr>
                <w:rFonts w:ascii="Arial" w:hAnsi="Arial" w:cs="Arial"/>
                <w:sz w:val="18"/>
                <w:szCs w:val="18"/>
                <w:lang w:val="de-DE"/>
              </w:rPr>
              <w:t>multiplicity: 1</w:t>
            </w:r>
          </w:p>
          <w:p w14:paraId="2029216A" w14:textId="77777777" w:rsidR="002F1085" w:rsidRDefault="002F1085" w:rsidP="00AC4B62">
            <w:pPr>
              <w:spacing w:after="0"/>
              <w:rPr>
                <w:rFonts w:ascii="Arial" w:hAnsi="Arial" w:cs="Arial"/>
                <w:sz w:val="18"/>
                <w:szCs w:val="18"/>
                <w:lang w:val="de-DE"/>
              </w:rPr>
            </w:pPr>
            <w:r>
              <w:rPr>
                <w:rFonts w:ascii="Arial" w:hAnsi="Arial" w:cs="Arial"/>
                <w:sz w:val="18"/>
                <w:szCs w:val="18"/>
                <w:lang w:val="de-DE"/>
              </w:rPr>
              <w:t>isOrdered: N/A</w:t>
            </w:r>
          </w:p>
          <w:p w14:paraId="64F3AB8F" w14:textId="77777777" w:rsidR="002F1085" w:rsidRDefault="002F1085" w:rsidP="00AC4B62">
            <w:pPr>
              <w:spacing w:after="0"/>
              <w:rPr>
                <w:rFonts w:ascii="Arial" w:hAnsi="Arial" w:cs="Arial"/>
                <w:sz w:val="18"/>
                <w:szCs w:val="18"/>
                <w:lang w:val="fr-FR"/>
              </w:rPr>
            </w:pPr>
            <w:r>
              <w:rPr>
                <w:rFonts w:ascii="Arial" w:hAnsi="Arial" w:cs="Arial"/>
                <w:sz w:val="18"/>
                <w:szCs w:val="18"/>
                <w:lang w:val="fr-FR"/>
              </w:rPr>
              <w:t>isUnique: N/A</w:t>
            </w:r>
          </w:p>
          <w:p w14:paraId="730974CC" w14:textId="77777777" w:rsidR="002F1085" w:rsidRDefault="002F1085" w:rsidP="00AC4B62">
            <w:pPr>
              <w:spacing w:after="0"/>
              <w:rPr>
                <w:rFonts w:ascii="Arial" w:hAnsi="Arial" w:cs="Arial"/>
                <w:sz w:val="18"/>
                <w:szCs w:val="18"/>
                <w:lang w:val="fr-FR"/>
              </w:rPr>
            </w:pPr>
            <w:r>
              <w:rPr>
                <w:rFonts w:ascii="Arial" w:hAnsi="Arial" w:cs="Arial"/>
                <w:sz w:val="18"/>
                <w:szCs w:val="18"/>
                <w:lang w:val="fr-FR"/>
              </w:rPr>
              <w:t>defaultValue: None</w:t>
            </w:r>
          </w:p>
          <w:p w14:paraId="4CD2ACDF" w14:textId="77777777" w:rsidR="002F1085" w:rsidRPr="0061649B" w:rsidRDefault="002F1085" w:rsidP="00AC4B62">
            <w:pPr>
              <w:spacing w:after="0"/>
              <w:rPr>
                <w:rFonts w:ascii="Arial" w:hAnsi="Arial" w:cs="Arial"/>
                <w:sz w:val="18"/>
                <w:szCs w:val="18"/>
              </w:rPr>
            </w:pPr>
            <w:r>
              <w:rPr>
                <w:rFonts w:ascii="Arial" w:hAnsi="Arial" w:cs="Arial"/>
                <w:sz w:val="18"/>
                <w:szCs w:val="18"/>
                <w:lang w:val="fr-FR"/>
              </w:rPr>
              <w:t>isNullable: False</w:t>
            </w:r>
          </w:p>
        </w:tc>
      </w:tr>
      <w:tr w:rsidR="002F1085" w:rsidRPr="00B26339" w14:paraId="1ADAAA42" w14:textId="77777777" w:rsidTr="00AC4B62">
        <w:trPr>
          <w:cantSplit/>
          <w:jc w:val="center"/>
        </w:trPr>
        <w:tc>
          <w:tcPr>
            <w:tcW w:w="2547" w:type="dxa"/>
          </w:tcPr>
          <w:p w14:paraId="06E98356" w14:textId="77777777" w:rsidR="002F1085" w:rsidRPr="00202D71" w:rsidRDefault="002F1085" w:rsidP="00AC4B62">
            <w:pPr>
              <w:pStyle w:val="TAL"/>
              <w:rPr>
                <w:rFonts w:cs="Arial"/>
              </w:rPr>
            </w:pPr>
            <w:r>
              <w:rPr>
                <w:szCs w:val="18"/>
                <w:lang w:val="de-DE"/>
              </w:rPr>
              <w:t>mgtDataCategory</w:t>
            </w:r>
          </w:p>
        </w:tc>
        <w:tc>
          <w:tcPr>
            <w:tcW w:w="5245" w:type="dxa"/>
          </w:tcPr>
          <w:p w14:paraId="47603B81" w14:textId="77777777" w:rsidR="002F1085" w:rsidRDefault="002F1085" w:rsidP="00AC4B62">
            <w:pPr>
              <w:pStyle w:val="TAL"/>
              <w:spacing w:before="20" w:after="20"/>
              <w:rPr>
                <w:lang w:val="de-DE"/>
              </w:rPr>
            </w:pPr>
            <w:r>
              <w:rPr>
                <w:lang w:val="de-DE"/>
              </w:rPr>
              <w:t xml:space="preserve">This attributes defines the type of management data that are requested. </w:t>
            </w:r>
          </w:p>
          <w:p w14:paraId="51D7A5B8" w14:textId="77777777" w:rsidR="002F1085" w:rsidRDefault="002F1085" w:rsidP="00AC4B62">
            <w:pPr>
              <w:pStyle w:val="TAL"/>
              <w:spacing w:before="20" w:after="20"/>
              <w:rPr>
                <w:lang w:val="de-DE"/>
              </w:rPr>
            </w:pPr>
          </w:p>
          <w:p w14:paraId="58FD6639" w14:textId="77777777" w:rsidR="002F1085" w:rsidRDefault="002F1085" w:rsidP="00AC4B62">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C478582" w14:textId="77777777" w:rsidR="002F1085" w:rsidRDefault="002F1085" w:rsidP="00AC4B62">
            <w:pPr>
              <w:pStyle w:val="TH"/>
              <w:spacing w:before="0" w:after="0"/>
              <w:jc w:val="left"/>
              <w:rPr>
                <w:rFonts w:cs="Arial"/>
                <w:b w:val="0"/>
                <w:bCs/>
                <w:sz w:val="18"/>
                <w:szCs w:val="18"/>
                <w:lang w:val="de-DE"/>
              </w:rPr>
            </w:pPr>
          </w:p>
          <w:p w14:paraId="2ED975D0" w14:textId="77777777" w:rsidR="002F1085" w:rsidRDefault="002F1085" w:rsidP="00AC4B6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7897F22" w14:textId="77777777" w:rsidR="002F1085" w:rsidRDefault="002F1085" w:rsidP="00AC4B6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0DF1BA3" w14:textId="77777777" w:rsidR="002F1085" w:rsidRDefault="002F1085" w:rsidP="00AC4B6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A33FF5A" w14:textId="77777777" w:rsidR="002F1085" w:rsidRDefault="002F1085" w:rsidP="00AC4B6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7D7EFF2" w14:textId="77777777" w:rsidR="002F1085" w:rsidRDefault="002F1085" w:rsidP="00AC4B62">
            <w:pPr>
              <w:pStyle w:val="TAL"/>
              <w:spacing w:before="20" w:after="20"/>
              <w:rPr>
                <w:lang w:val="de-DE"/>
              </w:rPr>
            </w:pPr>
            <w:r>
              <w:rPr>
                <w:rFonts w:cs="Arial"/>
                <w:bCs/>
                <w:szCs w:val="18"/>
                <w:lang w:val="de-DE"/>
              </w:rPr>
              <w:t>The ACCESSIBILITY category will map to measurement family CE (measurements related to Connection Establishment).</w:t>
            </w:r>
          </w:p>
          <w:p w14:paraId="221CDEFF" w14:textId="77777777" w:rsidR="002F1085" w:rsidRDefault="002F1085" w:rsidP="00AC4B62">
            <w:pPr>
              <w:pStyle w:val="TAL"/>
              <w:spacing w:before="20" w:after="20"/>
              <w:rPr>
                <w:lang w:val="de-DE"/>
              </w:rPr>
            </w:pPr>
          </w:p>
          <w:p w14:paraId="48A3AC6F" w14:textId="77777777" w:rsidR="002F1085" w:rsidRDefault="002F1085" w:rsidP="00AC4B62">
            <w:pPr>
              <w:pStyle w:val="TAL"/>
              <w:spacing w:before="20" w:after="20"/>
              <w:rPr>
                <w:lang w:val="de-DE"/>
              </w:rPr>
            </w:pPr>
            <w:r>
              <w:rPr>
                <w:lang w:val="de-DE"/>
              </w:rPr>
              <w:t xml:space="preserve">Allowed values: COVERAGE, CAPACITY, SERVICE EXPERIENCE, TRACE, ENERGY EFFICIENCY, MOBILITY, ACCESSIBILITY </w:t>
            </w:r>
          </w:p>
          <w:p w14:paraId="4A1B0952" w14:textId="77777777" w:rsidR="002F1085" w:rsidRDefault="002F1085" w:rsidP="00AC4B62">
            <w:pPr>
              <w:pStyle w:val="TAL"/>
              <w:spacing w:before="20" w:after="20"/>
              <w:rPr>
                <w:lang w:val="de-DE"/>
              </w:rPr>
            </w:pPr>
          </w:p>
          <w:p w14:paraId="0A417751" w14:textId="77777777" w:rsidR="002F1085" w:rsidRDefault="002F1085" w:rsidP="00AC4B62">
            <w:pPr>
              <w:pStyle w:val="TAL"/>
              <w:spacing w:before="20" w:after="20"/>
              <w:rPr>
                <w:lang w:val="de-DE"/>
              </w:rPr>
            </w:pPr>
            <w:r>
              <w:rPr>
                <w:lang w:val="de-DE"/>
              </w:rPr>
              <w:t>See NOTE 7.</w:t>
            </w:r>
          </w:p>
          <w:p w14:paraId="0C8B20D1" w14:textId="77777777" w:rsidR="002F1085" w:rsidRPr="0061649B" w:rsidRDefault="002F1085" w:rsidP="00AC4B62">
            <w:pPr>
              <w:pStyle w:val="TAL"/>
              <w:spacing w:before="20" w:after="20"/>
            </w:pPr>
          </w:p>
        </w:tc>
        <w:tc>
          <w:tcPr>
            <w:tcW w:w="1984" w:type="dxa"/>
          </w:tcPr>
          <w:p w14:paraId="5076A2DA" w14:textId="77777777" w:rsidR="002F1085" w:rsidRDefault="002F1085" w:rsidP="00AC4B62">
            <w:pPr>
              <w:spacing w:after="0"/>
              <w:rPr>
                <w:rFonts w:ascii="Arial" w:hAnsi="Arial"/>
                <w:sz w:val="18"/>
                <w:szCs w:val="18"/>
                <w:lang w:val="de-DE"/>
              </w:rPr>
            </w:pPr>
            <w:r>
              <w:rPr>
                <w:rFonts w:ascii="Arial" w:hAnsi="Arial"/>
                <w:sz w:val="18"/>
                <w:szCs w:val="18"/>
                <w:lang w:val="de-DE"/>
              </w:rPr>
              <w:t>type: ENUM</w:t>
            </w:r>
          </w:p>
          <w:p w14:paraId="7252767C" w14:textId="77777777" w:rsidR="002F1085" w:rsidRDefault="002F1085" w:rsidP="00AC4B62">
            <w:pPr>
              <w:spacing w:after="0"/>
              <w:rPr>
                <w:rFonts w:ascii="Arial" w:hAnsi="Arial"/>
                <w:sz w:val="18"/>
                <w:szCs w:val="18"/>
                <w:lang w:val="de-DE"/>
              </w:rPr>
            </w:pPr>
            <w:r>
              <w:rPr>
                <w:rFonts w:ascii="Arial" w:hAnsi="Arial"/>
                <w:sz w:val="18"/>
                <w:szCs w:val="18"/>
                <w:lang w:val="de-DE"/>
              </w:rPr>
              <w:t>multiplicity: 1..*</w:t>
            </w:r>
          </w:p>
          <w:p w14:paraId="60986576" w14:textId="77777777" w:rsidR="002F1085" w:rsidRDefault="002F1085" w:rsidP="00AC4B62">
            <w:pPr>
              <w:spacing w:after="0"/>
              <w:rPr>
                <w:rFonts w:ascii="Arial" w:hAnsi="Arial"/>
                <w:sz w:val="18"/>
                <w:szCs w:val="18"/>
                <w:lang w:val="de-DE"/>
              </w:rPr>
            </w:pPr>
            <w:r>
              <w:rPr>
                <w:rFonts w:ascii="Arial" w:hAnsi="Arial"/>
                <w:sz w:val="18"/>
                <w:szCs w:val="18"/>
                <w:lang w:val="de-DE"/>
              </w:rPr>
              <w:t>isOrdered: False</w:t>
            </w:r>
          </w:p>
          <w:p w14:paraId="517947CB" w14:textId="77777777" w:rsidR="002F1085" w:rsidRDefault="002F1085" w:rsidP="00AC4B62">
            <w:pPr>
              <w:spacing w:after="0"/>
              <w:rPr>
                <w:rFonts w:ascii="Arial" w:hAnsi="Arial"/>
                <w:sz w:val="18"/>
                <w:szCs w:val="18"/>
                <w:lang w:val="de-DE"/>
              </w:rPr>
            </w:pPr>
            <w:r>
              <w:rPr>
                <w:rFonts w:ascii="Arial" w:hAnsi="Arial"/>
                <w:sz w:val="18"/>
                <w:szCs w:val="18"/>
                <w:lang w:val="de-DE"/>
              </w:rPr>
              <w:t>isUnique: True</w:t>
            </w:r>
          </w:p>
          <w:p w14:paraId="34C40E1D" w14:textId="77777777" w:rsidR="002F1085" w:rsidRDefault="002F1085" w:rsidP="00AC4B62">
            <w:pPr>
              <w:spacing w:after="0"/>
              <w:rPr>
                <w:rFonts w:ascii="Arial" w:hAnsi="Arial"/>
                <w:sz w:val="18"/>
                <w:szCs w:val="18"/>
                <w:lang w:val="de-DE"/>
              </w:rPr>
            </w:pPr>
            <w:r>
              <w:rPr>
                <w:rFonts w:ascii="Arial" w:hAnsi="Arial"/>
                <w:sz w:val="18"/>
                <w:szCs w:val="18"/>
                <w:lang w:val="de-DE"/>
              </w:rPr>
              <w:t>defaultValue: None</w:t>
            </w:r>
          </w:p>
          <w:p w14:paraId="605E406E" w14:textId="77777777" w:rsidR="002F1085" w:rsidRPr="0061649B" w:rsidRDefault="002F1085" w:rsidP="00AC4B62">
            <w:pPr>
              <w:spacing w:after="0"/>
              <w:rPr>
                <w:rFonts w:ascii="Arial" w:hAnsi="Arial" w:cs="Arial"/>
                <w:sz w:val="18"/>
                <w:szCs w:val="18"/>
              </w:rPr>
            </w:pPr>
            <w:r>
              <w:rPr>
                <w:rFonts w:ascii="Arial" w:hAnsi="Arial"/>
                <w:sz w:val="18"/>
                <w:szCs w:val="18"/>
                <w:lang w:val="de-DE"/>
              </w:rPr>
              <w:t>isNullable: True</w:t>
            </w:r>
          </w:p>
        </w:tc>
      </w:tr>
      <w:tr w:rsidR="002F1085" w:rsidRPr="00B26339" w14:paraId="4C255411" w14:textId="77777777" w:rsidTr="00AC4B62">
        <w:trPr>
          <w:cantSplit/>
          <w:jc w:val="center"/>
        </w:trPr>
        <w:tc>
          <w:tcPr>
            <w:tcW w:w="2547" w:type="dxa"/>
          </w:tcPr>
          <w:p w14:paraId="51C267D6" w14:textId="77777777" w:rsidR="002F1085" w:rsidRDefault="002F1085" w:rsidP="00AC4B62">
            <w:pPr>
              <w:pStyle w:val="TAL"/>
              <w:rPr>
                <w:szCs w:val="18"/>
                <w:lang w:val="de-DE"/>
              </w:rPr>
            </w:pPr>
            <w:r>
              <w:rPr>
                <w:rFonts w:cs="Arial"/>
                <w:szCs w:val="18"/>
                <w:lang w:val="de-DE"/>
              </w:rPr>
              <w:t>mgtDataName</w:t>
            </w:r>
          </w:p>
        </w:tc>
        <w:tc>
          <w:tcPr>
            <w:tcW w:w="5245" w:type="dxa"/>
          </w:tcPr>
          <w:p w14:paraId="2A166FFC" w14:textId="77777777" w:rsidR="002F1085" w:rsidRPr="00D46917" w:rsidRDefault="002F1085" w:rsidP="00AC4B62">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39D2D7F6" w14:textId="77777777" w:rsidR="002F1085" w:rsidRPr="00D46917" w:rsidRDefault="002F1085" w:rsidP="00AC4B62">
            <w:pPr>
              <w:pStyle w:val="TH"/>
              <w:spacing w:before="0" w:after="0"/>
              <w:jc w:val="left"/>
              <w:rPr>
                <w:rFonts w:cs="Arial"/>
                <w:b w:val="0"/>
                <w:bCs/>
                <w:sz w:val="18"/>
                <w:szCs w:val="18"/>
                <w:lang w:val="de-DE"/>
              </w:rPr>
            </w:pPr>
          </w:p>
          <w:p w14:paraId="68B3C1CB" w14:textId="77777777" w:rsidR="002F1085" w:rsidRDefault="002F1085" w:rsidP="00AC4B6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531E893F" w14:textId="77777777" w:rsidR="002F1085" w:rsidRDefault="002F1085" w:rsidP="00AC4B6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584236E" w14:textId="77777777" w:rsidR="002F1085" w:rsidRDefault="002F1085" w:rsidP="00AC4B62">
            <w:pPr>
              <w:pStyle w:val="TH"/>
              <w:spacing w:before="0" w:after="0"/>
              <w:jc w:val="left"/>
              <w:rPr>
                <w:rFonts w:cs="Arial"/>
                <w:b w:val="0"/>
                <w:bCs/>
                <w:sz w:val="18"/>
                <w:szCs w:val="18"/>
                <w:lang w:val="de-DE"/>
              </w:rPr>
            </w:pPr>
          </w:p>
          <w:p w14:paraId="4950223B" w14:textId="77777777" w:rsidR="002F1085" w:rsidRDefault="002F1085" w:rsidP="00AC4B62">
            <w:pPr>
              <w:pStyle w:val="TAL"/>
              <w:spacing w:after="120"/>
              <w:rPr>
                <w:rFonts w:cs="Arial"/>
                <w:szCs w:val="18"/>
                <w:lang w:val="de-DE"/>
              </w:rPr>
            </w:pPr>
            <w:r>
              <w:rPr>
                <w:rFonts w:cs="Arial"/>
                <w:szCs w:val="18"/>
                <w:lang w:val="de-DE"/>
              </w:rPr>
              <w:t>For performance measurements defined in TS 28.552 [20] the name is constructed as follows:</w:t>
            </w:r>
          </w:p>
          <w:p w14:paraId="223E0129" w14:textId="77777777" w:rsidR="002F1085" w:rsidRDefault="002F1085" w:rsidP="00AC4B62">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FBF3F90" w14:textId="77777777" w:rsidR="002F1085" w:rsidRDefault="002F1085" w:rsidP="00AC4B62">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26F63D99" w14:textId="77777777" w:rsidR="002F1085" w:rsidRDefault="002F1085" w:rsidP="00AC4B62">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FA5D898" w14:textId="77777777" w:rsidR="002F1085" w:rsidRDefault="002F1085" w:rsidP="00AC4B62">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8731A09" w14:textId="77777777" w:rsidR="002F1085" w:rsidRDefault="002F1085" w:rsidP="00AC4B62">
            <w:pPr>
              <w:pStyle w:val="TAL"/>
              <w:rPr>
                <w:rFonts w:cs="Arial"/>
                <w:szCs w:val="18"/>
                <w:lang w:val="de-DE"/>
              </w:rPr>
            </w:pPr>
          </w:p>
          <w:p w14:paraId="62BA8470" w14:textId="77777777" w:rsidR="002F1085" w:rsidRPr="0083570F" w:rsidRDefault="002F1085" w:rsidP="00AC4B62">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877AD3B" w14:textId="77777777" w:rsidR="002F1085" w:rsidRDefault="002F1085" w:rsidP="00AC4B62">
            <w:pPr>
              <w:pStyle w:val="TAL"/>
              <w:rPr>
                <w:szCs w:val="18"/>
                <w:lang w:val="de-DE"/>
              </w:rPr>
            </w:pPr>
          </w:p>
          <w:p w14:paraId="123D8388" w14:textId="77777777" w:rsidR="002F1085" w:rsidRDefault="002F1085" w:rsidP="00AC4B62">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5CEBBCBD" w14:textId="77777777" w:rsidR="002F1085" w:rsidRDefault="002F1085" w:rsidP="00AC4B62">
            <w:pPr>
              <w:spacing w:after="0"/>
              <w:rPr>
                <w:rFonts w:ascii="Arial" w:hAnsi="Arial"/>
                <w:sz w:val="18"/>
                <w:szCs w:val="18"/>
                <w:lang w:val="de-DE"/>
              </w:rPr>
            </w:pPr>
            <w:r>
              <w:rPr>
                <w:rFonts w:ascii="Arial" w:hAnsi="Arial"/>
                <w:sz w:val="18"/>
                <w:szCs w:val="18"/>
                <w:lang w:val="de-DE"/>
              </w:rPr>
              <w:t>type: string</w:t>
            </w:r>
          </w:p>
          <w:p w14:paraId="5AB491AC" w14:textId="77777777" w:rsidR="002F1085" w:rsidRDefault="002F1085" w:rsidP="00AC4B62">
            <w:pPr>
              <w:spacing w:after="0"/>
              <w:rPr>
                <w:rFonts w:ascii="Arial" w:hAnsi="Arial"/>
                <w:sz w:val="18"/>
                <w:szCs w:val="18"/>
                <w:lang w:val="de-DE"/>
              </w:rPr>
            </w:pPr>
            <w:r>
              <w:rPr>
                <w:rFonts w:ascii="Arial" w:hAnsi="Arial"/>
                <w:sz w:val="18"/>
                <w:szCs w:val="18"/>
                <w:lang w:val="de-DE"/>
              </w:rPr>
              <w:t>multiplicity: 1..*</w:t>
            </w:r>
          </w:p>
          <w:p w14:paraId="5C456CB8" w14:textId="77777777" w:rsidR="002F1085" w:rsidRDefault="002F1085" w:rsidP="00AC4B62">
            <w:pPr>
              <w:spacing w:after="0"/>
              <w:rPr>
                <w:rFonts w:ascii="Arial" w:hAnsi="Arial"/>
                <w:sz w:val="18"/>
                <w:szCs w:val="18"/>
                <w:lang w:val="de-DE"/>
              </w:rPr>
            </w:pPr>
            <w:r>
              <w:rPr>
                <w:rFonts w:ascii="Arial" w:hAnsi="Arial"/>
                <w:sz w:val="18"/>
                <w:szCs w:val="18"/>
                <w:lang w:val="de-DE"/>
              </w:rPr>
              <w:t>isOrdered: False</w:t>
            </w:r>
          </w:p>
          <w:p w14:paraId="6E68A4A2" w14:textId="77777777" w:rsidR="002F1085" w:rsidRDefault="002F1085" w:rsidP="00AC4B62">
            <w:pPr>
              <w:spacing w:after="0"/>
              <w:rPr>
                <w:rFonts w:ascii="Arial" w:hAnsi="Arial"/>
                <w:sz w:val="18"/>
                <w:szCs w:val="18"/>
                <w:lang w:val="de-DE"/>
              </w:rPr>
            </w:pPr>
            <w:r>
              <w:rPr>
                <w:rFonts w:ascii="Arial" w:hAnsi="Arial"/>
                <w:sz w:val="18"/>
                <w:szCs w:val="18"/>
                <w:lang w:val="de-DE"/>
              </w:rPr>
              <w:t>isUnique: True</w:t>
            </w:r>
          </w:p>
          <w:p w14:paraId="3F80DA3B" w14:textId="77777777" w:rsidR="002F1085" w:rsidRDefault="002F1085" w:rsidP="00AC4B62">
            <w:pPr>
              <w:spacing w:after="0"/>
              <w:rPr>
                <w:rFonts w:ascii="Arial" w:hAnsi="Arial"/>
                <w:sz w:val="18"/>
                <w:szCs w:val="18"/>
                <w:lang w:val="de-DE"/>
              </w:rPr>
            </w:pPr>
            <w:r>
              <w:rPr>
                <w:rFonts w:ascii="Arial" w:hAnsi="Arial"/>
                <w:sz w:val="18"/>
                <w:szCs w:val="18"/>
                <w:lang w:val="de-DE"/>
              </w:rPr>
              <w:t>defaultValue: None</w:t>
            </w:r>
          </w:p>
          <w:p w14:paraId="4D40DB2E" w14:textId="77777777" w:rsidR="002F1085" w:rsidRDefault="002F1085" w:rsidP="00AC4B62">
            <w:pPr>
              <w:spacing w:after="0"/>
              <w:rPr>
                <w:rFonts w:ascii="Arial" w:hAnsi="Arial"/>
                <w:sz w:val="18"/>
                <w:szCs w:val="18"/>
                <w:lang w:val="de-DE"/>
              </w:rPr>
            </w:pPr>
            <w:r>
              <w:rPr>
                <w:rFonts w:ascii="Arial" w:hAnsi="Arial"/>
                <w:sz w:val="18"/>
                <w:szCs w:val="18"/>
                <w:lang w:val="de-DE"/>
              </w:rPr>
              <w:t>isNullable: True</w:t>
            </w:r>
          </w:p>
        </w:tc>
      </w:tr>
      <w:tr w:rsidR="002F1085" w:rsidRPr="00B26339" w14:paraId="15E26809" w14:textId="77777777" w:rsidTr="00AC4B62">
        <w:trPr>
          <w:cantSplit/>
          <w:jc w:val="center"/>
        </w:trPr>
        <w:tc>
          <w:tcPr>
            <w:tcW w:w="2547" w:type="dxa"/>
          </w:tcPr>
          <w:p w14:paraId="4F1700A4" w14:textId="77777777" w:rsidR="002F1085" w:rsidRPr="00202D71" w:rsidRDefault="002F1085" w:rsidP="00AC4B62">
            <w:pPr>
              <w:pStyle w:val="TAL"/>
              <w:rPr>
                <w:rFonts w:cs="Arial"/>
              </w:rPr>
            </w:pPr>
            <w:r w:rsidRPr="0045307C">
              <w:rPr>
                <w:szCs w:val="18"/>
              </w:rPr>
              <w:t>targetNodeFilter</w:t>
            </w:r>
          </w:p>
        </w:tc>
        <w:tc>
          <w:tcPr>
            <w:tcW w:w="5245" w:type="dxa"/>
          </w:tcPr>
          <w:p w14:paraId="40808612" w14:textId="77777777" w:rsidR="002F1085" w:rsidRPr="0061649B" w:rsidRDefault="002F1085" w:rsidP="00AC4B6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DA428FF" w14:textId="77777777" w:rsidR="002F1085" w:rsidRPr="0045307C" w:rsidRDefault="002F1085" w:rsidP="00AC4B62">
            <w:pPr>
              <w:spacing w:after="0"/>
              <w:rPr>
                <w:rFonts w:ascii="Arial" w:hAnsi="Arial"/>
                <w:sz w:val="18"/>
                <w:szCs w:val="18"/>
              </w:rPr>
            </w:pPr>
            <w:r w:rsidRPr="0045307C">
              <w:rPr>
                <w:rFonts w:ascii="Arial" w:hAnsi="Arial"/>
                <w:sz w:val="18"/>
                <w:szCs w:val="18"/>
              </w:rPr>
              <w:t>type: NodeFilter</w:t>
            </w:r>
          </w:p>
          <w:p w14:paraId="3DC58AEA" w14:textId="77777777" w:rsidR="002F1085" w:rsidRPr="0045307C" w:rsidRDefault="002F1085" w:rsidP="00AC4B62">
            <w:pPr>
              <w:spacing w:after="0"/>
              <w:rPr>
                <w:rFonts w:ascii="Arial" w:hAnsi="Arial"/>
                <w:sz w:val="18"/>
                <w:szCs w:val="18"/>
              </w:rPr>
            </w:pPr>
            <w:r w:rsidRPr="0045307C">
              <w:rPr>
                <w:rFonts w:ascii="Arial" w:hAnsi="Arial"/>
                <w:sz w:val="18"/>
                <w:szCs w:val="18"/>
              </w:rPr>
              <w:t>multiplicity: 1..*</w:t>
            </w:r>
          </w:p>
          <w:p w14:paraId="5E6F0966" w14:textId="77777777" w:rsidR="002F1085" w:rsidRPr="0045307C" w:rsidRDefault="002F1085" w:rsidP="00AC4B62">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4C87873" w14:textId="77777777" w:rsidR="002F1085" w:rsidRPr="0045307C" w:rsidRDefault="002F1085" w:rsidP="00AC4B62">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9C1D147" w14:textId="77777777" w:rsidR="002F1085" w:rsidRPr="0045307C" w:rsidRDefault="002F1085" w:rsidP="00AC4B62">
            <w:pPr>
              <w:spacing w:after="0"/>
              <w:rPr>
                <w:rFonts w:ascii="Arial" w:hAnsi="Arial"/>
                <w:sz w:val="18"/>
                <w:szCs w:val="18"/>
              </w:rPr>
            </w:pPr>
            <w:r w:rsidRPr="0045307C">
              <w:rPr>
                <w:rFonts w:ascii="Arial" w:hAnsi="Arial"/>
                <w:sz w:val="18"/>
                <w:szCs w:val="18"/>
              </w:rPr>
              <w:t>defaultValue: No</w:t>
            </w:r>
          </w:p>
          <w:p w14:paraId="1B869A84" w14:textId="77777777" w:rsidR="002F1085" w:rsidRPr="0061649B" w:rsidRDefault="002F1085" w:rsidP="00AC4B62">
            <w:pPr>
              <w:spacing w:after="0"/>
              <w:rPr>
                <w:rFonts w:ascii="Arial" w:hAnsi="Arial" w:cs="Arial"/>
                <w:sz w:val="18"/>
                <w:szCs w:val="18"/>
              </w:rPr>
            </w:pPr>
            <w:r w:rsidRPr="00135319">
              <w:rPr>
                <w:rFonts w:ascii="Arial" w:hAnsi="Arial"/>
                <w:sz w:val="18"/>
                <w:szCs w:val="18"/>
              </w:rPr>
              <w:t>isNullable: True</w:t>
            </w:r>
          </w:p>
        </w:tc>
      </w:tr>
      <w:tr w:rsidR="002F1085" w:rsidRPr="00B26339" w14:paraId="03A83191" w14:textId="77777777" w:rsidTr="00AC4B62">
        <w:trPr>
          <w:cantSplit/>
          <w:jc w:val="center"/>
        </w:trPr>
        <w:tc>
          <w:tcPr>
            <w:tcW w:w="2547" w:type="dxa"/>
          </w:tcPr>
          <w:p w14:paraId="29BDEFF2" w14:textId="77777777" w:rsidR="002F1085" w:rsidRPr="00202D71" w:rsidRDefault="002F1085" w:rsidP="00AC4B62">
            <w:pPr>
              <w:pStyle w:val="TAL"/>
              <w:rPr>
                <w:rFonts w:cs="Arial"/>
              </w:rPr>
            </w:pPr>
            <w:r>
              <w:rPr>
                <w:szCs w:val="18"/>
              </w:rPr>
              <w:t>areaOfInterest</w:t>
            </w:r>
          </w:p>
        </w:tc>
        <w:tc>
          <w:tcPr>
            <w:tcW w:w="5245" w:type="dxa"/>
          </w:tcPr>
          <w:p w14:paraId="76AAE61C" w14:textId="77777777" w:rsidR="002F1085" w:rsidRPr="0061649B" w:rsidRDefault="002F1085" w:rsidP="00AC4B62">
            <w:pPr>
              <w:pStyle w:val="TAL"/>
              <w:spacing w:before="20" w:after="20"/>
            </w:pPr>
            <w:r w:rsidRPr="00FF7A40">
              <w:t xml:space="preserve">It specifies a location(s) from where the management data shall be collected. </w:t>
            </w:r>
          </w:p>
        </w:tc>
        <w:tc>
          <w:tcPr>
            <w:tcW w:w="1984" w:type="dxa"/>
          </w:tcPr>
          <w:p w14:paraId="154AC027" w14:textId="77777777" w:rsidR="002F1085" w:rsidRPr="0045307C" w:rsidRDefault="002F1085" w:rsidP="00AC4B62">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6FBA54EF" w14:textId="77777777" w:rsidR="002F1085" w:rsidRPr="0045307C" w:rsidRDefault="002F1085" w:rsidP="00AC4B62">
            <w:pPr>
              <w:spacing w:after="0"/>
              <w:rPr>
                <w:rFonts w:ascii="Arial" w:hAnsi="Arial"/>
                <w:sz w:val="18"/>
                <w:szCs w:val="18"/>
              </w:rPr>
            </w:pPr>
            <w:r w:rsidRPr="0045307C">
              <w:rPr>
                <w:rFonts w:ascii="Arial" w:hAnsi="Arial"/>
                <w:sz w:val="18"/>
                <w:szCs w:val="18"/>
              </w:rPr>
              <w:t>multiplicity: 1..*</w:t>
            </w:r>
          </w:p>
          <w:p w14:paraId="5A593A93" w14:textId="77777777" w:rsidR="002F1085" w:rsidRPr="0045307C" w:rsidRDefault="002F1085" w:rsidP="00AC4B62">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C290D05" w14:textId="77777777" w:rsidR="002F1085" w:rsidRPr="0045307C" w:rsidRDefault="002F1085" w:rsidP="00AC4B62">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3DE536B5" w14:textId="77777777" w:rsidR="002F1085" w:rsidRPr="0045307C" w:rsidRDefault="002F1085" w:rsidP="00AC4B62">
            <w:pPr>
              <w:spacing w:after="0"/>
              <w:rPr>
                <w:rFonts w:ascii="Arial" w:hAnsi="Arial"/>
                <w:sz w:val="18"/>
                <w:szCs w:val="18"/>
              </w:rPr>
            </w:pPr>
            <w:r w:rsidRPr="0045307C">
              <w:rPr>
                <w:rFonts w:ascii="Arial" w:hAnsi="Arial"/>
                <w:sz w:val="18"/>
                <w:szCs w:val="18"/>
              </w:rPr>
              <w:t>defaultValue: No</w:t>
            </w:r>
          </w:p>
          <w:p w14:paraId="1D7098F2" w14:textId="77777777" w:rsidR="002F1085" w:rsidRPr="0061649B" w:rsidRDefault="002F1085" w:rsidP="00AC4B62">
            <w:pPr>
              <w:spacing w:after="0"/>
              <w:rPr>
                <w:rFonts w:ascii="Arial" w:hAnsi="Arial" w:cs="Arial"/>
                <w:sz w:val="18"/>
                <w:szCs w:val="18"/>
              </w:rPr>
            </w:pPr>
            <w:r w:rsidRPr="00135319">
              <w:rPr>
                <w:rFonts w:ascii="Arial" w:hAnsi="Arial"/>
                <w:sz w:val="18"/>
                <w:szCs w:val="18"/>
              </w:rPr>
              <w:t>isNullable: True</w:t>
            </w:r>
          </w:p>
        </w:tc>
      </w:tr>
      <w:tr w:rsidR="002F1085" w:rsidRPr="00B26339" w14:paraId="53459F35" w14:textId="77777777" w:rsidTr="00AC4B62">
        <w:trPr>
          <w:cantSplit/>
          <w:jc w:val="center"/>
        </w:trPr>
        <w:tc>
          <w:tcPr>
            <w:tcW w:w="2547" w:type="dxa"/>
          </w:tcPr>
          <w:p w14:paraId="66823D3F" w14:textId="77777777" w:rsidR="002F1085" w:rsidRDefault="002F1085" w:rsidP="00AC4B62">
            <w:pPr>
              <w:pStyle w:val="TAL"/>
              <w:rPr>
                <w:szCs w:val="18"/>
              </w:rPr>
            </w:pPr>
            <w:r>
              <w:rPr>
                <w:rFonts w:cs="Arial"/>
                <w:szCs w:val="18"/>
                <w:lang w:val="de-DE"/>
              </w:rPr>
              <w:t>geoAreaToCellMapping</w:t>
            </w:r>
          </w:p>
        </w:tc>
        <w:tc>
          <w:tcPr>
            <w:tcW w:w="5245" w:type="dxa"/>
          </w:tcPr>
          <w:p w14:paraId="2D749538" w14:textId="77777777" w:rsidR="002F1085" w:rsidRDefault="002F1085" w:rsidP="00AC4B6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C8D5E6E" w14:textId="77777777" w:rsidR="002F1085" w:rsidRDefault="002F1085" w:rsidP="00AC4B62">
            <w:pPr>
              <w:keepNext/>
              <w:keepLines/>
              <w:spacing w:after="0"/>
              <w:rPr>
                <w:rFonts w:ascii="Arial" w:hAnsi="Arial" w:cs="Arial"/>
                <w:sz w:val="18"/>
                <w:szCs w:val="18"/>
                <w:lang w:val="de-DE"/>
              </w:rPr>
            </w:pPr>
          </w:p>
          <w:p w14:paraId="066CA10B" w14:textId="77777777" w:rsidR="002F1085" w:rsidRPr="00FF7A40" w:rsidRDefault="002F1085" w:rsidP="00AC4B62">
            <w:pPr>
              <w:pStyle w:val="TAL"/>
              <w:spacing w:before="20" w:after="20"/>
            </w:pPr>
            <w:r>
              <w:rPr>
                <w:rFonts w:cs="Arial"/>
                <w:szCs w:val="18"/>
                <w:lang w:val="de-DE"/>
              </w:rPr>
              <w:t>allowedValues: N/A</w:t>
            </w:r>
          </w:p>
        </w:tc>
        <w:tc>
          <w:tcPr>
            <w:tcW w:w="1984" w:type="dxa"/>
          </w:tcPr>
          <w:p w14:paraId="106AD8DF" w14:textId="77777777" w:rsidR="002F1085" w:rsidRDefault="002F1085" w:rsidP="00AC4B62">
            <w:pPr>
              <w:pStyle w:val="TAL"/>
              <w:rPr>
                <w:rFonts w:cs="Arial"/>
                <w:szCs w:val="18"/>
                <w:lang w:val="de-DE"/>
              </w:rPr>
            </w:pPr>
            <w:r>
              <w:rPr>
                <w:rFonts w:cs="Arial"/>
                <w:szCs w:val="18"/>
                <w:lang w:val="de-DE"/>
              </w:rPr>
              <w:t>type: GeoAreaToCellMapping</w:t>
            </w:r>
          </w:p>
          <w:p w14:paraId="6E0EAD7D" w14:textId="77777777" w:rsidR="002F1085" w:rsidRDefault="002F1085" w:rsidP="00AC4B62">
            <w:pPr>
              <w:pStyle w:val="TAL"/>
              <w:rPr>
                <w:rFonts w:cs="Arial"/>
                <w:szCs w:val="18"/>
                <w:lang w:val="de-DE"/>
              </w:rPr>
            </w:pPr>
            <w:r>
              <w:rPr>
                <w:rFonts w:cs="Arial"/>
                <w:szCs w:val="18"/>
                <w:lang w:val="de-DE"/>
              </w:rPr>
              <w:t>multiplicity: 1..*</w:t>
            </w:r>
          </w:p>
          <w:p w14:paraId="44228361" w14:textId="77777777" w:rsidR="002F1085" w:rsidRDefault="002F1085" w:rsidP="00AC4B62">
            <w:pPr>
              <w:pStyle w:val="TAL"/>
              <w:rPr>
                <w:rFonts w:cs="Arial"/>
                <w:szCs w:val="18"/>
                <w:lang w:val="de-DE"/>
              </w:rPr>
            </w:pPr>
            <w:r>
              <w:rPr>
                <w:rFonts w:cs="Arial"/>
                <w:szCs w:val="18"/>
                <w:lang w:val="de-DE"/>
              </w:rPr>
              <w:t>isOrdered: False</w:t>
            </w:r>
          </w:p>
          <w:p w14:paraId="7B16FA86" w14:textId="77777777" w:rsidR="002F1085" w:rsidRDefault="002F1085" w:rsidP="00AC4B62">
            <w:pPr>
              <w:pStyle w:val="TAL"/>
              <w:rPr>
                <w:rFonts w:cs="Arial"/>
                <w:szCs w:val="18"/>
                <w:lang w:val="de-DE"/>
              </w:rPr>
            </w:pPr>
            <w:r>
              <w:rPr>
                <w:rFonts w:cs="Arial"/>
                <w:szCs w:val="18"/>
                <w:lang w:val="de-DE"/>
              </w:rPr>
              <w:t>isUnique: True</w:t>
            </w:r>
          </w:p>
          <w:p w14:paraId="3B95E229" w14:textId="77777777" w:rsidR="002F1085" w:rsidRDefault="002F1085" w:rsidP="00AC4B62">
            <w:pPr>
              <w:pStyle w:val="TAL"/>
              <w:rPr>
                <w:rFonts w:cs="Arial"/>
                <w:szCs w:val="18"/>
                <w:lang w:val="de-DE"/>
              </w:rPr>
            </w:pPr>
            <w:r>
              <w:rPr>
                <w:rFonts w:cs="Arial"/>
                <w:szCs w:val="18"/>
                <w:lang w:val="de-DE"/>
              </w:rPr>
              <w:t xml:space="preserve">defaultValue: None </w:t>
            </w:r>
          </w:p>
          <w:p w14:paraId="001225ED" w14:textId="77777777" w:rsidR="002F1085" w:rsidRDefault="002F1085" w:rsidP="00AC4B62">
            <w:pPr>
              <w:spacing w:after="0"/>
              <w:rPr>
                <w:rFonts w:ascii="Arial" w:hAnsi="Arial"/>
                <w:sz w:val="18"/>
                <w:szCs w:val="18"/>
              </w:rPr>
            </w:pPr>
            <w:r>
              <w:rPr>
                <w:rFonts w:ascii="Arial" w:hAnsi="Arial" w:cs="Arial"/>
                <w:sz w:val="18"/>
                <w:szCs w:val="18"/>
                <w:lang w:val="de-DE"/>
              </w:rPr>
              <w:t>isNullable: True</w:t>
            </w:r>
          </w:p>
        </w:tc>
      </w:tr>
      <w:tr w:rsidR="002F1085" w:rsidRPr="00B26339" w14:paraId="55EACB6C" w14:textId="77777777" w:rsidTr="00AC4B62">
        <w:trPr>
          <w:cantSplit/>
          <w:jc w:val="center"/>
        </w:trPr>
        <w:tc>
          <w:tcPr>
            <w:tcW w:w="2547" w:type="dxa"/>
          </w:tcPr>
          <w:p w14:paraId="30F9913E" w14:textId="77777777" w:rsidR="002F1085" w:rsidRDefault="002F1085" w:rsidP="00AC4B62">
            <w:pPr>
              <w:pStyle w:val="TAL"/>
              <w:rPr>
                <w:szCs w:val="18"/>
              </w:rPr>
            </w:pPr>
            <w:r>
              <w:rPr>
                <w:rFonts w:cs="Arial"/>
                <w:szCs w:val="18"/>
                <w:lang w:val="de-DE"/>
              </w:rPr>
              <w:t>convexGeoPolygon</w:t>
            </w:r>
          </w:p>
        </w:tc>
        <w:tc>
          <w:tcPr>
            <w:tcW w:w="5245" w:type="dxa"/>
          </w:tcPr>
          <w:p w14:paraId="7145C898" w14:textId="77777777" w:rsidR="002F1085" w:rsidRDefault="002F1085" w:rsidP="00AC4B62">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1D2D5D97" w14:textId="77777777" w:rsidR="002F1085" w:rsidRDefault="002F1085" w:rsidP="00AC4B62">
            <w:pPr>
              <w:pStyle w:val="TAL"/>
              <w:spacing w:before="20" w:after="20"/>
              <w:rPr>
                <w:rFonts w:cs="Arial"/>
                <w:szCs w:val="18"/>
                <w:lang w:val="de-DE"/>
              </w:rPr>
            </w:pPr>
          </w:p>
          <w:p w14:paraId="706C32C2" w14:textId="77777777" w:rsidR="002F1085" w:rsidRDefault="002F1085" w:rsidP="00AC4B62">
            <w:pPr>
              <w:pStyle w:val="TAL"/>
              <w:spacing w:before="20" w:after="20"/>
              <w:rPr>
                <w:rFonts w:cs="Arial"/>
                <w:szCs w:val="18"/>
                <w:lang w:val="de-DE"/>
              </w:rPr>
            </w:pPr>
            <w:r>
              <w:rPr>
                <w:rFonts w:cs="Arial"/>
                <w:szCs w:val="18"/>
                <w:lang w:val="de-DE"/>
              </w:rPr>
              <w:t>allowedValues: N/A</w:t>
            </w:r>
          </w:p>
          <w:p w14:paraId="01E43291" w14:textId="77777777" w:rsidR="002F1085" w:rsidRDefault="002F1085" w:rsidP="00AC4B62">
            <w:pPr>
              <w:pStyle w:val="TAL"/>
              <w:spacing w:before="20" w:after="20"/>
              <w:rPr>
                <w:rFonts w:cs="Arial"/>
                <w:szCs w:val="18"/>
                <w:lang w:val="de-DE"/>
              </w:rPr>
            </w:pPr>
          </w:p>
          <w:p w14:paraId="2A74A258" w14:textId="77777777" w:rsidR="002F1085" w:rsidRPr="00FF7A40" w:rsidRDefault="002F1085" w:rsidP="00AC4B62">
            <w:pPr>
              <w:pStyle w:val="TAL"/>
              <w:spacing w:before="20" w:after="20"/>
            </w:pPr>
          </w:p>
        </w:tc>
        <w:tc>
          <w:tcPr>
            <w:tcW w:w="1984" w:type="dxa"/>
          </w:tcPr>
          <w:p w14:paraId="5784D041" w14:textId="77777777" w:rsidR="002F1085" w:rsidRDefault="002F1085" w:rsidP="00AC4B62">
            <w:pPr>
              <w:pStyle w:val="TAL"/>
              <w:rPr>
                <w:rFonts w:cs="Arial"/>
                <w:szCs w:val="18"/>
                <w:lang w:val="de-DE"/>
              </w:rPr>
            </w:pPr>
            <w:r>
              <w:rPr>
                <w:rFonts w:cs="Arial"/>
                <w:szCs w:val="18"/>
                <w:lang w:val="de-DE"/>
              </w:rPr>
              <w:t>type: GeoCoordinate</w:t>
            </w:r>
          </w:p>
          <w:p w14:paraId="1D3626A1" w14:textId="77777777" w:rsidR="002F1085" w:rsidRDefault="002F1085" w:rsidP="00AC4B62">
            <w:pPr>
              <w:pStyle w:val="TAL"/>
              <w:rPr>
                <w:rFonts w:cs="Arial"/>
                <w:szCs w:val="18"/>
                <w:lang w:val="de-DE"/>
              </w:rPr>
            </w:pPr>
            <w:r>
              <w:rPr>
                <w:rFonts w:cs="Arial"/>
                <w:szCs w:val="18"/>
                <w:lang w:val="de-DE"/>
              </w:rPr>
              <w:t>multiplicity: 3..*</w:t>
            </w:r>
          </w:p>
          <w:p w14:paraId="4174C03C" w14:textId="77777777" w:rsidR="002F1085" w:rsidRDefault="002F1085" w:rsidP="00AC4B62">
            <w:pPr>
              <w:pStyle w:val="TAL"/>
              <w:rPr>
                <w:rFonts w:cs="Arial"/>
                <w:szCs w:val="18"/>
                <w:lang w:val="de-DE"/>
              </w:rPr>
            </w:pPr>
            <w:r>
              <w:rPr>
                <w:rFonts w:cs="Arial"/>
                <w:szCs w:val="18"/>
                <w:lang w:val="de-DE"/>
              </w:rPr>
              <w:t xml:space="preserve">isOrdered: </w:t>
            </w:r>
            <w:r w:rsidRPr="001A573B">
              <w:rPr>
                <w:rFonts w:cs="Arial"/>
                <w:szCs w:val="18"/>
                <w:lang w:val="de-DE"/>
              </w:rPr>
              <w:t>True</w:t>
            </w:r>
          </w:p>
          <w:p w14:paraId="36FF9E28" w14:textId="77777777" w:rsidR="002F1085" w:rsidRDefault="002F1085" w:rsidP="00AC4B62">
            <w:pPr>
              <w:pStyle w:val="TAL"/>
              <w:rPr>
                <w:rFonts w:cs="Arial"/>
                <w:szCs w:val="18"/>
                <w:lang w:val="de-DE"/>
              </w:rPr>
            </w:pPr>
            <w:r>
              <w:rPr>
                <w:rFonts w:cs="Arial"/>
                <w:szCs w:val="18"/>
                <w:lang w:val="de-DE"/>
              </w:rPr>
              <w:t>isUnique: True</w:t>
            </w:r>
          </w:p>
          <w:p w14:paraId="07632EA4" w14:textId="77777777" w:rsidR="002F1085" w:rsidRDefault="002F1085" w:rsidP="00AC4B62">
            <w:pPr>
              <w:pStyle w:val="TAL"/>
              <w:rPr>
                <w:rFonts w:cs="Arial"/>
                <w:szCs w:val="18"/>
                <w:lang w:val="de-DE"/>
              </w:rPr>
            </w:pPr>
            <w:r>
              <w:rPr>
                <w:rFonts w:cs="Arial"/>
                <w:szCs w:val="18"/>
                <w:lang w:val="de-DE"/>
              </w:rPr>
              <w:t xml:space="preserve">defaultValue: None </w:t>
            </w:r>
          </w:p>
          <w:p w14:paraId="0300EF59" w14:textId="77777777" w:rsidR="002F1085" w:rsidRDefault="002F1085" w:rsidP="00AC4B62">
            <w:pPr>
              <w:spacing w:after="0"/>
              <w:rPr>
                <w:rFonts w:ascii="Arial" w:hAnsi="Arial"/>
                <w:sz w:val="18"/>
                <w:szCs w:val="18"/>
              </w:rPr>
            </w:pPr>
            <w:r w:rsidRPr="008624AC">
              <w:rPr>
                <w:rFonts w:ascii="Arial" w:hAnsi="Arial" w:cs="Arial"/>
                <w:sz w:val="18"/>
                <w:szCs w:val="18"/>
                <w:lang w:val="de-DE"/>
              </w:rPr>
              <w:t>isNullable: True</w:t>
            </w:r>
          </w:p>
        </w:tc>
      </w:tr>
      <w:tr w:rsidR="002F1085" w:rsidRPr="00B26339" w14:paraId="12544327" w14:textId="77777777" w:rsidTr="00AC4B62">
        <w:trPr>
          <w:cantSplit/>
          <w:jc w:val="center"/>
        </w:trPr>
        <w:tc>
          <w:tcPr>
            <w:tcW w:w="2547" w:type="dxa"/>
          </w:tcPr>
          <w:p w14:paraId="2B8AE0E1" w14:textId="77777777" w:rsidR="002F1085" w:rsidRDefault="002F1085" w:rsidP="00AC4B62">
            <w:pPr>
              <w:pStyle w:val="TAL"/>
              <w:rPr>
                <w:rFonts w:cs="Arial"/>
                <w:szCs w:val="18"/>
                <w:lang w:val="de-DE"/>
              </w:rPr>
            </w:pPr>
            <w:r>
              <w:rPr>
                <w:rFonts w:cs="Arial"/>
                <w:szCs w:val="18"/>
                <w:lang w:val="de-DE"/>
              </w:rPr>
              <w:t>geoArea</w:t>
            </w:r>
          </w:p>
        </w:tc>
        <w:tc>
          <w:tcPr>
            <w:tcW w:w="5245" w:type="dxa"/>
          </w:tcPr>
          <w:p w14:paraId="09E1DEC6" w14:textId="77777777" w:rsidR="002F1085" w:rsidRDefault="002F1085" w:rsidP="00AC4B6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392C0CE6" w14:textId="77777777" w:rsidR="002F1085" w:rsidRDefault="002F1085" w:rsidP="00AC4B62">
            <w:pPr>
              <w:keepNext/>
              <w:keepLines/>
              <w:spacing w:after="0"/>
              <w:rPr>
                <w:rFonts w:ascii="Arial" w:hAnsi="Arial" w:cs="Arial"/>
                <w:sz w:val="18"/>
                <w:szCs w:val="18"/>
                <w:lang w:val="de-DE"/>
              </w:rPr>
            </w:pPr>
          </w:p>
          <w:p w14:paraId="69F7AB85" w14:textId="77777777" w:rsidR="002F1085" w:rsidRDefault="002F1085" w:rsidP="00AC4B62">
            <w:pPr>
              <w:pStyle w:val="TAL"/>
              <w:spacing w:before="20" w:after="20"/>
              <w:rPr>
                <w:rFonts w:cs="Arial"/>
                <w:szCs w:val="18"/>
                <w:lang w:val="de-DE"/>
              </w:rPr>
            </w:pPr>
            <w:r>
              <w:rPr>
                <w:rFonts w:cs="Arial"/>
                <w:szCs w:val="18"/>
                <w:lang w:val="de-DE"/>
              </w:rPr>
              <w:t>allowedValues: N/A</w:t>
            </w:r>
          </w:p>
          <w:p w14:paraId="5D7BF098" w14:textId="77777777" w:rsidR="002F1085" w:rsidRDefault="002F1085" w:rsidP="00AC4B62">
            <w:pPr>
              <w:keepNext/>
              <w:keepLines/>
              <w:spacing w:after="0"/>
              <w:rPr>
                <w:rFonts w:ascii="Arial" w:hAnsi="Arial" w:cs="Arial"/>
                <w:sz w:val="18"/>
                <w:szCs w:val="18"/>
                <w:lang w:val="de-DE"/>
              </w:rPr>
            </w:pPr>
          </w:p>
        </w:tc>
        <w:tc>
          <w:tcPr>
            <w:tcW w:w="1984" w:type="dxa"/>
          </w:tcPr>
          <w:p w14:paraId="76C9EAE8" w14:textId="77777777" w:rsidR="002F1085" w:rsidRDefault="002F1085" w:rsidP="00AC4B62">
            <w:pPr>
              <w:pStyle w:val="TAL"/>
              <w:rPr>
                <w:rFonts w:cs="Arial"/>
                <w:szCs w:val="18"/>
                <w:lang w:val="de-DE"/>
              </w:rPr>
            </w:pPr>
            <w:r>
              <w:rPr>
                <w:rFonts w:cs="Arial"/>
                <w:szCs w:val="18"/>
                <w:lang w:val="de-DE"/>
              </w:rPr>
              <w:t>type: GeoArea</w:t>
            </w:r>
          </w:p>
          <w:p w14:paraId="3B45B181" w14:textId="77777777" w:rsidR="002F1085" w:rsidRDefault="002F1085" w:rsidP="00AC4B62">
            <w:pPr>
              <w:pStyle w:val="TAL"/>
              <w:rPr>
                <w:rFonts w:cs="Arial"/>
                <w:szCs w:val="18"/>
                <w:lang w:val="de-DE"/>
              </w:rPr>
            </w:pPr>
            <w:r>
              <w:rPr>
                <w:rFonts w:cs="Arial"/>
                <w:szCs w:val="18"/>
                <w:lang w:val="de-DE"/>
              </w:rPr>
              <w:t>multiplicity: 1</w:t>
            </w:r>
          </w:p>
          <w:p w14:paraId="7BB77900" w14:textId="77777777" w:rsidR="002F1085" w:rsidRDefault="002F1085" w:rsidP="00AC4B62">
            <w:pPr>
              <w:pStyle w:val="TAL"/>
              <w:rPr>
                <w:rFonts w:cs="Arial"/>
                <w:szCs w:val="18"/>
                <w:lang w:val="de-DE"/>
              </w:rPr>
            </w:pPr>
            <w:r>
              <w:rPr>
                <w:rFonts w:cs="Arial"/>
                <w:szCs w:val="18"/>
                <w:lang w:val="de-DE"/>
              </w:rPr>
              <w:t>isOrdered: N/A</w:t>
            </w:r>
          </w:p>
          <w:p w14:paraId="48A9FEB8" w14:textId="77777777" w:rsidR="002F1085" w:rsidRDefault="002F1085" w:rsidP="00AC4B62">
            <w:pPr>
              <w:pStyle w:val="TAL"/>
              <w:rPr>
                <w:rFonts w:cs="Arial"/>
                <w:szCs w:val="18"/>
                <w:lang w:val="de-DE"/>
              </w:rPr>
            </w:pPr>
            <w:r>
              <w:rPr>
                <w:rFonts w:cs="Arial"/>
                <w:szCs w:val="18"/>
                <w:lang w:val="de-DE"/>
              </w:rPr>
              <w:t>isUnique: N/A</w:t>
            </w:r>
          </w:p>
          <w:p w14:paraId="3C9DAD4A" w14:textId="77777777" w:rsidR="002F1085" w:rsidRDefault="002F1085" w:rsidP="00AC4B62">
            <w:pPr>
              <w:pStyle w:val="TAL"/>
              <w:rPr>
                <w:rFonts w:cs="Arial"/>
                <w:szCs w:val="18"/>
                <w:lang w:val="de-DE"/>
              </w:rPr>
            </w:pPr>
            <w:r>
              <w:rPr>
                <w:rFonts w:cs="Arial"/>
                <w:szCs w:val="18"/>
                <w:lang w:val="de-DE"/>
              </w:rPr>
              <w:t xml:space="preserve">defaultValue: None </w:t>
            </w:r>
          </w:p>
          <w:p w14:paraId="080DBE90" w14:textId="77777777" w:rsidR="002F1085" w:rsidRDefault="002F1085" w:rsidP="00AC4B62">
            <w:pPr>
              <w:pStyle w:val="TAL"/>
              <w:rPr>
                <w:rFonts w:cs="Arial"/>
                <w:szCs w:val="18"/>
                <w:lang w:val="de-DE"/>
              </w:rPr>
            </w:pPr>
            <w:r w:rsidRPr="008624AC">
              <w:rPr>
                <w:rFonts w:cs="Arial"/>
                <w:szCs w:val="18"/>
                <w:lang w:val="de-DE"/>
              </w:rPr>
              <w:t>isNullable: True</w:t>
            </w:r>
          </w:p>
        </w:tc>
      </w:tr>
      <w:tr w:rsidR="002F1085" w:rsidRPr="00B26339" w14:paraId="20673E63" w14:textId="77777777" w:rsidTr="00AC4B62">
        <w:trPr>
          <w:cantSplit/>
          <w:jc w:val="center"/>
        </w:trPr>
        <w:tc>
          <w:tcPr>
            <w:tcW w:w="2547" w:type="dxa"/>
          </w:tcPr>
          <w:p w14:paraId="45A0E26B" w14:textId="77777777" w:rsidR="002F1085" w:rsidRDefault="002F1085" w:rsidP="00AC4B62">
            <w:pPr>
              <w:pStyle w:val="TAL"/>
              <w:rPr>
                <w:szCs w:val="18"/>
              </w:rPr>
            </w:pPr>
            <w:r>
              <w:rPr>
                <w:rFonts w:cs="Arial"/>
                <w:szCs w:val="18"/>
                <w:lang w:val="de-DE"/>
              </w:rPr>
              <w:t>latitude</w:t>
            </w:r>
          </w:p>
        </w:tc>
        <w:tc>
          <w:tcPr>
            <w:tcW w:w="5245" w:type="dxa"/>
          </w:tcPr>
          <w:p w14:paraId="481B0600" w14:textId="77777777" w:rsidR="002F1085" w:rsidRDefault="002F1085" w:rsidP="00AC4B62">
            <w:pPr>
              <w:pStyle w:val="TAL"/>
              <w:rPr>
                <w:lang w:val="de-DE"/>
              </w:rPr>
            </w:pPr>
            <w:r>
              <w:rPr>
                <w:lang w:val="de-DE"/>
              </w:rPr>
              <w:t>Latitude based on World Geodetic System (1984 version) global reference frame (WGS 84). Positive values correspond to the northern hemisphere.</w:t>
            </w:r>
          </w:p>
          <w:p w14:paraId="4FC213C1" w14:textId="77777777" w:rsidR="002F1085" w:rsidRDefault="002F1085" w:rsidP="00AC4B62">
            <w:pPr>
              <w:pStyle w:val="TAL"/>
              <w:rPr>
                <w:lang w:val="de-DE"/>
              </w:rPr>
            </w:pPr>
          </w:p>
          <w:p w14:paraId="637CA036" w14:textId="77777777" w:rsidR="002F1085" w:rsidRPr="00FF7A40" w:rsidRDefault="002F1085" w:rsidP="00AC4B62">
            <w:pPr>
              <w:pStyle w:val="TAL"/>
              <w:spacing w:before="20" w:after="20"/>
            </w:pPr>
            <w:r>
              <w:rPr>
                <w:rFonts w:cs="Arial"/>
                <w:szCs w:val="18"/>
                <w:lang w:val="de-DE"/>
              </w:rPr>
              <w:t>AllowedValues: -90.0000, …+90.0000</w:t>
            </w:r>
          </w:p>
        </w:tc>
        <w:tc>
          <w:tcPr>
            <w:tcW w:w="1984" w:type="dxa"/>
          </w:tcPr>
          <w:p w14:paraId="3F1B344C" w14:textId="77777777" w:rsidR="002F1085" w:rsidRDefault="002F1085" w:rsidP="00AC4B62">
            <w:pPr>
              <w:spacing w:after="0"/>
              <w:rPr>
                <w:rFonts w:ascii="Arial" w:hAnsi="Arial" w:cs="Arial"/>
                <w:sz w:val="18"/>
                <w:szCs w:val="18"/>
                <w:lang w:val="de-DE"/>
              </w:rPr>
            </w:pPr>
            <w:r>
              <w:rPr>
                <w:rFonts w:ascii="Arial" w:hAnsi="Arial" w:cs="Arial"/>
                <w:sz w:val="18"/>
                <w:szCs w:val="18"/>
                <w:lang w:val="de-DE"/>
              </w:rPr>
              <w:t>type: float</w:t>
            </w:r>
          </w:p>
          <w:p w14:paraId="11B22B0B" w14:textId="77777777" w:rsidR="002F1085" w:rsidRDefault="002F1085" w:rsidP="00AC4B62">
            <w:pPr>
              <w:spacing w:after="0"/>
              <w:rPr>
                <w:rFonts w:ascii="Arial" w:hAnsi="Arial" w:cs="Arial"/>
                <w:sz w:val="18"/>
                <w:szCs w:val="18"/>
                <w:lang w:val="de-DE"/>
              </w:rPr>
            </w:pPr>
            <w:r>
              <w:rPr>
                <w:rFonts w:ascii="Arial" w:hAnsi="Arial" w:cs="Arial"/>
                <w:sz w:val="18"/>
                <w:szCs w:val="18"/>
                <w:lang w:val="de-DE"/>
              </w:rPr>
              <w:t>multiplicity: 1</w:t>
            </w:r>
          </w:p>
          <w:p w14:paraId="7B29F9E4" w14:textId="77777777" w:rsidR="002F1085" w:rsidRDefault="002F1085" w:rsidP="00AC4B62">
            <w:pPr>
              <w:spacing w:after="0"/>
              <w:rPr>
                <w:rFonts w:ascii="Arial" w:hAnsi="Arial" w:cs="Arial"/>
                <w:sz w:val="18"/>
                <w:szCs w:val="18"/>
                <w:lang w:val="de-DE"/>
              </w:rPr>
            </w:pPr>
            <w:r>
              <w:rPr>
                <w:rFonts w:ascii="Arial" w:hAnsi="Arial" w:cs="Arial"/>
                <w:sz w:val="18"/>
                <w:szCs w:val="18"/>
                <w:lang w:val="de-DE"/>
              </w:rPr>
              <w:t>isOrdered: N/A</w:t>
            </w:r>
          </w:p>
          <w:p w14:paraId="1464A92D" w14:textId="77777777" w:rsidR="002F1085" w:rsidRDefault="002F1085" w:rsidP="00AC4B62">
            <w:pPr>
              <w:spacing w:after="0"/>
              <w:rPr>
                <w:rFonts w:ascii="Arial" w:hAnsi="Arial" w:cs="Arial"/>
                <w:sz w:val="18"/>
                <w:szCs w:val="18"/>
                <w:lang w:val="de-DE"/>
              </w:rPr>
            </w:pPr>
            <w:r>
              <w:rPr>
                <w:rFonts w:ascii="Arial" w:hAnsi="Arial" w:cs="Arial"/>
                <w:sz w:val="18"/>
                <w:szCs w:val="18"/>
                <w:lang w:val="de-DE"/>
              </w:rPr>
              <w:t>isUnique: N/A</w:t>
            </w:r>
          </w:p>
          <w:p w14:paraId="74BAD4DF" w14:textId="77777777" w:rsidR="002F1085" w:rsidRDefault="002F1085" w:rsidP="00AC4B62">
            <w:pPr>
              <w:spacing w:after="0"/>
              <w:rPr>
                <w:rFonts w:ascii="Arial" w:hAnsi="Arial" w:cs="Arial"/>
                <w:sz w:val="18"/>
                <w:szCs w:val="18"/>
                <w:lang w:val="de-DE"/>
              </w:rPr>
            </w:pPr>
            <w:r>
              <w:rPr>
                <w:rFonts w:ascii="Arial" w:hAnsi="Arial" w:cs="Arial"/>
                <w:sz w:val="18"/>
                <w:szCs w:val="18"/>
                <w:lang w:val="de-DE"/>
              </w:rPr>
              <w:t>defaultValue: None</w:t>
            </w:r>
          </w:p>
          <w:p w14:paraId="3E8571B0" w14:textId="77777777" w:rsidR="002F1085" w:rsidRDefault="002F1085" w:rsidP="00AC4B62">
            <w:pPr>
              <w:spacing w:after="0"/>
              <w:rPr>
                <w:rFonts w:ascii="Arial" w:hAnsi="Arial"/>
                <w:sz w:val="18"/>
                <w:szCs w:val="18"/>
              </w:rPr>
            </w:pPr>
            <w:r>
              <w:rPr>
                <w:rFonts w:cs="Arial"/>
                <w:szCs w:val="18"/>
                <w:lang w:val="de-DE"/>
              </w:rPr>
              <w:t>isNullable: False</w:t>
            </w:r>
          </w:p>
        </w:tc>
      </w:tr>
      <w:tr w:rsidR="002F1085" w:rsidRPr="00B26339" w14:paraId="43B08F52" w14:textId="77777777" w:rsidTr="00AC4B62">
        <w:trPr>
          <w:cantSplit/>
          <w:jc w:val="center"/>
        </w:trPr>
        <w:tc>
          <w:tcPr>
            <w:tcW w:w="2547" w:type="dxa"/>
          </w:tcPr>
          <w:p w14:paraId="33D12073" w14:textId="77777777" w:rsidR="002F1085" w:rsidRDefault="002F1085" w:rsidP="00AC4B62">
            <w:pPr>
              <w:pStyle w:val="TAL"/>
              <w:rPr>
                <w:szCs w:val="18"/>
              </w:rPr>
            </w:pPr>
            <w:r>
              <w:rPr>
                <w:rFonts w:cs="Arial"/>
                <w:szCs w:val="18"/>
                <w:lang w:val="de-DE"/>
              </w:rPr>
              <w:t>longitude</w:t>
            </w:r>
          </w:p>
        </w:tc>
        <w:tc>
          <w:tcPr>
            <w:tcW w:w="5245" w:type="dxa"/>
          </w:tcPr>
          <w:p w14:paraId="78D6B65D" w14:textId="77777777" w:rsidR="002F1085" w:rsidRDefault="002F1085" w:rsidP="00AC4B6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01EFEC6" w14:textId="77777777" w:rsidR="002F1085" w:rsidRDefault="002F1085" w:rsidP="00AC4B62">
            <w:pPr>
              <w:pStyle w:val="TAL"/>
              <w:rPr>
                <w:rFonts w:cs="Arial"/>
                <w:szCs w:val="18"/>
                <w:lang w:val="de-DE"/>
              </w:rPr>
            </w:pPr>
          </w:p>
          <w:p w14:paraId="2020EED6" w14:textId="77777777" w:rsidR="002F1085" w:rsidRPr="00FF7A40" w:rsidRDefault="002F1085" w:rsidP="00AC4B62">
            <w:pPr>
              <w:pStyle w:val="TAL"/>
              <w:spacing w:before="20" w:after="20"/>
            </w:pPr>
            <w:r>
              <w:rPr>
                <w:rFonts w:cs="Arial"/>
                <w:szCs w:val="18"/>
                <w:lang w:val="de-DE"/>
              </w:rPr>
              <w:t>AllowedValues: -180.0000, … +180.0000</w:t>
            </w:r>
          </w:p>
        </w:tc>
        <w:tc>
          <w:tcPr>
            <w:tcW w:w="1984" w:type="dxa"/>
          </w:tcPr>
          <w:p w14:paraId="2A7759B7" w14:textId="77777777" w:rsidR="002F1085" w:rsidRDefault="002F1085" w:rsidP="00AC4B62">
            <w:pPr>
              <w:pStyle w:val="TAL"/>
              <w:rPr>
                <w:rFonts w:cs="Arial"/>
                <w:szCs w:val="18"/>
                <w:lang w:val="de-DE"/>
              </w:rPr>
            </w:pPr>
            <w:r>
              <w:rPr>
                <w:rFonts w:cs="Arial"/>
                <w:szCs w:val="18"/>
                <w:lang w:val="de-DE"/>
              </w:rPr>
              <w:t>type: float</w:t>
            </w:r>
          </w:p>
          <w:p w14:paraId="3FB99061" w14:textId="77777777" w:rsidR="002F1085" w:rsidRDefault="002F1085" w:rsidP="00AC4B62">
            <w:pPr>
              <w:pStyle w:val="TAL"/>
              <w:rPr>
                <w:rFonts w:cs="Arial"/>
                <w:szCs w:val="18"/>
                <w:lang w:val="de-DE"/>
              </w:rPr>
            </w:pPr>
            <w:r>
              <w:rPr>
                <w:rFonts w:cs="Arial"/>
                <w:szCs w:val="18"/>
                <w:lang w:val="de-DE"/>
              </w:rPr>
              <w:t>multiplicity: 1</w:t>
            </w:r>
          </w:p>
          <w:p w14:paraId="4CE4BD58" w14:textId="77777777" w:rsidR="002F1085" w:rsidRDefault="002F1085" w:rsidP="00AC4B62">
            <w:pPr>
              <w:pStyle w:val="TAL"/>
              <w:rPr>
                <w:rFonts w:cs="Arial"/>
                <w:szCs w:val="18"/>
                <w:lang w:val="de-DE"/>
              </w:rPr>
            </w:pPr>
            <w:r>
              <w:rPr>
                <w:rFonts w:cs="Arial"/>
                <w:szCs w:val="18"/>
                <w:lang w:val="de-DE"/>
              </w:rPr>
              <w:t>isOrdered: N/A</w:t>
            </w:r>
          </w:p>
          <w:p w14:paraId="7E40A637" w14:textId="77777777" w:rsidR="002F1085" w:rsidRDefault="002F1085" w:rsidP="00AC4B62">
            <w:pPr>
              <w:pStyle w:val="TAL"/>
              <w:rPr>
                <w:rFonts w:cs="Arial"/>
                <w:szCs w:val="18"/>
                <w:lang w:val="de-DE"/>
              </w:rPr>
            </w:pPr>
            <w:r>
              <w:rPr>
                <w:rFonts w:cs="Arial"/>
                <w:szCs w:val="18"/>
                <w:lang w:val="de-DE"/>
              </w:rPr>
              <w:t>isUnique: N/A</w:t>
            </w:r>
          </w:p>
          <w:p w14:paraId="1135969A" w14:textId="77777777" w:rsidR="002F1085" w:rsidRDefault="002F1085" w:rsidP="00AC4B62">
            <w:pPr>
              <w:pStyle w:val="TAL"/>
              <w:rPr>
                <w:rFonts w:cs="Arial"/>
                <w:szCs w:val="18"/>
                <w:lang w:val="de-DE"/>
              </w:rPr>
            </w:pPr>
            <w:r>
              <w:rPr>
                <w:rFonts w:cs="Arial"/>
                <w:szCs w:val="18"/>
                <w:lang w:val="de-DE"/>
              </w:rPr>
              <w:t>defaultValue: None</w:t>
            </w:r>
          </w:p>
          <w:p w14:paraId="4FDF46EB" w14:textId="77777777" w:rsidR="002F1085" w:rsidRDefault="002F1085" w:rsidP="00AC4B62">
            <w:pPr>
              <w:spacing w:after="0"/>
              <w:rPr>
                <w:rFonts w:ascii="Arial" w:hAnsi="Arial"/>
                <w:sz w:val="18"/>
                <w:szCs w:val="18"/>
              </w:rPr>
            </w:pPr>
            <w:r>
              <w:rPr>
                <w:rFonts w:cs="Arial"/>
                <w:szCs w:val="18"/>
                <w:lang w:val="de-DE"/>
              </w:rPr>
              <w:t>isNullable: False</w:t>
            </w:r>
          </w:p>
        </w:tc>
      </w:tr>
      <w:tr w:rsidR="002F1085" w:rsidRPr="00B26339" w14:paraId="4F1BE35E" w14:textId="77777777" w:rsidTr="00AC4B62">
        <w:trPr>
          <w:cantSplit/>
          <w:jc w:val="center"/>
        </w:trPr>
        <w:tc>
          <w:tcPr>
            <w:tcW w:w="2547" w:type="dxa"/>
          </w:tcPr>
          <w:p w14:paraId="6777107B" w14:textId="77777777" w:rsidR="002F1085" w:rsidRDefault="002F1085" w:rsidP="00AC4B62">
            <w:pPr>
              <w:pStyle w:val="TAL"/>
              <w:rPr>
                <w:rFonts w:cs="Arial"/>
                <w:szCs w:val="18"/>
                <w:lang w:val="de-DE"/>
              </w:rPr>
            </w:pPr>
            <w:r>
              <w:rPr>
                <w:rFonts w:cs="Arial"/>
                <w:szCs w:val="18"/>
                <w:lang w:val="de-DE"/>
              </w:rPr>
              <w:t>altitude</w:t>
            </w:r>
          </w:p>
        </w:tc>
        <w:tc>
          <w:tcPr>
            <w:tcW w:w="5245" w:type="dxa"/>
          </w:tcPr>
          <w:p w14:paraId="5DC03AC3" w14:textId="77777777" w:rsidR="002F1085" w:rsidRDefault="002F1085" w:rsidP="00AC4B62">
            <w:pPr>
              <w:pStyle w:val="TAL"/>
              <w:rPr>
                <w:rFonts w:cs="Arial"/>
                <w:szCs w:val="18"/>
                <w:lang w:val="de-DE"/>
              </w:rPr>
            </w:pPr>
            <w:r>
              <w:rPr>
                <w:rFonts w:cs="Arial"/>
                <w:szCs w:val="18"/>
                <w:lang w:val="de-DE"/>
              </w:rPr>
              <w:t>It is the vertical distance between the point of interest from the mean sea level measured in metres.</w:t>
            </w:r>
          </w:p>
          <w:p w14:paraId="329B4340" w14:textId="77777777" w:rsidR="002F1085" w:rsidRDefault="002F1085" w:rsidP="00AC4B62">
            <w:pPr>
              <w:pStyle w:val="TAL"/>
              <w:rPr>
                <w:rFonts w:cs="Arial"/>
                <w:szCs w:val="18"/>
                <w:lang w:val="de-DE"/>
              </w:rPr>
            </w:pPr>
          </w:p>
          <w:p w14:paraId="096FC41F" w14:textId="77777777" w:rsidR="002F1085" w:rsidRDefault="002F1085" w:rsidP="00AC4B62">
            <w:pPr>
              <w:pStyle w:val="TAL"/>
              <w:rPr>
                <w:rFonts w:cs="Arial"/>
                <w:szCs w:val="18"/>
                <w:lang w:val="de-DE"/>
              </w:rPr>
            </w:pPr>
          </w:p>
        </w:tc>
        <w:tc>
          <w:tcPr>
            <w:tcW w:w="1984" w:type="dxa"/>
          </w:tcPr>
          <w:p w14:paraId="1FC392E2" w14:textId="77777777" w:rsidR="002F1085" w:rsidRDefault="002F1085" w:rsidP="00AC4B62">
            <w:pPr>
              <w:pStyle w:val="TAL"/>
              <w:rPr>
                <w:rFonts w:cs="Arial"/>
                <w:szCs w:val="18"/>
                <w:lang w:val="de-DE"/>
              </w:rPr>
            </w:pPr>
            <w:r>
              <w:rPr>
                <w:rFonts w:cs="Arial"/>
                <w:szCs w:val="18"/>
                <w:lang w:val="de-DE"/>
              </w:rPr>
              <w:t>type: Float</w:t>
            </w:r>
          </w:p>
          <w:p w14:paraId="2CE6B5BB" w14:textId="77777777" w:rsidR="002F1085" w:rsidRDefault="002F1085" w:rsidP="00AC4B62">
            <w:pPr>
              <w:pStyle w:val="TAL"/>
              <w:rPr>
                <w:rFonts w:cs="Arial"/>
                <w:szCs w:val="18"/>
                <w:lang w:val="de-DE"/>
              </w:rPr>
            </w:pPr>
            <w:r>
              <w:rPr>
                <w:rFonts w:cs="Arial"/>
                <w:szCs w:val="18"/>
                <w:lang w:val="de-DE"/>
              </w:rPr>
              <w:t>multiplicity: 1</w:t>
            </w:r>
          </w:p>
          <w:p w14:paraId="29D6814E" w14:textId="77777777" w:rsidR="002F1085" w:rsidRDefault="002F1085" w:rsidP="00AC4B62">
            <w:pPr>
              <w:pStyle w:val="TAL"/>
              <w:rPr>
                <w:rFonts w:cs="Arial"/>
                <w:szCs w:val="18"/>
                <w:lang w:val="de-DE"/>
              </w:rPr>
            </w:pPr>
            <w:r>
              <w:rPr>
                <w:rFonts w:cs="Arial"/>
                <w:szCs w:val="18"/>
                <w:lang w:val="de-DE"/>
              </w:rPr>
              <w:t>isOrdered: N/A</w:t>
            </w:r>
          </w:p>
          <w:p w14:paraId="252B53EC" w14:textId="77777777" w:rsidR="002F1085" w:rsidRDefault="002F1085" w:rsidP="00AC4B62">
            <w:pPr>
              <w:pStyle w:val="TAL"/>
              <w:rPr>
                <w:rFonts w:cs="Arial"/>
                <w:szCs w:val="18"/>
                <w:lang w:val="de-DE"/>
              </w:rPr>
            </w:pPr>
            <w:r>
              <w:rPr>
                <w:rFonts w:cs="Arial"/>
                <w:szCs w:val="18"/>
                <w:lang w:val="de-DE"/>
              </w:rPr>
              <w:t>isUnique: N/A</w:t>
            </w:r>
          </w:p>
          <w:p w14:paraId="0A3F3C43" w14:textId="77777777" w:rsidR="002F1085" w:rsidRDefault="002F1085" w:rsidP="00AC4B62">
            <w:pPr>
              <w:pStyle w:val="TAL"/>
              <w:rPr>
                <w:rFonts w:cs="Arial"/>
                <w:szCs w:val="18"/>
                <w:lang w:val="de-DE"/>
              </w:rPr>
            </w:pPr>
            <w:r>
              <w:rPr>
                <w:rFonts w:cs="Arial"/>
                <w:szCs w:val="18"/>
                <w:lang w:val="de-DE"/>
              </w:rPr>
              <w:t>defaultValue: None</w:t>
            </w:r>
          </w:p>
          <w:p w14:paraId="36F77A4E" w14:textId="77777777" w:rsidR="002F1085" w:rsidRDefault="002F1085" w:rsidP="00AC4B62">
            <w:pPr>
              <w:pStyle w:val="TAL"/>
              <w:rPr>
                <w:rFonts w:cs="Arial"/>
                <w:szCs w:val="18"/>
                <w:lang w:val="de-DE"/>
              </w:rPr>
            </w:pPr>
            <w:r>
              <w:rPr>
                <w:rFonts w:cs="Arial"/>
                <w:szCs w:val="18"/>
                <w:lang w:val="de-DE"/>
              </w:rPr>
              <w:t>isNullable: False</w:t>
            </w:r>
          </w:p>
        </w:tc>
      </w:tr>
      <w:tr w:rsidR="002F1085" w:rsidRPr="00B26339" w14:paraId="00139840" w14:textId="77777777" w:rsidTr="00AC4B62">
        <w:trPr>
          <w:cantSplit/>
          <w:jc w:val="center"/>
        </w:trPr>
        <w:tc>
          <w:tcPr>
            <w:tcW w:w="2547" w:type="dxa"/>
          </w:tcPr>
          <w:p w14:paraId="7BEE6F9A" w14:textId="77777777" w:rsidR="002F1085" w:rsidRDefault="002F1085" w:rsidP="00AC4B62">
            <w:pPr>
              <w:pStyle w:val="TAL"/>
              <w:rPr>
                <w:szCs w:val="18"/>
              </w:rPr>
            </w:pPr>
            <w:r>
              <w:rPr>
                <w:rFonts w:cs="Arial"/>
                <w:szCs w:val="18"/>
                <w:lang w:val="de-DE"/>
              </w:rPr>
              <w:t>associationThreshold</w:t>
            </w:r>
          </w:p>
        </w:tc>
        <w:tc>
          <w:tcPr>
            <w:tcW w:w="5245" w:type="dxa"/>
          </w:tcPr>
          <w:p w14:paraId="053C5AB7" w14:textId="77777777" w:rsidR="002F1085" w:rsidRDefault="002F1085" w:rsidP="00AC4B62">
            <w:pPr>
              <w:pStyle w:val="TAL"/>
              <w:rPr>
                <w:rFonts w:cs="Arial"/>
                <w:szCs w:val="18"/>
                <w:lang w:val="de-DE"/>
              </w:rPr>
            </w:pPr>
            <w:r>
              <w:rPr>
                <w:rFonts w:cs="Arial"/>
                <w:szCs w:val="18"/>
                <w:lang w:val="de-DE"/>
              </w:rPr>
              <w:t>It specifies the threshold of coverage area in percentage whether a cell belongs to the geographical area or not.</w:t>
            </w:r>
          </w:p>
          <w:p w14:paraId="7770C404" w14:textId="77777777" w:rsidR="002F1085" w:rsidRDefault="002F1085" w:rsidP="00AC4B62">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C1CCDBB" w14:textId="77777777" w:rsidR="002F1085" w:rsidRDefault="002F1085" w:rsidP="00AC4B62">
            <w:pPr>
              <w:pStyle w:val="TAL"/>
              <w:rPr>
                <w:rFonts w:cs="Arial"/>
                <w:szCs w:val="18"/>
                <w:lang w:val="de-DE"/>
              </w:rPr>
            </w:pPr>
          </w:p>
          <w:p w14:paraId="380D5793" w14:textId="77777777" w:rsidR="002F1085" w:rsidRPr="00FF7A40" w:rsidRDefault="002F1085" w:rsidP="00AC4B62">
            <w:pPr>
              <w:pStyle w:val="TAL"/>
              <w:spacing w:before="20" w:after="20"/>
            </w:pPr>
            <w:r>
              <w:rPr>
                <w:rFonts w:cs="Arial"/>
                <w:szCs w:val="18"/>
                <w:lang w:val="de-DE"/>
              </w:rPr>
              <w:t>Allowed values: 1,…,100</w:t>
            </w:r>
          </w:p>
        </w:tc>
        <w:tc>
          <w:tcPr>
            <w:tcW w:w="1984" w:type="dxa"/>
          </w:tcPr>
          <w:p w14:paraId="72E577AB" w14:textId="77777777" w:rsidR="002F1085" w:rsidRDefault="002F1085" w:rsidP="00AC4B62">
            <w:pPr>
              <w:keepNext/>
              <w:keepLines/>
              <w:spacing w:after="0"/>
              <w:rPr>
                <w:rFonts w:ascii="Arial" w:hAnsi="Arial" w:cs="Arial"/>
                <w:sz w:val="18"/>
                <w:szCs w:val="18"/>
                <w:lang w:val="de-DE"/>
              </w:rPr>
            </w:pPr>
            <w:r>
              <w:rPr>
                <w:rFonts w:ascii="Arial" w:hAnsi="Arial" w:cs="Arial"/>
                <w:sz w:val="18"/>
                <w:szCs w:val="18"/>
                <w:lang w:val="de-DE"/>
              </w:rPr>
              <w:t>type: Integer</w:t>
            </w:r>
          </w:p>
          <w:p w14:paraId="682CD015" w14:textId="77777777" w:rsidR="002F1085" w:rsidRDefault="002F1085" w:rsidP="00AC4B62">
            <w:pPr>
              <w:keepNext/>
              <w:keepLines/>
              <w:spacing w:after="0"/>
              <w:rPr>
                <w:rFonts w:ascii="Arial" w:hAnsi="Arial" w:cs="Arial"/>
                <w:sz w:val="18"/>
                <w:szCs w:val="18"/>
                <w:lang w:val="de-DE"/>
              </w:rPr>
            </w:pPr>
            <w:r>
              <w:rPr>
                <w:rFonts w:ascii="Arial" w:hAnsi="Arial" w:cs="Arial"/>
                <w:sz w:val="18"/>
                <w:szCs w:val="18"/>
                <w:lang w:val="de-DE"/>
              </w:rPr>
              <w:t>multiplicity: 1</w:t>
            </w:r>
          </w:p>
          <w:p w14:paraId="1A37A44D" w14:textId="77777777" w:rsidR="002F1085" w:rsidRDefault="002F1085" w:rsidP="00AC4B62">
            <w:pPr>
              <w:keepNext/>
              <w:keepLines/>
              <w:spacing w:after="0"/>
              <w:rPr>
                <w:rFonts w:ascii="Arial" w:hAnsi="Arial" w:cs="Arial"/>
                <w:sz w:val="18"/>
                <w:szCs w:val="18"/>
                <w:lang w:val="de-DE"/>
              </w:rPr>
            </w:pPr>
            <w:r>
              <w:rPr>
                <w:rFonts w:ascii="Arial" w:hAnsi="Arial" w:cs="Arial"/>
                <w:sz w:val="18"/>
                <w:szCs w:val="18"/>
                <w:lang w:val="de-DE"/>
              </w:rPr>
              <w:t>isOrdered: N/A</w:t>
            </w:r>
          </w:p>
          <w:p w14:paraId="63A6DC50" w14:textId="77777777" w:rsidR="002F1085" w:rsidRDefault="002F1085" w:rsidP="00AC4B62">
            <w:pPr>
              <w:keepNext/>
              <w:keepLines/>
              <w:spacing w:after="0"/>
              <w:rPr>
                <w:rFonts w:ascii="Arial" w:hAnsi="Arial" w:cs="Arial"/>
                <w:sz w:val="18"/>
                <w:szCs w:val="18"/>
                <w:lang w:val="de-DE"/>
              </w:rPr>
            </w:pPr>
            <w:r>
              <w:rPr>
                <w:rFonts w:ascii="Arial" w:hAnsi="Arial" w:cs="Arial"/>
                <w:sz w:val="18"/>
                <w:szCs w:val="18"/>
                <w:lang w:val="de-DE"/>
              </w:rPr>
              <w:t>isUnique: N/A</w:t>
            </w:r>
          </w:p>
          <w:p w14:paraId="135EC7B3" w14:textId="77777777" w:rsidR="002F1085" w:rsidRDefault="002F1085" w:rsidP="00AC4B6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61FE150" w14:textId="77777777" w:rsidR="002F1085" w:rsidRDefault="002F1085" w:rsidP="00AC4B62">
            <w:pPr>
              <w:spacing w:after="0"/>
              <w:rPr>
                <w:rFonts w:ascii="Arial" w:hAnsi="Arial"/>
                <w:sz w:val="18"/>
                <w:szCs w:val="18"/>
              </w:rPr>
            </w:pPr>
            <w:r>
              <w:rPr>
                <w:rFonts w:ascii="Arial" w:hAnsi="Arial" w:cs="Arial"/>
                <w:sz w:val="18"/>
                <w:szCs w:val="18"/>
                <w:lang w:val="de-DE"/>
              </w:rPr>
              <w:t>isNullable: True</w:t>
            </w:r>
          </w:p>
        </w:tc>
      </w:tr>
      <w:tr w:rsidR="002F1085" w:rsidRPr="00B26339" w14:paraId="4D3D6282" w14:textId="77777777" w:rsidTr="00AC4B62">
        <w:trPr>
          <w:cantSplit/>
          <w:jc w:val="center"/>
        </w:trPr>
        <w:tc>
          <w:tcPr>
            <w:tcW w:w="2547" w:type="dxa"/>
          </w:tcPr>
          <w:p w14:paraId="0AC48F18" w14:textId="77777777" w:rsidR="002F1085" w:rsidRPr="00202D71" w:rsidRDefault="002F1085" w:rsidP="00AC4B62">
            <w:pPr>
              <w:pStyle w:val="TAL"/>
              <w:rPr>
                <w:rFonts w:cs="Arial"/>
              </w:rPr>
            </w:pPr>
            <w:r w:rsidRPr="0045307C">
              <w:rPr>
                <w:szCs w:val="18"/>
              </w:rPr>
              <w:t>networkDomain</w:t>
            </w:r>
          </w:p>
        </w:tc>
        <w:tc>
          <w:tcPr>
            <w:tcW w:w="5245" w:type="dxa"/>
          </w:tcPr>
          <w:p w14:paraId="31B235E8" w14:textId="77777777" w:rsidR="002F1085" w:rsidRDefault="002F1085" w:rsidP="00AC4B6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CCAD088" w14:textId="77777777" w:rsidR="002F1085" w:rsidRPr="0045307C" w:rsidRDefault="002F1085" w:rsidP="00AC4B62">
            <w:pPr>
              <w:pStyle w:val="TAL"/>
              <w:rPr>
                <w:szCs w:val="18"/>
              </w:rPr>
            </w:pPr>
          </w:p>
          <w:p w14:paraId="2BAEAB1A" w14:textId="77777777" w:rsidR="002F1085" w:rsidRPr="0061649B" w:rsidRDefault="002F1085" w:rsidP="00AC4B62">
            <w:pPr>
              <w:pStyle w:val="TAL"/>
              <w:spacing w:before="20" w:after="20"/>
            </w:pPr>
            <w:r w:rsidRPr="00135319">
              <w:rPr>
                <w:szCs w:val="18"/>
              </w:rPr>
              <w:t>Allowed Values: CN, RAN</w:t>
            </w:r>
          </w:p>
        </w:tc>
        <w:tc>
          <w:tcPr>
            <w:tcW w:w="1984" w:type="dxa"/>
          </w:tcPr>
          <w:p w14:paraId="66E6D90A" w14:textId="77777777" w:rsidR="002F1085" w:rsidRPr="0045307C" w:rsidRDefault="002F1085" w:rsidP="00AC4B62">
            <w:pPr>
              <w:spacing w:after="0"/>
              <w:rPr>
                <w:rFonts w:ascii="Arial" w:hAnsi="Arial"/>
                <w:sz w:val="18"/>
                <w:szCs w:val="18"/>
              </w:rPr>
            </w:pPr>
            <w:r w:rsidRPr="0045307C">
              <w:rPr>
                <w:rFonts w:ascii="Arial" w:hAnsi="Arial"/>
                <w:sz w:val="18"/>
                <w:szCs w:val="18"/>
              </w:rPr>
              <w:t>type: ENUM</w:t>
            </w:r>
          </w:p>
          <w:p w14:paraId="4121313F" w14:textId="77777777" w:rsidR="002F1085" w:rsidRPr="0045307C" w:rsidRDefault="002F1085" w:rsidP="00AC4B62">
            <w:pPr>
              <w:spacing w:after="0"/>
              <w:rPr>
                <w:rFonts w:ascii="Arial" w:hAnsi="Arial"/>
                <w:sz w:val="18"/>
                <w:szCs w:val="18"/>
              </w:rPr>
            </w:pPr>
            <w:r w:rsidRPr="0045307C">
              <w:rPr>
                <w:rFonts w:ascii="Arial" w:hAnsi="Arial"/>
                <w:sz w:val="18"/>
                <w:szCs w:val="18"/>
              </w:rPr>
              <w:t>multiplicity: 1</w:t>
            </w:r>
          </w:p>
          <w:p w14:paraId="316B04D8" w14:textId="77777777" w:rsidR="002F1085" w:rsidRPr="0045307C" w:rsidRDefault="002F1085" w:rsidP="00AC4B62">
            <w:pPr>
              <w:spacing w:after="0"/>
              <w:rPr>
                <w:rFonts w:ascii="Arial" w:hAnsi="Arial"/>
                <w:sz w:val="18"/>
                <w:szCs w:val="18"/>
              </w:rPr>
            </w:pPr>
            <w:r w:rsidRPr="0045307C">
              <w:rPr>
                <w:rFonts w:ascii="Arial" w:hAnsi="Arial"/>
                <w:sz w:val="18"/>
                <w:szCs w:val="18"/>
              </w:rPr>
              <w:t>isOrdered: N/A</w:t>
            </w:r>
          </w:p>
          <w:p w14:paraId="71A5ACD4" w14:textId="77777777" w:rsidR="002F1085" w:rsidRPr="0045307C" w:rsidRDefault="002F1085" w:rsidP="00AC4B62">
            <w:pPr>
              <w:spacing w:after="0"/>
              <w:rPr>
                <w:rFonts w:ascii="Arial" w:hAnsi="Arial"/>
                <w:sz w:val="18"/>
                <w:szCs w:val="18"/>
              </w:rPr>
            </w:pPr>
            <w:r w:rsidRPr="0045307C">
              <w:rPr>
                <w:rFonts w:ascii="Arial" w:hAnsi="Arial"/>
                <w:sz w:val="18"/>
                <w:szCs w:val="18"/>
              </w:rPr>
              <w:t>isUnique: N/A</w:t>
            </w:r>
          </w:p>
          <w:p w14:paraId="7BE44376" w14:textId="77777777" w:rsidR="002F1085" w:rsidRPr="0045307C" w:rsidRDefault="002F1085" w:rsidP="00AC4B62">
            <w:pPr>
              <w:spacing w:after="0"/>
              <w:rPr>
                <w:rFonts w:ascii="Arial" w:hAnsi="Arial"/>
                <w:sz w:val="18"/>
                <w:szCs w:val="18"/>
              </w:rPr>
            </w:pPr>
            <w:r w:rsidRPr="0045307C">
              <w:rPr>
                <w:rFonts w:ascii="Arial" w:hAnsi="Arial"/>
                <w:sz w:val="18"/>
                <w:szCs w:val="18"/>
              </w:rPr>
              <w:t>defaultValue: N/A</w:t>
            </w:r>
          </w:p>
          <w:p w14:paraId="7EFD0F35" w14:textId="77777777" w:rsidR="002F1085" w:rsidRPr="0061649B" w:rsidRDefault="002F1085" w:rsidP="00AC4B62">
            <w:pPr>
              <w:spacing w:after="0"/>
              <w:rPr>
                <w:rFonts w:ascii="Arial" w:hAnsi="Arial" w:cs="Arial"/>
                <w:sz w:val="18"/>
                <w:szCs w:val="18"/>
              </w:rPr>
            </w:pPr>
            <w:r w:rsidRPr="0045307C">
              <w:rPr>
                <w:rFonts w:ascii="Arial" w:hAnsi="Arial"/>
                <w:sz w:val="18"/>
                <w:szCs w:val="18"/>
              </w:rPr>
              <w:t>isNullable: True</w:t>
            </w:r>
          </w:p>
        </w:tc>
      </w:tr>
      <w:tr w:rsidR="002F1085" w:rsidRPr="00B26339" w14:paraId="4840FAD1" w14:textId="77777777" w:rsidTr="00AC4B62">
        <w:trPr>
          <w:cantSplit/>
          <w:jc w:val="center"/>
        </w:trPr>
        <w:tc>
          <w:tcPr>
            <w:tcW w:w="2547" w:type="dxa"/>
          </w:tcPr>
          <w:p w14:paraId="46F8F19D" w14:textId="77777777" w:rsidR="002F1085" w:rsidRPr="00202D71" w:rsidRDefault="002F1085" w:rsidP="00AC4B62">
            <w:pPr>
              <w:pStyle w:val="TAL"/>
              <w:rPr>
                <w:rFonts w:cs="Arial"/>
              </w:rPr>
            </w:pPr>
            <w:r>
              <w:rPr>
                <w:szCs w:val="18"/>
              </w:rPr>
              <w:t>cpUpType</w:t>
            </w:r>
          </w:p>
        </w:tc>
        <w:tc>
          <w:tcPr>
            <w:tcW w:w="5245" w:type="dxa"/>
          </w:tcPr>
          <w:p w14:paraId="5759EC73" w14:textId="77777777" w:rsidR="002F1085" w:rsidRDefault="002F1085" w:rsidP="00AC4B6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FD0DE81" w14:textId="77777777" w:rsidR="002F1085" w:rsidRPr="0045307C" w:rsidRDefault="002F1085" w:rsidP="00AC4B62">
            <w:pPr>
              <w:pStyle w:val="TAL"/>
              <w:rPr>
                <w:szCs w:val="18"/>
              </w:rPr>
            </w:pPr>
          </w:p>
          <w:p w14:paraId="7AF4D5D3" w14:textId="77777777" w:rsidR="002F1085" w:rsidRPr="0061649B" w:rsidRDefault="002F1085" w:rsidP="00AC4B62">
            <w:pPr>
              <w:pStyle w:val="TAL"/>
              <w:spacing w:before="20" w:after="20"/>
            </w:pPr>
            <w:r w:rsidRPr="00135319">
              <w:rPr>
                <w:szCs w:val="18"/>
              </w:rPr>
              <w:t>Allowed Values: CP, UP</w:t>
            </w:r>
          </w:p>
        </w:tc>
        <w:tc>
          <w:tcPr>
            <w:tcW w:w="1984" w:type="dxa"/>
          </w:tcPr>
          <w:p w14:paraId="1DBBED20" w14:textId="77777777" w:rsidR="002F1085" w:rsidRPr="0045307C" w:rsidRDefault="002F1085" w:rsidP="00AC4B62">
            <w:pPr>
              <w:spacing w:after="0"/>
              <w:rPr>
                <w:rFonts w:ascii="Arial" w:hAnsi="Arial"/>
                <w:sz w:val="18"/>
                <w:szCs w:val="18"/>
              </w:rPr>
            </w:pPr>
            <w:r w:rsidRPr="0045307C">
              <w:rPr>
                <w:rFonts w:ascii="Arial" w:hAnsi="Arial"/>
                <w:sz w:val="18"/>
                <w:szCs w:val="18"/>
              </w:rPr>
              <w:t>type: ENUM</w:t>
            </w:r>
          </w:p>
          <w:p w14:paraId="4D84A6A3" w14:textId="77777777" w:rsidR="002F1085" w:rsidRPr="0045307C" w:rsidRDefault="002F1085" w:rsidP="00AC4B62">
            <w:pPr>
              <w:spacing w:after="0"/>
              <w:rPr>
                <w:rFonts w:ascii="Arial" w:hAnsi="Arial"/>
                <w:sz w:val="18"/>
                <w:szCs w:val="18"/>
              </w:rPr>
            </w:pPr>
            <w:r w:rsidRPr="0045307C">
              <w:rPr>
                <w:rFonts w:ascii="Arial" w:hAnsi="Arial"/>
                <w:sz w:val="18"/>
                <w:szCs w:val="18"/>
              </w:rPr>
              <w:t>multiplicity: 1</w:t>
            </w:r>
          </w:p>
          <w:p w14:paraId="74F99606" w14:textId="77777777" w:rsidR="002F1085" w:rsidRPr="0045307C" w:rsidRDefault="002F1085" w:rsidP="00AC4B62">
            <w:pPr>
              <w:spacing w:after="0"/>
              <w:rPr>
                <w:rFonts w:ascii="Arial" w:hAnsi="Arial"/>
                <w:sz w:val="18"/>
                <w:szCs w:val="18"/>
              </w:rPr>
            </w:pPr>
            <w:r w:rsidRPr="0045307C">
              <w:rPr>
                <w:rFonts w:ascii="Arial" w:hAnsi="Arial"/>
                <w:sz w:val="18"/>
                <w:szCs w:val="18"/>
              </w:rPr>
              <w:t>isOrdered: N/A</w:t>
            </w:r>
          </w:p>
          <w:p w14:paraId="25FD6A14" w14:textId="77777777" w:rsidR="002F1085" w:rsidRPr="0045307C" w:rsidRDefault="002F1085" w:rsidP="00AC4B62">
            <w:pPr>
              <w:spacing w:after="0"/>
              <w:rPr>
                <w:rFonts w:ascii="Arial" w:hAnsi="Arial"/>
                <w:sz w:val="18"/>
                <w:szCs w:val="18"/>
              </w:rPr>
            </w:pPr>
            <w:r w:rsidRPr="0045307C">
              <w:rPr>
                <w:rFonts w:ascii="Arial" w:hAnsi="Arial"/>
                <w:sz w:val="18"/>
                <w:szCs w:val="18"/>
              </w:rPr>
              <w:t>isUnique: N/A</w:t>
            </w:r>
          </w:p>
          <w:p w14:paraId="05DB4B86" w14:textId="77777777" w:rsidR="002F1085" w:rsidRPr="0045307C" w:rsidRDefault="002F1085" w:rsidP="00AC4B62">
            <w:pPr>
              <w:spacing w:after="0"/>
              <w:rPr>
                <w:rFonts w:ascii="Arial" w:hAnsi="Arial"/>
                <w:sz w:val="18"/>
                <w:szCs w:val="18"/>
              </w:rPr>
            </w:pPr>
            <w:r w:rsidRPr="0045307C">
              <w:rPr>
                <w:rFonts w:ascii="Arial" w:hAnsi="Arial"/>
                <w:sz w:val="18"/>
                <w:szCs w:val="18"/>
              </w:rPr>
              <w:t>defaultValue: N/A</w:t>
            </w:r>
          </w:p>
          <w:p w14:paraId="48ED0761" w14:textId="77777777" w:rsidR="002F1085" w:rsidRPr="0061649B" w:rsidRDefault="002F1085" w:rsidP="00AC4B62">
            <w:pPr>
              <w:spacing w:after="0"/>
              <w:rPr>
                <w:rFonts w:ascii="Arial" w:hAnsi="Arial" w:cs="Arial"/>
                <w:sz w:val="18"/>
                <w:szCs w:val="18"/>
              </w:rPr>
            </w:pPr>
            <w:r w:rsidRPr="0045307C">
              <w:rPr>
                <w:rFonts w:ascii="Arial" w:hAnsi="Arial"/>
                <w:sz w:val="18"/>
                <w:szCs w:val="18"/>
              </w:rPr>
              <w:t>isNullable: True</w:t>
            </w:r>
          </w:p>
        </w:tc>
      </w:tr>
      <w:tr w:rsidR="002F1085" w:rsidRPr="00B26339" w14:paraId="0C14FD92" w14:textId="77777777" w:rsidTr="00AC4B62">
        <w:trPr>
          <w:cantSplit/>
          <w:jc w:val="center"/>
        </w:trPr>
        <w:tc>
          <w:tcPr>
            <w:tcW w:w="2547" w:type="dxa"/>
          </w:tcPr>
          <w:p w14:paraId="7FE2F0F3" w14:textId="77777777" w:rsidR="002F1085" w:rsidRPr="00202D71" w:rsidRDefault="002F1085" w:rsidP="00AC4B62">
            <w:pPr>
              <w:pStyle w:val="TAL"/>
              <w:rPr>
                <w:rFonts w:cs="Arial"/>
              </w:rPr>
            </w:pPr>
            <w:r>
              <w:rPr>
                <w:szCs w:val="18"/>
              </w:rPr>
              <w:t>sst</w:t>
            </w:r>
          </w:p>
        </w:tc>
        <w:tc>
          <w:tcPr>
            <w:tcW w:w="5245" w:type="dxa"/>
          </w:tcPr>
          <w:p w14:paraId="40428FFD" w14:textId="77777777" w:rsidR="002F1085" w:rsidRPr="0061649B" w:rsidRDefault="002F1085" w:rsidP="00AC4B6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49AC489" w14:textId="77777777" w:rsidR="002F1085" w:rsidRPr="0045307C" w:rsidRDefault="002F1085" w:rsidP="00AC4B6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0729DA0" w14:textId="77777777" w:rsidR="002F1085" w:rsidRPr="0045307C" w:rsidRDefault="002F1085" w:rsidP="00AC4B62">
            <w:pPr>
              <w:spacing w:after="0"/>
              <w:rPr>
                <w:rFonts w:ascii="Arial" w:hAnsi="Arial"/>
                <w:sz w:val="18"/>
                <w:szCs w:val="18"/>
              </w:rPr>
            </w:pPr>
            <w:r w:rsidRPr="0045307C">
              <w:rPr>
                <w:rFonts w:ascii="Arial" w:hAnsi="Arial"/>
                <w:sz w:val="18"/>
                <w:szCs w:val="18"/>
              </w:rPr>
              <w:t>multiplicity: 1</w:t>
            </w:r>
          </w:p>
          <w:p w14:paraId="5815E581" w14:textId="77777777" w:rsidR="002F1085" w:rsidRPr="0045307C" w:rsidRDefault="002F1085" w:rsidP="00AC4B62">
            <w:pPr>
              <w:spacing w:after="0"/>
              <w:rPr>
                <w:rFonts w:ascii="Arial" w:hAnsi="Arial"/>
                <w:sz w:val="18"/>
                <w:szCs w:val="18"/>
              </w:rPr>
            </w:pPr>
            <w:r w:rsidRPr="0045307C">
              <w:rPr>
                <w:rFonts w:ascii="Arial" w:hAnsi="Arial"/>
                <w:sz w:val="18"/>
                <w:szCs w:val="18"/>
              </w:rPr>
              <w:t>isOrdered: N/A</w:t>
            </w:r>
          </w:p>
          <w:p w14:paraId="5B1272A8" w14:textId="77777777" w:rsidR="002F1085" w:rsidRPr="0045307C" w:rsidRDefault="002F1085" w:rsidP="00AC4B62">
            <w:pPr>
              <w:spacing w:after="0"/>
              <w:rPr>
                <w:rFonts w:ascii="Arial" w:hAnsi="Arial"/>
                <w:sz w:val="18"/>
                <w:szCs w:val="18"/>
              </w:rPr>
            </w:pPr>
            <w:r w:rsidRPr="0045307C">
              <w:rPr>
                <w:rFonts w:ascii="Arial" w:hAnsi="Arial"/>
                <w:sz w:val="18"/>
                <w:szCs w:val="18"/>
              </w:rPr>
              <w:t>isUnique: N/A</w:t>
            </w:r>
          </w:p>
          <w:p w14:paraId="6DC58D57" w14:textId="77777777" w:rsidR="002F1085" w:rsidRPr="0045307C" w:rsidRDefault="002F1085" w:rsidP="00AC4B62">
            <w:pPr>
              <w:spacing w:after="0"/>
              <w:rPr>
                <w:rFonts w:ascii="Arial" w:hAnsi="Arial"/>
                <w:sz w:val="18"/>
                <w:szCs w:val="18"/>
              </w:rPr>
            </w:pPr>
            <w:r w:rsidRPr="0045307C">
              <w:rPr>
                <w:rFonts w:ascii="Arial" w:hAnsi="Arial"/>
                <w:sz w:val="18"/>
                <w:szCs w:val="18"/>
              </w:rPr>
              <w:t>defaultValue: N/A</w:t>
            </w:r>
          </w:p>
          <w:p w14:paraId="4ECC3B8A" w14:textId="77777777" w:rsidR="002F1085" w:rsidRPr="0061649B" w:rsidRDefault="002F1085" w:rsidP="00AC4B62">
            <w:pPr>
              <w:spacing w:after="0"/>
              <w:rPr>
                <w:rFonts w:ascii="Arial" w:hAnsi="Arial" w:cs="Arial"/>
                <w:sz w:val="18"/>
                <w:szCs w:val="18"/>
              </w:rPr>
            </w:pPr>
            <w:r w:rsidRPr="0045307C">
              <w:rPr>
                <w:rFonts w:ascii="Arial" w:hAnsi="Arial"/>
                <w:sz w:val="18"/>
                <w:szCs w:val="18"/>
              </w:rPr>
              <w:t>isNullable: True</w:t>
            </w:r>
          </w:p>
        </w:tc>
      </w:tr>
      <w:tr w:rsidR="002F1085" w:rsidRPr="00B26339" w14:paraId="114957EF" w14:textId="77777777" w:rsidTr="00AC4B62">
        <w:trPr>
          <w:cantSplit/>
          <w:jc w:val="center"/>
        </w:trPr>
        <w:tc>
          <w:tcPr>
            <w:tcW w:w="2547" w:type="dxa"/>
          </w:tcPr>
          <w:p w14:paraId="1C5074C0" w14:textId="77777777" w:rsidR="002F1085" w:rsidRPr="00202D71" w:rsidRDefault="002F1085" w:rsidP="00AC4B62">
            <w:pPr>
              <w:pStyle w:val="TAL"/>
              <w:rPr>
                <w:rFonts w:cs="Arial"/>
              </w:rPr>
            </w:pPr>
            <w:r w:rsidRPr="00B4263A">
              <w:rPr>
                <w:szCs w:val="18"/>
              </w:rPr>
              <w:t>collectionTime</w:t>
            </w:r>
            <w:r>
              <w:rPr>
                <w:szCs w:val="18"/>
              </w:rPr>
              <w:t>Window</w:t>
            </w:r>
          </w:p>
        </w:tc>
        <w:tc>
          <w:tcPr>
            <w:tcW w:w="5245" w:type="dxa"/>
          </w:tcPr>
          <w:p w14:paraId="559BB1C1" w14:textId="77777777" w:rsidR="002F1085" w:rsidRPr="0061649B" w:rsidRDefault="002F1085" w:rsidP="00AC4B6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0FF284E" w14:textId="77777777" w:rsidR="002F1085" w:rsidRPr="0045307C" w:rsidRDefault="002F1085" w:rsidP="00AC4B6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7BA2774" w14:textId="77777777" w:rsidR="002F1085" w:rsidRPr="0045307C" w:rsidRDefault="002F1085" w:rsidP="00AC4B62">
            <w:pPr>
              <w:spacing w:after="0"/>
              <w:rPr>
                <w:rFonts w:ascii="Arial" w:hAnsi="Arial"/>
                <w:sz w:val="18"/>
                <w:szCs w:val="18"/>
              </w:rPr>
            </w:pPr>
            <w:r w:rsidRPr="0045307C">
              <w:rPr>
                <w:rFonts w:ascii="Arial" w:hAnsi="Arial"/>
                <w:sz w:val="18"/>
                <w:szCs w:val="18"/>
              </w:rPr>
              <w:t>multiplicity: 1</w:t>
            </w:r>
          </w:p>
          <w:p w14:paraId="6B88754A" w14:textId="77777777" w:rsidR="002F1085" w:rsidRPr="0045307C" w:rsidRDefault="002F1085" w:rsidP="00AC4B62">
            <w:pPr>
              <w:spacing w:after="0"/>
              <w:rPr>
                <w:rFonts w:ascii="Arial" w:hAnsi="Arial"/>
                <w:sz w:val="18"/>
                <w:szCs w:val="18"/>
              </w:rPr>
            </w:pPr>
            <w:r w:rsidRPr="0045307C">
              <w:rPr>
                <w:rFonts w:ascii="Arial" w:hAnsi="Arial"/>
                <w:sz w:val="18"/>
                <w:szCs w:val="18"/>
              </w:rPr>
              <w:t>isOrdered: N/A</w:t>
            </w:r>
          </w:p>
          <w:p w14:paraId="6D088427" w14:textId="77777777" w:rsidR="002F1085" w:rsidRPr="0045307C" w:rsidRDefault="002F1085" w:rsidP="00AC4B62">
            <w:pPr>
              <w:spacing w:after="0"/>
              <w:rPr>
                <w:rFonts w:ascii="Arial" w:hAnsi="Arial"/>
                <w:sz w:val="18"/>
                <w:szCs w:val="18"/>
              </w:rPr>
            </w:pPr>
            <w:r w:rsidRPr="0045307C">
              <w:rPr>
                <w:rFonts w:ascii="Arial" w:hAnsi="Arial"/>
                <w:sz w:val="18"/>
                <w:szCs w:val="18"/>
              </w:rPr>
              <w:t>isUnique: N/A</w:t>
            </w:r>
          </w:p>
          <w:p w14:paraId="7AC2B823" w14:textId="77777777" w:rsidR="002F1085" w:rsidRPr="0045307C" w:rsidRDefault="002F1085" w:rsidP="00AC4B62">
            <w:pPr>
              <w:spacing w:after="0"/>
              <w:rPr>
                <w:rFonts w:ascii="Arial" w:hAnsi="Arial"/>
                <w:sz w:val="18"/>
                <w:szCs w:val="18"/>
              </w:rPr>
            </w:pPr>
            <w:r w:rsidRPr="0045307C">
              <w:rPr>
                <w:rFonts w:ascii="Arial" w:hAnsi="Arial"/>
                <w:sz w:val="18"/>
                <w:szCs w:val="18"/>
              </w:rPr>
              <w:t>defaultValue: N/A</w:t>
            </w:r>
          </w:p>
          <w:p w14:paraId="1B1F0D2E" w14:textId="77777777" w:rsidR="002F1085" w:rsidRPr="0061649B" w:rsidRDefault="002F1085" w:rsidP="00AC4B62">
            <w:pPr>
              <w:spacing w:after="0"/>
              <w:rPr>
                <w:rFonts w:ascii="Arial" w:hAnsi="Arial" w:cs="Arial"/>
                <w:sz w:val="18"/>
                <w:szCs w:val="18"/>
              </w:rPr>
            </w:pPr>
            <w:r w:rsidRPr="0045307C">
              <w:rPr>
                <w:rFonts w:ascii="Arial" w:hAnsi="Arial"/>
                <w:sz w:val="18"/>
                <w:szCs w:val="18"/>
              </w:rPr>
              <w:t>isNullable: True</w:t>
            </w:r>
          </w:p>
        </w:tc>
      </w:tr>
      <w:tr w:rsidR="002F1085" w:rsidRPr="00B26339" w14:paraId="58537213" w14:textId="77777777" w:rsidTr="00AC4B62">
        <w:trPr>
          <w:cantSplit/>
          <w:jc w:val="center"/>
        </w:trPr>
        <w:tc>
          <w:tcPr>
            <w:tcW w:w="2547" w:type="dxa"/>
          </w:tcPr>
          <w:p w14:paraId="45BF2478" w14:textId="77777777" w:rsidR="002F1085" w:rsidRPr="00202D71" w:rsidRDefault="002F1085" w:rsidP="00AC4B62">
            <w:pPr>
              <w:pStyle w:val="TAL"/>
              <w:rPr>
                <w:rFonts w:cs="Arial"/>
              </w:rPr>
            </w:pPr>
            <w:r>
              <w:rPr>
                <w:szCs w:val="18"/>
              </w:rPr>
              <w:t>startTime</w:t>
            </w:r>
          </w:p>
        </w:tc>
        <w:tc>
          <w:tcPr>
            <w:tcW w:w="5245" w:type="dxa"/>
          </w:tcPr>
          <w:p w14:paraId="50E6F5B8" w14:textId="77777777" w:rsidR="002F1085" w:rsidRDefault="002F1085" w:rsidP="00AC4B6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76D83C9" w14:textId="77777777" w:rsidR="002F1085" w:rsidRPr="0061649B" w:rsidRDefault="002F1085" w:rsidP="00AC4B62">
            <w:pPr>
              <w:pStyle w:val="TAL"/>
              <w:spacing w:before="20" w:after="20"/>
            </w:pPr>
            <w:r>
              <w:rPr>
                <w:rFonts w:cs="Arial"/>
                <w:szCs w:val="18"/>
                <w:lang w:eastAsia="zh-CN"/>
              </w:rPr>
              <w:t>AllowedValues: N/A.</w:t>
            </w:r>
          </w:p>
        </w:tc>
        <w:tc>
          <w:tcPr>
            <w:tcW w:w="1984" w:type="dxa"/>
          </w:tcPr>
          <w:p w14:paraId="4F659E18" w14:textId="77777777" w:rsidR="002F1085" w:rsidRPr="0045307C" w:rsidRDefault="002F1085" w:rsidP="00AC4B62">
            <w:pPr>
              <w:spacing w:after="0"/>
              <w:rPr>
                <w:rFonts w:ascii="Arial" w:hAnsi="Arial"/>
                <w:sz w:val="18"/>
                <w:szCs w:val="18"/>
              </w:rPr>
            </w:pPr>
            <w:r>
              <w:rPr>
                <w:rFonts w:ascii="Arial" w:hAnsi="Arial"/>
                <w:sz w:val="18"/>
                <w:szCs w:val="18"/>
              </w:rPr>
              <w:t>type: DateTime</w:t>
            </w:r>
          </w:p>
          <w:p w14:paraId="086EE407" w14:textId="77777777" w:rsidR="002F1085" w:rsidRPr="0045307C" w:rsidRDefault="002F1085" w:rsidP="00AC4B62">
            <w:pPr>
              <w:spacing w:after="0"/>
              <w:rPr>
                <w:rFonts w:ascii="Arial" w:hAnsi="Arial"/>
                <w:sz w:val="18"/>
                <w:szCs w:val="18"/>
              </w:rPr>
            </w:pPr>
            <w:r w:rsidRPr="0045307C">
              <w:rPr>
                <w:rFonts w:ascii="Arial" w:hAnsi="Arial"/>
                <w:sz w:val="18"/>
                <w:szCs w:val="18"/>
              </w:rPr>
              <w:t>multiplicity: 1</w:t>
            </w:r>
          </w:p>
          <w:p w14:paraId="212E83D6" w14:textId="77777777" w:rsidR="002F1085" w:rsidRPr="0045307C" w:rsidRDefault="002F1085" w:rsidP="00AC4B62">
            <w:pPr>
              <w:spacing w:after="0"/>
              <w:rPr>
                <w:rFonts w:ascii="Arial" w:hAnsi="Arial"/>
                <w:sz w:val="18"/>
                <w:szCs w:val="18"/>
              </w:rPr>
            </w:pPr>
            <w:r w:rsidRPr="0045307C">
              <w:rPr>
                <w:rFonts w:ascii="Arial" w:hAnsi="Arial"/>
                <w:sz w:val="18"/>
                <w:szCs w:val="18"/>
              </w:rPr>
              <w:t>isOrdered: N/A</w:t>
            </w:r>
          </w:p>
          <w:p w14:paraId="1084716D" w14:textId="77777777" w:rsidR="002F1085" w:rsidRPr="0045307C" w:rsidRDefault="002F1085" w:rsidP="00AC4B62">
            <w:pPr>
              <w:spacing w:after="0"/>
              <w:rPr>
                <w:rFonts w:ascii="Arial" w:hAnsi="Arial"/>
                <w:sz w:val="18"/>
                <w:szCs w:val="18"/>
              </w:rPr>
            </w:pPr>
            <w:r w:rsidRPr="0045307C">
              <w:rPr>
                <w:rFonts w:ascii="Arial" w:hAnsi="Arial"/>
                <w:sz w:val="18"/>
                <w:szCs w:val="18"/>
              </w:rPr>
              <w:t>isUnique: N/A</w:t>
            </w:r>
          </w:p>
          <w:p w14:paraId="44001D6B" w14:textId="77777777" w:rsidR="002F1085" w:rsidRPr="0045307C" w:rsidRDefault="002F1085" w:rsidP="00AC4B6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3755BE6" w14:textId="77777777" w:rsidR="002F1085" w:rsidRPr="0061649B" w:rsidRDefault="002F1085" w:rsidP="00AC4B6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2F1085" w:rsidRPr="00B26339" w14:paraId="160A039F" w14:textId="77777777" w:rsidTr="00AC4B62">
        <w:trPr>
          <w:cantSplit/>
          <w:jc w:val="center"/>
        </w:trPr>
        <w:tc>
          <w:tcPr>
            <w:tcW w:w="2547" w:type="dxa"/>
          </w:tcPr>
          <w:p w14:paraId="144C35D8" w14:textId="77777777" w:rsidR="002F1085" w:rsidRPr="00202D71" w:rsidRDefault="002F1085" w:rsidP="00AC4B62">
            <w:pPr>
              <w:pStyle w:val="TAL"/>
              <w:rPr>
                <w:rFonts w:cs="Arial"/>
              </w:rPr>
            </w:pPr>
            <w:r>
              <w:rPr>
                <w:szCs w:val="18"/>
              </w:rPr>
              <w:t>endTime</w:t>
            </w:r>
          </w:p>
        </w:tc>
        <w:tc>
          <w:tcPr>
            <w:tcW w:w="5245" w:type="dxa"/>
          </w:tcPr>
          <w:p w14:paraId="4ABA6B5F" w14:textId="77777777" w:rsidR="002F1085" w:rsidRDefault="002F1085" w:rsidP="00AC4B6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CB5F56C" w14:textId="77777777" w:rsidR="002F1085" w:rsidRPr="0061649B" w:rsidRDefault="002F1085" w:rsidP="00AC4B62">
            <w:pPr>
              <w:pStyle w:val="TAL"/>
              <w:spacing w:before="20" w:after="20"/>
            </w:pPr>
            <w:r>
              <w:rPr>
                <w:rFonts w:cs="Arial"/>
                <w:szCs w:val="18"/>
                <w:lang w:eastAsia="zh-CN"/>
              </w:rPr>
              <w:t>AllowedValues: N/A.</w:t>
            </w:r>
          </w:p>
        </w:tc>
        <w:tc>
          <w:tcPr>
            <w:tcW w:w="1984" w:type="dxa"/>
          </w:tcPr>
          <w:p w14:paraId="1B952F3E" w14:textId="77777777" w:rsidR="002F1085" w:rsidRPr="0045307C" w:rsidRDefault="002F1085" w:rsidP="00AC4B6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5420C81" w14:textId="77777777" w:rsidR="002F1085" w:rsidRPr="0045307C" w:rsidRDefault="002F1085" w:rsidP="00AC4B6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1E6866F" w14:textId="77777777" w:rsidR="002F1085" w:rsidRPr="0045307C" w:rsidRDefault="002F1085" w:rsidP="00AC4B62">
            <w:pPr>
              <w:spacing w:after="0"/>
              <w:rPr>
                <w:rFonts w:ascii="Arial" w:hAnsi="Arial"/>
                <w:sz w:val="18"/>
                <w:szCs w:val="18"/>
              </w:rPr>
            </w:pPr>
            <w:r w:rsidRPr="0045307C">
              <w:rPr>
                <w:rFonts w:ascii="Arial" w:hAnsi="Arial"/>
                <w:sz w:val="18"/>
                <w:szCs w:val="18"/>
              </w:rPr>
              <w:t>isOrdered: N/A</w:t>
            </w:r>
          </w:p>
          <w:p w14:paraId="53C0146F" w14:textId="77777777" w:rsidR="002F1085" w:rsidRPr="0045307C" w:rsidRDefault="002F1085" w:rsidP="00AC4B62">
            <w:pPr>
              <w:spacing w:after="0"/>
              <w:rPr>
                <w:rFonts w:ascii="Arial" w:hAnsi="Arial"/>
                <w:sz w:val="18"/>
                <w:szCs w:val="18"/>
              </w:rPr>
            </w:pPr>
            <w:r w:rsidRPr="0045307C">
              <w:rPr>
                <w:rFonts w:ascii="Arial" w:hAnsi="Arial"/>
                <w:sz w:val="18"/>
                <w:szCs w:val="18"/>
              </w:rPr>
              <w:t>isUnique: N/A</w:t>
            </w:r>
          </w:p>
          <w:p w14:paraId="0ADCC470" w14:textId="77777777" w:rsidR="002F1085" w:rsidRPr="0045307C" w:rsidRDefault="002F1085" w:rsidP="00AC4B6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268B58F" w14:textId="77777777" w:rsidR="002F1085" w:rsidRPr="0061649B" w:rsidRDefault="002F1085" w:rsidP="00AC4B62">
            <w:pPr>
              <w:spacing w:after="0"/>
              <w:rPr>
                <w:rFonts w:ascii="Arial" w:hAnsi="Arial" w:cs="Arial"/>
                <w:sz w:val="18"/>
                <w:szCs w:val="18"/>
              </w:rPr>
            </w:pPr>
            <w:r w:rsidRPr="0045307C">
              <w:rPr>
                <w:rFonts w:ascii="Arial" w:hAnsi="Arial"/>
                <w:sz w:val="18"/>
                <w:szCs w:val="18"/>
              </w:rPr>
              <w:t>isNullable: True</w:t>
            </w:r>
          </w:p>
        </w:tc>
      </w:tr>
      <w:tr w:rsidR="002F1085" w:rsidRPr="00B26339" w14:paraId="3B6E213E" w14:textId="77777777" w:rsidTr="00AC4B62">
        <w:trPr>
          <w:cantSplit/>
          <w:jc w:val="center"/>
        </w:trPr>
        <w:tc>
          <w:tcPr>
            <w:tcW w:w="2547" w:type="dxa"/>
          </w:tcPr>
          <w:p w14:paraId="1939A7FB" w14:textId="77777777" w:rsidR="002F1085" w:rsidRDefault="002F1085" w:rsidP="00AC4B62">
            <w:pPr>
              <w:pStyle w:val="TAL"/>
              <w:rPr>
                <w:szCs w:val="18"/>
              </w:rPr>
            </w:pPr>
            <w:r>
              <w:rPr>
                <w:szCs w:val="18"/>
              </w:rPr>
              <w:t>timeWindow</w:t>
            </w:r>
          </w:p>
        </w:tc>
        <w:tc>
          <w:tcPr>
            <w:tcW w:w="5245" w:type="dxa"/>
          </w:tcPr>
          <w:p w14:paraId="53EE0B05" w14:textId="77777777" w:rsidR="002F1085" w:rsidRPr="00BA676F" w:rsidRDefault="002F1085" w:rsidP="00AC4B6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6E29998D" w14:textId="77777777" w:rsidR="002F1085" w:rsidRPr="0045307C" w:rsidRDefault="002F1085" w:rsidP="00AC4B6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CF4B527" w14:textId="77777777" w:rsidR="002F1085" w:rsidRPr="0045307C" w:rsidRDefault="002F1085" w:rsidP="00AC4B62">
            <w:pPr>
              <w:spacing w:after="0"/>
              <w:rPr>
                <w:rFonts w:ascii="Arial" w:hAnsi="Arial"/>
                <w:sz w:val="18"/>
                <w:szCs w:val="18"/>
              </w:rPr>
            </w:pPr>
            <w:r w:rsidRPr="0045307C">
              <w:rPr>
                <w:rFonts w:ascii="Arial" w:hAnsi="Arial"/>
                <w:sz w:val="18"/>
                <w:szCs w:val="18"/>
              </w:rPr>
              <w:t>multiplicity: 1</w:t>
            </w:r>
          </w:p>
          <w:p w14:paraId="62D6679E" w14:textId="77777777" w:rsidR="002F1085" w:rsidRPr="0045307C" w:rsidRDefault="002F1085" w:rsidP="00AC4B62">
            <w:pPr>
              <w:spacing w:after="0"/>
              <w:rPr>
                <w:rFonts w:ascii="Arial" w:hAnsi="Arial"/>
                <w:sz w:val="18"/>
                <w:szCs w:val="18"/>
              </w:rPr>
            </w:pPr>
            <w:r w:rsidRPr="0045307C">
              <w:rPr>
                <w:rFonts w:ascii="Arial" w:hAnsi="Arial"/>
                <w:sz w:val="18"/>
                <w:szCs w:val="18"/>
              </w:rPr>
              <w:t>isOrdered: N/A</w:t>
            </w:r>
          </w:p>
          <w:p w14:paraId="5651F90E" w14:textId="77777777" w:rsidR="002F1085" w:rsidRPr="0045307C" w:rsidRDefault="002F1085" w:rsidP="00AC4B62">
            <w:pPr>
              <w:spacing w:after="0"/>
              <w:rPr>
                <w:rFonts w:ascii="Arial" w:hAnsi="Arial"/>
                <w:sz w:val="18"/>
                <w:szCs w:val="18"/>
              </w:rPr>
            </w:pPr>
            <w:r w:rsidRPr="0045307C">
              <w:rPr>
                <w:rFonts w:ascii="Arial" w:hAnsi="Arial"/>
                <w:sz w:val="18"/>
                <w:szCs w:val="18"/>
              </w:rPr>
              <w:t>isUnique: N/A</w:t>
            </w:r>
          </w:p>
          <w:p w14:paraId="21CC7411" w14:textId="77777777" w:rsidR="002F1085" w:rsidRPr="0045307C" w:rsidRDefault="002F1085" w:rsidP="00AC4B6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3B8D6BD2" w14:textId="77777777" w:rsidR="002F1085" w:rsidRPr="0045307C" w:rsidRDefault="002F1085" w:rsidP="00AC4B62">
            <w:pPr>
              <w:spacing w:after="0"/>
              <w:rPr>
                <w:rFonts w:ascii="Arial" w:hAnsi="Arial"/>
                <w:sz w:val="18"/>
                <w:szCs w:val="18"/>
              </w:rPr>
            </w:pPr>
            <w:r w:rsidRPr="0045307C">
              <w:rPr>
                <w:rFonts w:ascii="Arial" w:hAnsi="Arial"/>
                <w:sz w:val="18"/>
                <w:szCs w:val="18"/>
              </w:rPr>
              <w:t>isNullable: True</w:t>
            </w:r>
          </w:p>
        </w:tc>
      </w:tr>
      <w:tr w:rsidR="002F1085" w:rsidRPr="00B26339" w14:paraId="3C3D9514" w14:textId="77777777" w:rsidTr="00AC4B62">
        <w:trPr>
          <w:cantSplit/>
          <w:jc w:val="center"/>
        </w:trPr>
        <w:tc>
          <w:tcPr>
            <w:tcW w:w="2547" w:type="dxa"/>
          </w:tcPr>
          <w:p w14:paraId="0AFE2C15" w14:textId="77777777" w:rsidR="002F1085" w:rsidRDefault="002F1085" w:rsidP="00AC4B62">
            <w:pPr>
              <w:pStyle w:val="TAL"/>
              <w:rPr>
                <w:szCs w:val="18"/>
              </w:rPr>
            </w:pPr>
            <w:r>
              <w:rPr>
                <w:rFonts w:cs="Arial"/>
              </w:rPr>
              <w:t>timeIntervals</w:t>
            </w:r>
          </w:p>
        </w:tc>
        <w:tc>
          <w:tcPr>
            <w:tcW w:w="5245" w:type="dxa"/>
          </w:tcPr>
          <w:p w14:paraId="53EDCBF6" w14:textId="77777777" w:rsidR="002F1085" w:rsidRPr="00BA676F" w:rsidRDefault="002F1085" w:rsidP="00AC4B6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4B68E42"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type: TimeInterval</w:t>
            </w:r>
          </w:p>
          <w:p w14:paraId="4A7C5769"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multiplicity: *</w:t>
            </w:r>
          </w:p>
          <w:p w14:paraId="1F324464"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667683B9"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isUnique: True</w:t>
            </w:r>
          </w:p>
          <w:p w14:paraId="6BA8306A"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E56350A" w14:textId="77777777" w:rsidR="002F1085" w:rsidRPr="0045307C" w:rsidRDefault="002F1085" w:rsidP="00AC4B62">
            <w:pPr>
              <w:spacing w:after="0"/>
              <w:rPr>
                <w:rFonts w:ascii="Arial" w:hAnsi="Arial"/>
                <w:sz w:val="18"/>
                <w:szCs w:val="18"/>
              </w:rPr>
            </w:pPr>
            <w:r w:rsidRPr="00BB197A">
              <w:rPr>
                <w:rFonts w:ascii="Arial" w:hAnsi="Arial" w:cs="Arial"/>
                <w:sz w:val="18"/>
                <w:szCs w:val="18"/>
              </w:rPr>
              <w:t>isNullable: False</w:t>
            </w:r>
          </w:p>
        </w:tc>
      </w:tr>
      <w:tr w:rsidR="002F1085" w:rsidRPr="00B26339" w14:paraId="1B99B5FC" w14:textId="77777777" w:rsidTr="00AC4B62">
        <w:trPr>
          <w:cantSplit/>
          <w:jc w:val="center"/>
        </w:trPr>
        <w:tc>
          <w:tcPr>
            <w:tcW w:w="2547" w:type="dxa"/>
          </w:tcPr>
          <w:p w14:paraId="218CEEF1" w14:textId="77777777" w:rsidR="002F1085" w:rsidRDefault="002F1085" w:rsidP="00AC4B62">
            <w:pPr>
              <w:pStyle w:val="TAL"/>
              <w:rPr>
                <w:szCs w:val="18"/>
              </w:rPr>
            </w:pPr>
            <w:r>
              <w:rPr>
                <w:rFonts w:cs="Arial"/>
              </w:rPr>
              <w:t xml:space="preserve">intervalStart </w:t>
            </w:r>
          </w:p>
        </w:tc>
        <w:tc>
          <w:tcPr>
            <w:tcW w:w="5245" w:type="dxa"/>
          </w:tcPr>
          <w:p w14:paraId="36B762C0" w14:textId="77777777" w:rsidR="002F1085" w:rsidRDefault="002F1085" w:rsidP="00AC4B6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454395E" w14:textId="77777777" w:rsidR="002F1085" w:rsidRDefault="002F1085" w:rsidP="00AC4B6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1E2987EB" w14:textId="77777777" w:rsidR="002F1085" w:rsidRDefault="002F1085" w:rsidP="00AC4B62">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3A5001C3" w14:textId="77777777" w:rsidR="002F1085" w:rsidRDefault="002F1085" w:rsidP="00AC4B62">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2A6062F1"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type: FullTime</w:t>
            </w:r>
          </w:p>
          <w:p w14:paraId="4EC08DDE"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multiplicity: 1</w:t>
            </w:r>
          </w:p>
          <w:p w14:paraId="4C0F6114"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isOrdered: N/A</w:t>
            </w:r>
          </w:p>
          <w:p w14:paraId="050C1788" w14:textId="77777777" w:rsidR="002F1085" w:rsidRPr="00BB197A" w:rsidRDefault="002F1085" w:rsidP="00AC4B62">
            <w:pPr>
              <w:spacing w:after="0"/>
              <w:rPr>
                <w:rFonts w:ascii="Arial" w:hAnsi="Arial" w:cs="Arial"/>
                <w:sz w:val="18"/>
                <w:szCs w:val="18"/>
                <w:lang w:val="pt-BR"/>
              </w:rPr>
            </w:pPr>
            <w:r w:rsidRPr="00BB197A">
              <w:rPr>
                <w:rFonts w:ascii="Arial" w:hAnsi="Arial" w:cs="Arial"/>
                <w:sz w:val="18"/>
                <w:szCs w:val="18"/>
                <w:lang w:val="pt-BR"/>
              </w:rPr>
              <w:t>isUnique: N/A</w:t>
            </w:r>
          </w:p>
          <w:p w14:paraId="3BEF7906" w14:textId="77777777" w:rsidR="002F1085" w:rsidRPr="00BB197A" w:rsidRDefault="002F1085" w:rsidP="00AC4B62">
            <w:pPr>
              <w:spacing w:after="0"/>
              <w:rPr>
                <w:rFonts w:ascii="Arial" w:hAnsi="Arial" w:cs="Arial"/>
                <w:sz w:val="18"/>
                <w:szCs w:val="18"/>
                <w:lang w:val="pt-BR"/>
              </w:rPr>
            </w:pPr>
            <w:r w:rsidRPr="00BB197A">
              <w:rPr>
                <w:rFonts w:ascii="Arial" w:hAnsi="Arial" w:cs="Arial"/>
                <w:sz w:val="18"/>
                <w:szCs w:val="18"/>
                <w:lang w:val="pt-BR"/>
              </w:rPr>
              <w:t>defaultValue: None</w:t>
            </w:r>
          </w:p>
          <w:p w14:paraId="6D02B2FE" w14:textId="77777777" w:rsidR="002F1085" w:rsidRPr="0045307C" w:rsidRDefault="002F1085" w:rsidP="00AC4B62">
            <w:pPr>
              <w:spacing w:after="0"/>
              <w:rPr>
                <w:rFonts w:ascii="Arial" w:hAnsi="Arial"/>
                <w:sz w:val="18"/>
                <w:szCs w:val="18"/>
              </w:rPr>
            </w:pPr>
            <w:r w:rsidRPr="00BB197A">
              <w:rPr>
                <w:rFonts w:ascii="Arial" w:hAnsi="Arial" w:cs="Arial"/>
                <w:sz w:val="18"/>
                <w:szCs w:val="18"/>
              </w:rPr>
              <w:t>isNullable: False</w:t>
            </w:r>
          </w:p>
        </w:tc>
      </w:tr>
      <w:tr w:rsidR="002F1085" w:rsidRPr="00BB197A" w14:paraId="6374D076" w14:textId="77777777" w:rsidTr="00AC4B62">
        <w:trPr>
          <w:cantSplit/>
          <w:jc w:val="center"/>
        </w:trPr>
        <w:tc>
          <w:tcPr>
            <w:tcW w:w="2547" w:type="dxa"/>
          </w:tcPr>
          <w:p w14:paraId="72E733D3" w14:textId="77777777" w:rsidR="002F1085" w:rsidRDefault="002F1085" w:rsidP="00AC4B62">
            <w:pPr>
              <w:pStyle w:val="TAL"/>
              <w:rPr>
                <w:rFonts w:cs="Arial"/>
                <w:lang w:val="fr-FR"/>
              </w:rPr>
            </w:pPr>
            <w:r>
              <w:rPr>
                <w:rFonts w:cs="Arial"/>
              </w:rPr>
              <w:t>intervalEnd</w:t>
            </w:r>
          </w:p>
        </w:tc>
        <w:tc>
          <w:tcPr>
            <w:tcW w:w="5245" w:type="dxa"/>
          </w:tcPr>
          <w:p w14:paraId="2ABC1718" w14:textId="77777777" w:rsidR="002F1085" w:rsidRDefault="002F1085" w:rsidP="00AC4B6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CCECDDC" w14:textId="77777777" w:rsidR="002F1085" w:rsidRDefault="002F1085" w:rsidP="00AC4B6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74BC381A" w14:textId="77777777" w:rsidR="002F1085" w:rsidRDefault="002F1085" w:rsidP="00AC4B62">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3C12CB6" w14:textId="77777777" w:rsidR="002F1085" w:rsidRPr="000819C1" w:rsidRDefault="002F1085" w:rsidP="00AC4B62">
            <w:pPr>
              <w:pStyle w:val="TAL"/>
              <w:spacing w:before="20" w:after="20"/>
            </w:pPr>
            <w:r>
              <w:rPr>
                <w:rFonts w:cs="Arial"/>
                <w:szCs w:val="18"/>
                <w:lang w:eastAsia="zh-CN"/>
              </w:rPr>
              <w:t>AllowedValues: N/A.</w:t>
            </w:r>
          </w:p>
        </w:tc>
        <w:tc>
          <w:tcPr>
            <w:tcW w:w="1984" w:type="dxa"/>
          </w:tcPr>
          <w:p w14:paraId="54DD3847"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type: FullTime</w:t>
            </w:r>
          </w:p>
          <w:p w14:paraId="45C4E6DE"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multiplicity: 1</w:t>
            </w:r>
          </w:p>
          <w:p w14:paraId="2DD99BC8"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isOrdered: N/A</w:t>
            </w:r>
          </w:p>
          <w:p w14:paraId="103A05ED" w14:textId="77777777" w:rsidR="002F1085" w:rsidRPr="00BB197A" w:rsidRDefault="002F1085" w:rsidP="00AC4B62">
            <w:pPr>
              <w:spacing w:after="0"/>
              <w:rPr>
                <w:rFonts w:ascii="Arial" w:hAnsi="Arial" w:cs="Arial"/>
                <w:sz w:val="18"/>
                <w:szCs w:val="18"/>
                <w:lang w:val="pt-BR"/>
              </w:rPr>
            </w:pPr>
            <w:r w:rsidRPr="00BB197A">
              <w:rPr>
                <w:rFonts w:ascii="Arial" w:hAnsi="Arial" w:cs="Arial"/>
                <w:sz w:val="18"/>
                <w:szCs w:val="18"/>
                <w:lang w:val="pt-BR"/>
              </w:rPr>
              <w:t>isUnique: N/A</w:t>
            </w:r>
          </w:p>
          <w:p w14:paraId="1D020667" w14:textId="77777777" w:rsidR="002F1085" w:rsidRPr="00BB197A" w:rsidRDefault="002F1085" w:rsidP="00AC4B62">
            <w:pPr>
              <w:spacing w:after="0"/>
              <w:rPr>
                <w:rFonts w:ascii="Arial" w:hAnsi="Arial" w:cs="Arial"/>
                <w:sz w:val="18"/>
                <w:szCs w:val="18"/>
                <w:lang w:val="pt-BR"/>
              </w:rPr>
            </w:pPr>
            <w:r w:rsidRPr="00BB197A">
              <w:rPr>
                <w:rFonts w:ascii="Arial" w:hAnsi="Arial" w:cs="Arial"/>
                <w:sz w:val="18"/>
                <w:szCs w:val="18"/>
                <w:lang w:val="pt-BR"/>
              </w:rPr>
              <w:t>defaultValue: None</w:t>
            </w:r>
          </w:p>
          <w:p w14:paraId="71BC64D2"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isNullable: False</w:t>
            </w:r>
          </w:p>
        </w:tc>
      </w:tr>
      <w:tr w:rsidR="002F1085" w:rsidRPr="00BB197A" w14:paraId="04BAF03C" w14:textId="77777777" w:rsidTr="00AC4B62">
        <w:trPr>
          <w:cantSplit/>
          <w:jc w:val="center"/>
        </w:trPr>
        <w:tc>
          <w:tcPr>
            <w:tcW w:w="2547" w:type="dxa"/>
          </w:tcPr>
          <w:p w14:paraId="136E2898" w14:textId="77777777" w:rsidR="002F1085" w:rsidRDefault="002F1085" w:rsidP="00AC4B62">
            <w:pPr>
              <w:pStyle w:val="TAL"/>
              <w:rPr>
                <w:rFonts w:cs="Arial"/>
                <w:lang w:val="fr-FR"/>
              </w:rPr>
            </w:pPr>
            <w:r>
              <w:rPr>
                <w:rFonts w:cs="Arial"/>
              </w:rPr>
              <w:t>daysOfWeek</w:t>
            </w:r>
          </w:p>
        </w:tc>
        <w:tc>
          <w:tcPr>
            <w:tcW w:w="5245" w:type="dxa"/>
          </w:tcPr>
          <w:p w14:paraId="04180E03" w14:textId="77777777" w:rsidR="002F1085" w:rsidRDefault="002F1085" w:rsidP="00AC4B62">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29DE44CF" w14:textId="77777777" w:rsidR="002F1085" w:rsidRDefault="002F1085" w:rsidP="00AC4B62">
            <w:pPr>
              <w:keepNext/>
              <w:keepLines/>
              <w:spacing w:after="0"/>
              <w:rPr>
                <w:rFonts w:ascii="Arial" w:hAnsi="Arial" w:cs="Arial"/>
                <w:sz w:val="18"/>
                <w:szCs w:val="18"/>
              </w:rPr>
            </w:pPr>
          </w:p>
          <w:p w14:paraId="4F028A1F" w14:textId="77777777" w:rsidR="002F1085" w:rsidRDefault="002F1085" w:rsidP="00AC4B62">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2F79A7B2" w14:textId="77777777" w:rsidR="002F1085" w:rsidRPr="00F1643E" w:rsidRDefault="002F1085" w:rsidP="00AC4B62">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92328BC" w14:textId="77777777" w:rsidR="002F1085" w:rsidRPr="00F1643E" w:rsidRDefault="002F1085" w:rsidP="00AC4B62">
            <w:pPr>
              <w:keepNext/>
              <w:keepLines/>
              <w:spacing w:after="0"/>
              <w:rPr>
                <w:rFonts w:ascii="Arial" w:eastAsiaTheme="minorHAnsi" w:hAnsi="Arial" w:cs="Arial"/>
                <w:sz w:val="18"/>
                <w:szCs w:val="18"/>
              </w:rPr>
            </w:pPr>
            <w:bookmarkStart w:id="14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4DEA2AC" w14:textId="77777777" w:rsidR="002F1085" w:rsidRPr="00F1643E" w:rsidRDefault="002F1085" w:rsidP="00AC4B6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C1342F3" w14:textId="77777777" w:rsidR="002F1085" w:rsidRPr="00F1643E" w:rsidRDefault="002F1085" w:rsidP="00AC4B6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9FC5366" w14:textId="77777777" w:rsidR="002F1085" w:rsidRPr="00F1643E" w:rsidRDefault="002F1085" w:rsidP="00AC4B6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01831EB" w14:textId="77777777" w:rsidR="002F1085" w:rsidRPr="00F1643E" w:rsidRDefault="002F1085" w:rsidP="00AC4B6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5B3FD13F" w14:textId="77777777" w:rsidR="002F1085" w:rsidRPr="000819C1" w:rsidRDefault="002F1085" w:rsidP="00AC4B62">
            <w:pPr>
              <w:pStyle w:val="TAL"/>
              <w:spacing w:before="20" w:after="20"/>
            </w:pPr>
            <w:r>
              <w:rPr>
                <w:rFonts w:cs="Arial"/>
                <w:szCs w:val="18"/>
              </w:rPr>
              <w:t xml:space="preserve">- </w:t>
            </w:r>
            <w:r w:rsidRPr="00F1643E">
              <w:rPr>
                <w:rFonts w:cs="Arial"/>
                <w:szCs w:val="18"/>
              </w:rPr>
              <w:t>S</w:t>
            </w:r>
            <w:r>
              <w:rPr>
                <w:rFonts w:cs="Arial"/>
                <w:szCs w:val="18"/>
              </w:rPr>
              <w:t>UNDAY</w:t>
            </w:r>
            <w:bookmarkEnd w:id="141"/>
          </w:p>
        </w:tc>
        <w:tc>
          <w:tcPr>
            <w:tcW w:w="1984" w:type="dxa"/>
          </w:tcPr>
          <w:p w14:paraId="3A4B45AA"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type: ENUM</w:t>
            </w:r>
          </w:p>
          <w:p w14:paraId="74BC542F"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7F68F93"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isOrdered: False</w:t>
            </w:r>
          </w:p>
          <w:p w14:paraId="48EEE806" w14:textId="77777777" w:rsidR="002F1085" w:rsidRPr="00BB197A" w:rsidRDefault="002F1085" w:rsidP="00AC4B62">
            <w:pPr>
              <w:spacing w:after="0"/>
              <w:rPr>
                <w:rFonts w:ascii="Arial" w:hAnsi="Arial" w:cs="Arial"/>
                <w:sz w:val="18"/>
                <w:szCs w:val="18"/>
                <w:lang w:val="pt-BR"/>
              </w:rPr>
            </w:pPr>
            <w:r w:rsidRPr="00BB197A">
              <w:rPr>
                <w:rFonts w:ascii="Arial" w:hAnsi="Arial" w:cs="Arial"/>
                <w:sz w:val="18"/>
                <w:szCs w:val="18"/>
                <w:lang w:val="pt-BR"/>
              </w:rPr>
              <w:t>isUnique: True</w:t>
            </w:r>
          </w:p>
          <w:p w14:paraId="1047FE22" w14:textId="77777777" w:rsidR="002F1085" w:rsidRPr="00BB197A" w:rsidRDefault="002F1085" w:rsidP="00AC4B62">
            <w:pPr>
              <w:spacing w:after="0"/>
              <w:rPr>
                <w:rFonts w:ascii="Arial" w:hAnsi="Arial" w:cs="Arial"/>
                <w:sz w:val="18"/>
                <w:szCs w:val="18"/>
                <w:lang w:val="pt-BR"/>
              </w:rPr>
            </w:pPr>
            <w:r w:rsidRPr="00BB197A">
              <w:rPr>
                <w:rFonts w:ascii="Arial" w:hAnsi="Arial" w:cs="Arial"/>
                <w:sz w:val="18"/>
                <w:szCs w:val="18"/>
                <w:lang w:val="pt-BR"/>
              </w:rPr>
              <w:t>defaultValue: None</w:t>
            </w:r>
          </w:p>
          <w:p w14:paraId="34ED0A8F"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isNullable: False</w:t>
            </w:r>
          </w:p>
        </w:tc>
      </w:tr>
      <w:tr w:rsidR="002F1085" w:rsidRPr="00BB197A" w14:paraId="430AAC91" w14:textId="77777777" w:rsidTr="00AC4B62">
        <w:trPr>
          <w:cantSplit/>
          <w:jc w:val="center"/>
        </w:trPr>
        <w:tc>
          <w:tcPr>
            <w:tcW w:w="2547" w:type="dxa"/>
          </w:tcPr>
          <w:p w14:paraId="129EF0F0" w14:textId="77777777" w:rsidR="002F1085" w:rsidRDefault="002F1085" w:rsidP="00AC4B62">
            <w:pPr>
              <w:pStyle w:val="TAL"/>
              <w:rPr>
                <w:rFonts w:cs="Arial"/>
                <w:lang w:val="fr-FR"/>
              </w:rPr>
            </w:pPr>
            <w:r>
              <w:rPr>
                <w:rFonts w:cs="Arial"/>
              </w:rPr>
              <w:t>daysOfMonth</w:t>
            </w:r>
          </w:p>
        </w:tc>
        <w:tc>
          <w:tcPr>
            <w:tcW w:w="5245" w:type="dxa"/>
          </w:tcPr>
          <w:p w14:paraId="768DD112" w14:textId="77777777" w:rsidR="002F1085" w:rsidRDefault="002F1085" w:rsidP="00AC4B62">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399A8DFC" w14:textId="77777777" w:rsidR="002F1085" w:rsidRDefault="002F1085" w:rsidP="00AC4B62">
            <w:pPr>
              <w:keepNext/>
              <w:keepLines/>
              <w:spacing w:after="0"/>
              <w:rPr>
                <w:rFonts w:ascii="Arial" w:hAnsi="Arial" w:cs="Arial"/>
                <w:sz w:val="18"/>
                <w:szCs w:val="18"/>
              </w:rPr>
            </w:pPr>
          </w:p>
          <w:p w14:paraId="7945CC7E" w14:textId="77777777" w:rsidR="002F1085" w:rsidRPr="000819C1" w:rsidRDefault="002F1085" w:rsidP="00AC4B62">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05C2F6B6"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type: Integer</w:t>
            </w:r>
          </w:p>
          <w:p w14:paraId="237F5E30"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multiplicity: *</w:t>
            </w:r>
          </w:p>
          <w:p w14:paraId="684D2882"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317F198"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isUnique: True</w:t>
            </w:r>
          </w:p>
          <w:p w14:paraId="789C4369"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DD30244"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isNullable: False</w:t>
            </w:r>
          </w:p>
        </w:tc>
      </w:tr>
      <w:tr w:rsidR="002F1085" w:rsidRPr="00BB197A" w14:paraId="502FF3A8" w14:textId="77777777" w:rsidTr="00AC4B62">
        <w:trPr>
          <w:cantSplit/>
          <w:jc w:val="center"/>
        </w:trPr>
        <w:tc>
          <w:tcPr>
            <w:tcW w:w="2547" w:type="dxa"/>
          </w:tcPr>
          <w:p w14:paraId="0B8B038E" w14:textId="77777777" w:rsidR="002F1085" w:rsidRDefault="002F1085" w:rsidP="00AC4B62">
            <w:pPr>
              <w:pStyle w:val="TAL"/>
              <w:rPr>
                <w:rFonts w:cs="Arial"/>
              </w:rPr>
            </w:pPr>
            <w:r>
              <w:rPr>
                <w:rFonts w:cs="Arial"/>
              </w:rPr>
              <w:t>schedulingTimes</w:t>
            </w:r>
          </w:p>
        </w:tc>
        <w:tc>
          <w:tcPr>
            <w:tcW w:w="5245" w:type="dxa"/>
          </w:tcPr>
          <w:p w14:paraId="6F141FFF" w14:textId="77777777" w:rsidR="002F1085" w:rsidRDefault="002F1085" w:rsidP="00AC4B62">
            <w:pPr>
              <w:pStyle w:val="TAL"/>
              <w:spacing w:before="20" w:after="20"/>
              <w:rPr>
                <w:rFonts w:cs="Arial"/>
                <w:szCs w:val="18"/>
              </w:rPr>
            </w:pPr>
            <w:r>
              <w:rPr>
                <w:rFonts w:cs="Arial"/>
                <w:szCs w:val="18"/>
              </w:rPr>
              <w:t>It defines the active scheduling times.</w:t>
            </w:r>
          </w:p>
        </w:tc>
        <w:tc>
          <w:tcPr>
            <w:tcW w:w="1984" w:type="dxa"/>
          </w:tcPr>
          <w:p w14:paraId="721C696D" w14:textId="77777777" w:rsidR="002F1085" w:rsidRPr="00BB197A" w:rsidRDefault="002F1085" w:rsidP="00AC4B62">
            <w:pPr>
              <w:pStyle w:val="TAL"/>
              <w:rPr>
                <w:rFonts w:cs="Arial"/>
                <w:szCs w:val="18"/>
              </w:rPr>
            </w:pPr>
            <w:r w:rsidRPr="00BB197A">
              <w:rPr>
                <w:rFonts w:cs="Arial"/>
                <w:szCs w:val="18"/>
              </w:rPr>
              <w:t xml:space="preserve">type: </w:t>
            </w:r>
            <w:r>
              <w:rPr>
                <w:rFonts w:cs="Arial"/>
                <w:szCs w:val="18"/>
              </w:rPr>
              <w:t>SchedulingTime</w:t>
            </w:r>
          </w:p>
          <w:p w14:paraId="47057B19" w14:textId="77777777" w:rsidR="002F1085" w:rsidRPr="00BB197A" w:rsidRDefault="002F1085" w:rsidP="00AC4B62">
            <w:pPr>
              <w:pStyle w:val="TAL"/>
              <w:rPr>
                <w:rFonts w:cs="Arial"/>
                <w:szCs w:val="18"/>
              </w:rPr>
            </w:pPr>
            <w:r w:rsidRPr="00BB197A">
              <w:rPr>
                <w:rFonts w:cs="Arial"/>
                <w:szCs w:val="18"/>
              </w:rPr>
              <w:t>multiplicity: 1</w:t>
            </w:r>
            <w:r>
              <w:rPr>
                <w:rFonts w:cs="Arial"/>
                <w:szCs w:val="18"/>
              </w:rPr>
              <w:t>..*</w:t>
            </w:r>
          </w:p>
          <w:p w14:paraId="38505BB4" w14:textId="77777777" w:rsidR="002F1085" w:rsidRPr="00BB197A" w:rsidRDefault="002F1085" w:rsidP="00AC4B62">
            <w:pPr>
              <w:pStyle w:val="TAL"/>
              <w:rPr>
                <w:rFonts w:cs="Arial"/>
                <w:szCs w:val="18"/>
              </w:rPr>
            </w:pPr>
            <w:r w:rsidRPr="00BB197A">
              <w:rPr>
                <w:rFonts w:cs="Arial"/>
                <w:szCs w:val="18"/>
              </w:rPr>
              <w:t xml:space="preserve">isOrdered: </w:t>
            </w:r>
            <w:r>
              <w:rPr>
                <w:rFonts w:cs="Arial"/>
                <w:szCs w:val="18"/>
              </w:rPr>
              <w:t>False</w:t>
            </w:r>
          </w:p>
          <w:p w14:paraId="7DDAD843" w14:textId="77777777" w:rsidR="002F1085" w:rsidRPr="00BB197A" w:rsidRDefault="002F1085" w:rsidP="00AC4B62">
            <w:pPr>
              <w:pStyle w:val="TAL"/>
              <w:rPr>
                <w:rFonts w:cs="Arial"/>
                <w:szCs w:val="18"/>
              </w:rPr>
            </w:pPr>
            <w:r w:rsidRPr="00BB197A">
              <w:rPr>
                <w:rFonts w:cs="Arial"/>
                <w:szCs w:val="18"/>
              </w:rPr>
              <w:t xml:space="preserve">isUnique: </w:t>
            </w:r>
            <w:r>
              <w:rPr>
                <w:rFonts w:cs="Arial"/>
                <w:szCs w:val="18"/>
              </w:rPr>
              <w:t>True</w:t>
            </w:r>
          </w:p>
          <w:p w14:paraId="4FA7744E" w14:textId="77777777" w:rsidR="002F1085" w:rsidRPr="00BB197A" w:rsidRDefault="002F1085" w:rsidP="00AC4B62">
            <w:pPr>
              <w:pStyle w:val="TAL"/>
              <w:rPr>
                <w:rFonts w:cs="Arial"/>
                <w:szCs w:val="18"/>
              </w:rPr>
            </w:pPr>
            <w:r w:rsidRPr="00BB197A">
              <w:rPr>
                <w:rFonts w:cs="Arial"/>
                <w:szCs w:val="18"/>
              </w:rPr>
              <w:t xml:space="preserve">defaultValue: None </w:t>
            </w:r>
          </w:p>
          <w:p w14:paraId="6625B8D0" w14:textId="77777777" w:rsidR="002F1085" w:rsidRPr="00BB197A" w:rsidRDefault="002F1085" w:rsidP="00AC4B62">
            <w:pPr>
              <w:pStyle w:val="TAL"/>
              <w:rPr>
                <w:rFonts w:cs="Arial"/>
                <w:szCs w:val="18"/>
              </w:rPr>
            </w:pPr>
            <w:r w:rsidRPr="00BB197A">
              <w:rPr>
                <w:rFonts w:cs="Arial"/>
                <w:szCs w:val="18"/>
              </w:rPr>
              <w:t>isNullable: False</w:t>
            </w:r>
          </w:p>
        </w:tc>
      </w:tr>
      <w:tr w:rsidR="002F1085" w:rsidRPr="00BB197A" w14:paraId="5A9FD12A" w14:textId="77777777" w:rsidTr="00AC4B62">
        <w:trPr>
          <w:cantSplit/>
          <w:jc w:val="center"/>
        </w:trPr>
        <w:tc>
          <w:tcPr>
            <w:tcW w:w="2547" w:type="dxa"/>
          </w:tcPr>
          <w:p w14:paraId="5AA343AE" w14:textId="77777777" w:rsidR="002F1085" w:rsidRDefault="002F1085" w:rsidP="00AC4B62">
            <w:pPr>
              <w:pStyle w:val="TAL"/>
              <w:rPr>
                <w:rFonts w:cs="Arial"/>
                <w:lang w:val="fr-FR"/>
              </w:rPr>
            </w:pPr>
            <w:r>
              <w:rPr>
                <w:rFonts w:cs="Arial"/>
              </w:rPr>
              <w:t>schedulerStatus</w:t>
            </w:r>
          </w:p>
        </w:tc>
        <w:tc>
          <w:tcPr>
            <w:tcW w:w="5245" w:type="dxa"/>
          </w:tcPr>
          <w:p w14:paraId="44684746" w14:textId="77777777" w:rsidR="002F1085" w:rsidRPr="000819C1" w:rsidRDefault="002F1085" w:rsidP="00AC4B62">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6F8312D5" w14:textId="77777777" w:rsidR="002F1085" w:rsidRPr="00BB197A" w:rsidRDefault="002F1085" w:rsidP="00AC4B62">
            <w:pPr>
              <w:pStyle w:val="TAL"/>
              <w:rPr>
                <w:rFonts w:cs="Arial"/>
                <w:szCs w:val="18"/>
              </w:rPr>
            </w:pPr>
            <w:r w:rsidRPr="00BB197A">
              <w:rPr>
                <w:rFonts w:cs="Arial"/>
                <w:szCs w:val="18"/>
              </w:rPr>
              <w:t>type: Boolean</w:t>
            </w:r>
          </w:p>
          <w:p w14:paraId="12765D62" w14:textId="77777777" w:rsidR="002F1085" w:rsidRPr="00BB197A" w:rsidRDefault="002F1085" w:rsidP="00AC4B62">
            <w:pPr>
              <w:pStyle w:val="TAL"/>
              <w:rPr>
                <w:rFonts w:cs="Arial"/>
                <w:szCs w:val="18"/>
              </w:rPr>
            </w:pPr>
            <w:r w:rsidRPr="00BB197A">
              <w:rPr>
                <w:rFonts w:cs="Arial"/>
                <w:szCs w:val="18"/>
              </w:rPr>
              <w:t>multiplicity: 1</w:t>
            </w:r>
          </w:p>
          <w:p w14:paraId="61E93092" w14:textId="77777777" w:rsidR="002F1085" w:rsidRPr="00BB197A" w:rsidRDefault="002F1085" w:rsidP="00AC4B62">
            <w:pPr>
              <w:pStyle w:val="TAL"/>
              <w:rPr>
                <w:rFonts w:cs="Arial"/>
                <w:szCs w:val="18"/>
              </w:rPr>
            </w:pPr>
            <w:r w:rsidRPr="00BB197A">
              <w:rPr>
                <w:rFonts w:cs="Arial"/>
                <w:szCs w:val="18"/>
              </w:rPr>
              <w:t>isOrdered: N/A</w:t>
            </w:r>
          </w:p>
          <w:p w14:paraId="49F9452D" w14:textId="77777777" w:rsidR="002F1085" w:rsidRPr="00BB197A" w:rsidRDefault="002F1085" w:rsidP="00AC4B62">
            <w:pPr>
              <w:pStyle w:val="TAL"/>
              <w:rPr>
                <w:rFonts w:cs="Arial"/>
                <w:szCs w:val="18"/>
              </w:rPr>
            </w:pPr>
            <w:r w:rsidRPr="00BB197A">
              <w:rPr>
                <w:rFonts w:cs="Arial"/>
                <w:szCs w:val="18"/>
              </w:rPr>
              <w:t>isUnique: N/A</w:t>
            </w:r>
          </w:p>
          <w:p w14:paraId="7ADFBE03" w14:textId="77777777" w:rsidR="002F1085" w:rsidRPr="00BB197A" w:rsidRDefault="002F1085" w:rsidP="00AC4B62">
            <w:pPr>
              <w:pStyle w:val="TAL"/>
              <w:rPr>
                <w:rFonts w:cs="Arial"/>
                <w:szCs w:val="18"/>
              </w:rPr>
            </w:pPr>
            <w:r w:rsidRPr="00BB197A">
              <w:rPr>
                <w:rFonts w:cs="Arial"/>
                <w:szCs w:val="18"/>
              </w:rPr>
              <w:t xml:space="preserve">defaultValue: None </w:t>
            </w:r>
          </w:p>
          <w:p w14:paraId="74898427"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isNullable: False</w:t>
            </w:r>
          </w:p>
        </w:tc>
      </w:tr>
      <w:tr w:rsidR="002F1085" w:rsidRPr="00BB197A" w14:paraId="15228B4A" w14:textId="77777777" w:rsidTr="00AC4B62">
        <w:trPr>
          <w:cantSplit/>
          <w:jc w:val="center"/>
        </w:trPr>
        <w:tc>
          <w:tcPr>
            <w:tcW w:w="2547" w:type="dxa"/>
          </w:tcPr>
          <w:p w14:paraId="402821FB" w14:textId="77777777" w:rsidR="002F1085" w:rsidRDefault="002F1085" w:rsidP="00AC4B62">
            <w:pPr>
              <w:pStyle w:val="TAL"/>
              <w:rPr>
                <w:rFonts w:cs="Arial"/>
                <w:lang w:val="fr-FR"/>
              </w:rPr>
            </w:pPr>
            <w:r>
              <w:rPr>
                <w:rFonts w:cs="Arial"/>
              </w:rPr>
              <w:t>conditionStatus</w:t>
            </w:r>
          </w:p>
        </w:tc>
        <w:tc>
          <w:tcPr>
            <w:tcW w:w="5245" w:type="dxa"/>
          </w:tcPr>
          <w:p w14:paraId="5EAC7F56" w14:textId="77777777" w:rsidR="002F1085" w:rsidRPr="000819C1" w:rsidRDefault="002F1085" w:rsidP="00AC4B62">
            <w:pPr>
              <w:pStyle w:val="TAL"/>
              <w:spacing w:before="20" w:after="20"/>
            </w:pPr>
            <w:r w:rsidRPr="000E7ED3">
              <w:t>S</w:t>
            </w:r>
            <w:r w:rsidRPr="001C71C0">
              <w:t>witches between TRUE and FALSE depend</w:t>
            </w:r>
            <w:r>
              <w:t>ing upon</w:t>
            </w:r>
            <w:r w:rsidRPr="001C71C0">
              <w:t xml:space="preserve"> whether the configured constraints are fulfilled or not.</w:t>
            </w:r>
          </w:p>
        </w:tc>
        <w:tc>
          <w:tcPr>
            <w:tcW w:w="1984" w:type="dxa"/>
          </w:tcPr>
          <w:p w14:paraId="1A9DE853" w14:textId="77777777" w:rsidR="002F1085" w:rsidRPr="00BB197A" w:rsidRDefault="002F1085" w:rsidP="00AC4B62">
            <w:pPr>
              <w:pStyle w:val="TAL"/>
              <w:rPr>
                <w:rFonts w:cs="Arial"/>
                <w:szCs w:val="18"/>
              </w:rPr>
            </w:pPr>
            <w:r w:rsidRPr="00BB197A">
              <w:rPr>
                <w:rFonts w:cs="Arial"/>
                <w:szCs w:val="18"/>
              </w:rPr>
              <w:t>type: Boolean</w:t>
            </w:r>
          </w:p>
          <w:p w14:paraId="36E68913" w14:textId="77777777" w:rsidR="002F1085" w:rsidRPr="00BB197A" w:rsidRDefault="002F1085" w:rsidP="00AC4B62">
            <w:pPr>
              <w:pStyle w:val="TAL"/>
              <w:rPr>
                <w:rFonts w:cs="Arial"/>
                <w:szCs w:val="18"/>
              </w:rPr>
            </w:pPr>
            <w:r w:rsidRPr="00BB197A">
              <w:rPr>
                <w:rFonts w:cs="Arial"/>
                <w:szCs w:val="18"/>
              </w:rPr>
              <w:t>multiplicity: 1</w:t>
            </w:r>
          </w:p>
          <w:p w14:paraId="45257E56" w14:textId="77777777" w:rsidR="002F1085" w:rsidRPr="00BB197A" w:rsidRDefault="002F1085" w:rsidP="00AC4B62">
            <w:pPr>
              <w:pStyle w:val="TAL"/>
              <w:rPr>
                <w:rFonts w:cs="Arial"/>
                <w:szCs w:val="18"/>
              </w:rPr>
            </w:pPr>
            <w:r w:rsidRPr="00BB197A">
              <w:rPr>
                <w:rFonts w:cs="Arial"/>
                <w:szCs w:val="18"/>
              </w:rPr>
              <w:t>isOrdered: N/A</w:t>
            </w:r>
          </w:p>
          <w:p w14:paraId="4A6C7A50" w14:textId="77777777" w:rsidR="002F1085" w:rsidRPr="00BB197A" w:rsidRDefault="002F1085" w:rsidP="00AC4B62">
            <w:pPr>
              <w:pStyle w:val="TAL"/>
              <w:rPr>
                <w:rFonts w:cs="Arial"/>
                <w:szCs w:val="18"/>
              </w:rPr>
            </w:pPr>
            <w:r w:rsidRPr="00BB197A">
              <w:rPr>
                <w:rFonts w:cs="Arial"/>
                <w:szCs w:val="18"/>
              </w:rPr>
              <w:t>isUnique: N/A</w:t>
            </w:r>
          </w:p>
          <w:p w14:paraId="3E9D3D6F" w14:textId="77777777" w:rsidR="002F1085" w:rsidRPr="00BB197A" w:rsidRDefault="002F1085" w:rsidP="00AC4B62">
            <w:pPr>
              <w:pStyle w:val="TAL"/>
              <w:rPr>
                <w:rFonts w:cs="Arial"/>
                <w:szCs w:val="18"/>
              </w:rPr>
            </w:pPr>
            <w:r w:rsidRPr="00BB197A">
              <w:rPr>
                <w:rFonts w:cs="Arial"/>
                <w:szCs w:val="18"/>
              </w:rPr>
              <w:t xml:space="preserve">defaultValue: None </w:t>
            </w:r>
          </w:p>
          <w:p w14:paraId="314A9428" w14:textId="77777777" w:rsidR="002F1085" w:rsidRPr="00BB197A" w:rsidRDefault="002F1085" w:rsidP="00AC4B62">
            <w:pPr>
              <w:spacing w:after="0"/>
              <w:rPr>
                <w:rFonts w:ascii="Arial" w:hAnsi="Arial" w:cs="Arial"/>
                <w:sz w:val="18"/>
                <w:szCs w:val="18"/>
              </w:rPr>
            </w:pPr>
            <w:r w:rsidRPr="00BB197A">
              <w:rPr>
                <w:rFonts w:ascii="Arial" w:hAnsi="Arial" w:cs="Arial"/>
                <w:sz w:val="18"/>
                <w:szCs w:val="18"/>
              </w:rPr>
              <w:t>isNullable: False</w:t>
            </w:r>
          </w:p>
        </w:tc>
      </w:tr>
      <w:tr w:rsidR="002F1085" w:rsidRPr="00BB197A" w14:paraId="436FFAAB" w14:textId="77777777" w:rsidTr="00AC4B62">
        <w:trPr>
          <w:cantSplit/>
          <w:jc w:val="center"/>
        </w:trPr>
        <w:tc>
          <w:tcPr>
            <w:tcW w:w="2547" w:type="dxa"/>
          </w:tcPr>
          <w:p w14:paraId="694657AB" w14:textId="77777777" w:rsidR="002F1085" w:rsidRDefault="002F1085" w:rsidP="00AC4B62">
            <w:pPr>
              <w:pStyle w:val="TAL"/>
              <w:rPr>
                <w:rFonts w:cs="Arial"/>
                <w:color w:val="000000"/>
                <w:szCs w:val="18"/>
              </w:rPr>
            </w:pPr>
            <w:r>
              <w:rPr>
                <w:rFonts w:cs="Arial"/>
                <w:color w:val="000000"/>
                <w:szCs w:val="18"/>
              </w:rPr>
              <w:t>schedulerRef</w:t>
            </w:r>
          </w:p>
        </w:tc>
        <w:tc>
          <w:tcPr>
            <w:tcW w:w="5245" w:type="dxa"/>
          </w:tcPr>
          <w:p w14:paraId="4A9E2764" w14:textId="77777777" w:rsidR="002F1085" w:rsidRPr="001C71C0" w:rsidRDefault="002F1085" w:rsidP="00AC4B62">
            <w:r w:rsidRPr="00261E84">
              <w:rPr>
                <w:rFonts w:ascii="Arial" w:hAnsi="Arial" w:cs="Arial"/>
                <w:color w:val="4F81BD" w:themeColor="accent1"/>
                <w:sz w:val="18"/>
                <w:szCs w:val="18"/>
              </w:rPr>
              <w:t xml:space="preserve">Pointer to </w:t>
            </w:r>
            <w:r>
              <w:rPr>
                <w:rFonts w:ascii="Arial" w:hAnsi="Arial" w:cs="Arial"/>
                <w:color w:val="4F81BD" w:themeColor="accent1"/>
                <w:sz w:val="18"/>
                <w:szCs w:val="18"/>
              </w:rPr>
              <w:t xml:space="preserve">a </w:t>
            </w:r>
            <w:r>
              <w:rPr>
                <w:rFonts w:ascii="Courier New" w:hAnsi="Courier New" w:cs="Courier New"/>
                <w:color w:val="4F81BD" w:themeColor="accent1"/>
                <w:sz w:val="18"/>
                <w:szCs w:val="18"/>
              </w:rPr>
              <w:t>Scheduler</w:t>
            </w:r>
            <w:r w:rsidRPr="00261E84">
              <w:rPr>
                <w:rFonts w:ascii="Arial" w:hAnsi="Arial" w:cs="Arial"/>
                <w:color w:val="4F81BD" w:themeColor="accent1"/>
                <w:sz w:val="18"/>
                <w:szCs w:val="18"/>
              </w:rPr>
              <w:t xml:space="preserve"> </w:t>
            </w:r>
            <w:r>
              <w:rPr>
                <w:rFonts w:ascii="Arial" w:hAnsi="Arial" w:cs="Arial"/>
                <w:color w:val="4F81BD" w:themeColor="accent1"/>
                <w:sz w:val="18"/>
                <w:szCs w:val="18"/>
              </w:rPr>
              <w:t>object</w:t>
            </w:r>
            <w:r w:rsidRPr="00261E84">
              <w:rPr>
                <w:rFonts w:ascii="Arial" w:hAnsi="Arial" w:cs="Arial"/>
                <w:color w:val="4F81BD" w:themeColor="accent1"/>
                <w:sz w:val="18"/>
                <w:szCs w:val="18"/>
              </w:rPr>
              <w:t>.</w:t>
            </w:r>
          </w:p>
        </w:tc>
        <w:tc>
          <w:tcPr>
            <w:tcW w:w="1984" w:type="dxa"/>
          </w:tcPr>
          <w:p w14:paraId="305A133A" w14:textId="77777777" w:rsidR="002F1085" w:rsidRPr="005C176A" w:rsidRDefault="002F1085" w:rsidP="00AC4B62">
            <w:pPr>
              <w:pStyle w:val="TAL"/>
              <w:rPr>
                <w:rFonts w:cs="Arial"/>
                <w:szCs w:val="18"/>
              </w:rPr>
            </w:pPr>
            <w:r w:rsidRPr="005C176A">
              <w:rPr>
                <w:rFonts w:cs="Arial"/>
                <w:szCs w:val="18"/>
              </w:rPr>
              <w:t xml:space="preserve">type: </w:t>
            </w:r>
            <w:r>
              <w:rPr>
                <w:rFonts w:cs="Arial"/>
                <w:szCs w:val="18"/>
              </w:rPr>
              <w:t>Dn</w:t>
            </w:r>
          </w:p>
          <w:p w14:paraId="0AA06121" w14:textId="77777777" w:rsidR="002F1085" w:rsidRPr="005C176A" w:rsidRDefault="002F1085" w:rsidP="00AC4B6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45BAE649" w14:textId="77777777" w:rsidR="002F1085" w:rsidRPr="005C176A" w:rsidRDefault="002F1085" w:rsidP="00AC4B62">
            <w:pPr>
              <w:pStyle w:val="TAL"/>
              <w:rPr>
                <w:rFonts w:cs="Arial"/>
                <w:szCs w:val="18"/>
              </w:rPr>
            </w:pPr>
            <w:r w:rsidRPr="005C176A">
              <w:rPr>
                <w:rFonts w:cs="Arial"/>
                <w:szCs w:val="18"/>
              </w:rPr>
              <w:t>isOrdered: N/A</w:t>
            </w:r>
          </w:p>
          <w:p w14:paraId="2E215A4F" w14:textId="77777777" w:rsidR="002F1085" w:rsidRPr="005C176A" w:rsidRDefault="002F1085" w:rsidP="00AC4B62">
            <w:pPr>
              <w:pStyle w:val="TAL"/>
              <w:rPr>
                <w:rFonts w:cs="Arial"/>
                <w:szCs w:val="18"/>
              </w:rPr>
            </w:pPr>
            <w:r w:rsidRPr="005C176A">
              <w:rPr>
                <w:rFonts w:cs="Arial"/>
                <w:szCs w:val="18"/>
              </w:rPr>
              <w:t>isUnique: N/A</w:t>
            </w:r>
          </w:p>
          <w:p w14:paraId="50924FBB" w14:textId="77777777" w:rsidR="002F1085" w:rsidRPr="005C176A" w:rsidRDefault="002F1085" w:rsidP="00AC4B62">
            <w:pPr>
              <w:pStyle w:val="TAL"/>
              <w:rPr>
                <w:rFonts w:cs="Arial"/>
                <w:szCs w:val="18"/>
              </w:rPr>
            </w:pPr>
            <w:r w:rsidRPr="005C176A">
              <w:rPr>
                <w:rFonts w:cs="Arial"/>
                <w:szCs w:val="18"/>
              </w:rPr>
              <w:t>defaultValue: None</w:t>
            </w:r>
          </w:p>
          <w:p w14:paraId="18099A45" w14:textId="77777777" w:rsidR="002F1085" w:rsidRPr="00BB197A" w:rsidRDefault="002F1085" w:rsidP="00AC4B62">
            <w:pPr>
              <w:pStyle w:val="TAL"/>
              <w:rPr>
                <w:rFonts w:cs="Arial"/>
                <w:szCs w:val="18"/>
              </w:rPr>
            </w:pPr>
            <w:r w:rsidRPr="005C176A">
              <w:rPr>
                <w:rFonts w:cs="Arial"/>
                <w:szCs w:val="18"/>
              </w:rPr>
              <w:t xml:space="preserve">isNullable: </w:t>
            </w:r>
            <w:r>
              <w:rPr>
                <w:rFonts w:cs="Arial"/>
                <w:szCs w:val="18"/>
              </w:rPr>
              <w:t>True</w:t>
            </w:r>
          </w:p>
        </w:tc>
      </w:tr>
      <w:tr w:rsidR="002F1085" w:rsidRPr="00BB197A" w14:paraId="5F0F339A" w14:textId="77777777" w:rsidTr="00AC4B62">
        <w:trPr>
          <w:cantSplit/>
          <w:jc w:val="center"/>
        </w:trPr>
        <w:tc>
          <w:tcPr>
            <w:tcW w:w="2547" w:type="dxa"/>
          </w:tcPr>
          <w:p w14:paraId="39F05567" w14:textId="77777777" w:rsidR="002F1085" w:rsidRDefault="002F1085" w:rsidP="00AC4B62">
            <w:pPr>
              <w:pStyle w:val="TAL"/>
              <w:rPr>
                <w:rFonts w:cs="Arial"/>
                <w:color w:val="000000"/>
                <w:szCs w:val="18"/>
              </w:rPr>
            </w:pPr>
            <w:r>
              <w:rPr>
                <w:rFonts w:cs="Arial"/>
                <w:color w:val="000000"/>
                <w:szCs w:val="18"/>
              </w:rPr>
              <w:t>conditionMonitorRef</w:t>
            </w:r>
          </w:p>
        </w:tc>
        <w:tc>
          <w:tcPr>
            <w:tcW w:w="5245" w:type="dxa"/>
          </w:tcPr>
          <w:p w14:paraId="54091DBE" w14:textId="77777777" w:rsidR="002F1085" w:rsidRPr="001C71C0" w:rsidRDefault="002F1085" w:rsidP="00AC4B62">
            <w:r w:rsidRPr="00261E84">
              <w:rPr>
                <w:rFonts w:ascii="Arial" w:hAnsi="Arial" w:cs="Arial"/>
                <w:color w:val="4F81BD" w:themeColor="accent1"/>
                <w:sz w:val="18"/>
                <w:szCs w:val="18"/>
              </w:rPr>
              <w:t xml:space="preserve">Pointer to </w:t>
            </w:r>
            <w:r>
              <w:rPr>
                <w:rFonts w:ascii="Arial" w:hAnsi="Arial" w:cs="Arial"/>
                <w:color w:val="4F81BD" w:themeColor="accent1"/>
                <w:sz w:val="18"/>
                <w:szCs w:val="18"/>
              </w:rPr>
              <w:t xml:space="preserve">a </w:t>
            </w:r>
            <w:r w:rsidRPr="00337344">
              <w:rPr>
                <w:rFonts w:ascii="Courier New" w:hAnsi="Courier New" w:cs="Courier New"/>
                <w:color w:val="4F81BD" w:themeColor="accent1"/>
                <w:sz w:val="18"/>
                <w:szCs w:val="18"/>
              </w:rPr>
              <w:t>ConditionMonitor</w:t>
            </w:r>
            <w:r w:rsidRPr="00261E84">
              <w:rPr>
                <w:rFonts w:ascii="Arial" w:hAnsi="Arial" w:cs="Arial"/>
                <w:color w:val="4F81BD" w:themeColor="accent1"/>
                <w:sz w:val="18"/>
                <w:szCs w:val="18"/>
              </w:rPr>
              <w:t xml:space="preserve"> </w:t>
            </w:r>
            <w:r>
              <w:rPr>
                <w:rFonts w:ascii="Arial" w:hAnsi="Arial" w:cs="Arial"/>
                <w:color w:val="4F81BD" w:themeColor="accent1"/>
                <w:sz w:val="18"/>
                <w:szCs w:val="18"/>
              </w:rPr>
              <w:t>object</w:t>
            </w:r>
            <w:r w:rsidRPr="00261E84">
              <w:rPr>
                <w:rFonts w:ascii="Arial" w:hAnsi="Arial" w:cs="Arial"/>
                <w:color w:val="4F81BD" w:themeColor="accent1"/>
                <w:sz w:val="18"/>
                <w:szCs w:val="18"/>
              </w:rPr>
              <w:t>.</w:t>
            </w:r>
          </w:p>
        </w:tc>
        <w:tc>
          <w:tcPr>
            <w:tcW w:w="1984" w:type="dxa"/>
          </w:tcPr>
          <w:p w14:paraId="7CC6ED3E" w14:textId="77777777" w:rsidR="002F1085" w:rsidRPr="005C176A" w:rsidRDefault="002F1085" w:rsidP="00AC4B62">
            <w:pPr>
              <w:pStyle w:val="TAL"/>
              <w:rPr>
                <w:rFonts w:cs="Arial"/>
                <w:szCs w:val="18"/>
              </w:rPr>
            </w:pPr>
            <w:r w:rsidRPr="005C176A">
              <w:rPr>
                <w:rFonts w:cs="Arial"/>
                <w:szCs w:val="18"/>
              </w:rPr>
              <w:t xml:space="preserve">type: </w:t>
            </w:r>
            <w:r>
              <w:rPr>
                <w:rFonts w:cs="Arial"/>
                <w:szCs w:val="18"/>
              </w:rPr>
              <w:t>Dn</w:t>
            </w:r>
          </w:p>
          <w:p w14:paraId="768860F3" w14:textId="77777777" w:rsidR="002F1085" w:rsidRPr="005C176A" w:rsidRDefault="002F1085" w:rsidP="00AC4B6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FC4D2D" w14:textId="77777777" w:rsidR="002F1085" w:rsidRPr="005C176A" w:rsidRDefault="002F1085" w:rsidP="00AC4B62">
            <w:pPr>
              <w:pStyle w:val="TAL"/>
              <w:rPr>
                <w:rFonts w:cs="Arial"/>
                <w:szCs w:val="18"/>
              </w:rPr>
            </w:pPr>
            <w:r w:rsidRPr="005C176A">
              <w:rPr>
                <w:rFonts w:cs="Arial"/>
                <w:szCs w:val="18"/>
              </w:rPr>
              <w:t>isOrdered: N/A</w:t>
            </w:r>
          </w:p>
          <w:p w14:paraId="32299DC7" w14:textId="77777777" w:rsidR="002F1085" w:rsidRPr="005C176A" w:rsidRDefault="002F1085" w:rsidP="00AC4B62">
            <w:pPr>
              <w:pStyle w:val="TAL"/>
              <w:rPr>
                <w:rFonts w:cs="Arial"/>
                <w:szCs w:val="18"/>
              </w:rPr>
            </w:pPr>
            <w:r w:rsidRPr="005C176A">
              <w:rPr>
                <w:rFonts w:cs="Arial"/>
                <w:szCs w:val="18"/>
              </w:rPr>
              <w:t>isUnique: N/A</w:t>
            </w:r>
          </w:p>
          <w:p w14:paraId="01969A63" w14:textId="77777777" w:rsidR="002F1085" w:rsidRPr="005C176A" w:rsidRDefault="002F1085" w:rsidP="00AC4B62">
            <w:pPr>
              <w:pStyle w:val="TAL"/>
              <w:rPr>
                <w:rFonts w:cs="Arial"/>
                <w:szCs w:val="18"/>
              </w:rPr>
            </w:pPr>
            <w:r w:rsidRPr="005C176A">
              <w:rPr>
                <w:rFonts w:cs="Arial"/>
                <w:szCs w:val="18"/>
              </w:rPr>
              <w:t>defaultValue: None</w:t>
            </w:r>
          </w:p>
          <w:p w14:paraId="09AD7932" w14:textId="77777777" w:rsidR="002F1085" w:rsidRPr="00BB197A" w:rsidRDefault="002F1085" w:rsidP="00AC4B62">
            <w:pPr>
              <w:pStyle w:val="TAL"/>
              <w:rPr>
                <w:rFonts w:cs="Arial"/>
                <w:szCs w:val="18"/>
              </w:rPr>
            </w:pPr>
            <w:r w:rsidRPr="005C176A">
              <w:rPr>
                <w:rFonts w:cs="Arial"/>
                <w:szCs w:val="18"/>
              </w:rPr>
              <w:t xml:space="preserve">isNullable: </w:t>
            </w:r>
            <w:r>
              <w:rPr>
                <w:rFonts w:cs="Arial"/>
                <w:szCs w:val="18"/>
              </w:rPr>
              <w:t>True</w:t>
            </w:r>
          </w:p>
        </w:tc>
      </w:tr>
      <w:tr w:rsidR="002F1085" w:rsidRPr="00BB197A" w14:paraId="5286F811" w14:textId="77777777" w:rsidTr="00AC4B62">
        <w:trPr>
          <w:cantSplit/>
          <w:jc w:val="center"/>
        </w:trPr>
        <w:tc>
          <w:tcPr>
            <w:tcW w:w="2547" w:type="dxa"/>
          </w:tcPr>
          <w:p w14:paraId="653B8860" w14:textId="77777777" w:rsidR="002F1085" w:rsidRDefault="002F1085" w:rsidP="00AC4B62">
            <w:pPr>
              <w:pStyle w:val="TAL"/>
              <w:rPr>
                <w:rFonts w:cs="Arial"/>
                <w:color w:val="000000"/>
                <w:szCs w:val="18"/>
              </w:rPr>
            </w:pPr>
            <w:r>
              <w:rPr>
                <w:rFonts w:cs="Arial"/>
                <w:color w:val="000000"/>
                <w:szCs w:val="18"/>
              </w:rPr>
              <w:t>condition</w:t>
            </w:r>
          </w:p>
        </w:tc>
        <w:tc>
          <w:tcPr>
            <w:tcW w:w="5245" w:type="dxa"/>
          </w:tcPr>
          <w:p w14:paraId="37EBC2E9" w14:textId="77777777" w:rsidR="002F1085" w:rsidRDefault="002F1085" w:rsidP="00AC4B62">
            <w:pPr>
              <w:pStyle w:val="TAL"/>
              <w:rPr>
                <w:rFonts w:cs="Arial"/>
              </w:rPr>
            </w:pPr>
            <w:r>
              <w:rPr>
                <w:rFonts w:cs="Arial"/>
              </w:rPr>
              <w:t xml:space="preserve">Logical expression of one or several condition(s). </w:t>
            </w:r>
          </w:p>
          <w:p w14:paraId="6AA13E08" w14:textId="77777777" w:rsidR="002F1085" w:rsidRDefault="002F1085" w:rsidP="00AC4B62">
            <w:pPr>
              <w:pStyle w:val="TAL"/>
              <w:rPr>
                <w:rFonts w:cs="Arial"/>
              </w:rPr>
            </w:pPr>
          </w:p>
          <w:p w14:paraId="46D5AD7F" w14:textId="77777777" w:rsidR="002F1085" w:rsidRPr="001B33DA" w:rsidRDefault="002F1085" w:rsidP="00AC4B62">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0E6DACE4" w14:textId="77777777" w:rsidR="002F1085" w:rsidRPr="00230F73" w:rsidRDefault="002F1085" w:rsidP="00AC4B62">
            <w:pPr>
              <w:pStyle w:val="TAL"/>
              <w:rPr>
                <w:szCs w:val="18"/>
              </w:rPr>
            </w:pPr>
          </w:p>
          <w:p w14:paraId="208E72CF" w14:textId="77777777" w:rsidR="002F1085" w:rsidRDefault="002F1085" w:rsidP="00AC4B6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3D729B9" w14:textId="77777777" w:rsidR="002F1085" w:rsidRDefault="002F1085" w:rsidP="00AC4B62">
            <w:pPr>
              <w:pStyle w:val="TAL"/>
              <w:rPr>
                <w:szCs w:val="18"/>
              </w:rPr>
            </w:pPr>
          </w:p>
          <w:p w14:paraId="40684C5D" w14:textId="77777777" w:rsidR="002F1085" w:rsidRDefault="002F1085" w:rsidP="00AC4B62">
            <w:pPr>
              <w:pStyle w:val="TAL"/>
              <w:rPr>
                <w:rFonts w:cs="Arial"/>
              </w:rPr>
            </w:pPr>
            <w:r>
              <w:rPr>
                <w:szCs w:val="18"/>
              </w:rPr>
              <w:t>An empty string is not allowed.</w:t>
            </w:r>
          </w:p>
          <w:p w14:paraId="7C46616D" w14:textId="77777777" w:rsidR="002F1085" w:rsidRDefault="002F1085" w:rsidP="00AC4B62">
            <w:pPr>
              <w:pStyle w:val="TAL"/>
              <w:rPr>
                <w:rFonts w:cs="Arial"/>
              </w:rPr>
            </w:pPr>
          </w:p>
          <w:p w14:paraId="3314840A" w14:textId="77777777" w:rsidR="002F1085" w:rsidRPr="001A7B90" w:rsidRDefault="002F1085" w:rsidP="00AC4B62">
            <w:pPr>
              <w:pStyle w:val="TAL"/>
              <w:rPr>
                <w:rFonts w:cs="Arial"/>
                <w:szCs w:val="18"/>
              </w:rPr>
            </w:pPr>
            <w:r w:rsidRPr="00B26339">
              <w:rPr>
                <w:rFonts w:cs="Arial"/>
                <w:szCs w:val="18"/>
              </w:rPr>
              <w:t>allowedValues: N/A</w:t>
            </w:r>
          </w:p>
        </w:tc>
        <w:tc>
          <w:tcPr>
            <w:tcW w:w="1984" w:type="dxa"/>
          </w:tcPr>
          <w:p w14:paraId="351A4DC6" w14:textId="77777777" w:rsidR="002F1085" w:rsidRPr="005C176A" w:rsidRDefault="002F1085" w:rsidP="00AC4B62">
            <w:pPr>
              <w:pStyle w:val="TAL"/>
              <w:rPr>
                <w:rFonts w:cs="Arial"/>
                <w:szCs w:val="18"/>
              </w:rPr>
            </w:pPr>
            <w:r w:rsidRPr="005C176A">
              <w:rPr>
                <w:rFonts w:cs="Arial"/>
                <w:szCs w:val="18"/>
              </w:rPr>
              <w:t>type: String</w:t>
            </w:r>
          </w:p>
          <w:p w14:paraId="4D266C1C" w14:textId="77777777" w:rsidR="002F1085" w:rsidRPr="005C176A" w:rsidRDefault="002F1085" w:rsidP="00AC4B62">
            <w:pPr>
              <w:pStyle w:val="TAL"/>
              <w:rPr>
                <w:rFonts w:cs="Arial"/>
                <w:szCs w:val="18"/>
              </w:rPr>
            </w:pPr>
            <w:r w:rsidRPr="005C176A">
              <w:rPr>
                <w:rFonts w:cs="Arial"/>
                <w:szCs w:val="18"/>
              </w:rPr>
              <w:t>multiplicity: 1</w:t>
            </w:r>
          </w:p>
          <w:p w14:paraId="560E5D70" w14:textId="77777777" w:rsidR="002F1085" w:rsidRPr="005C176A" w:rsidRDefault="002F1085" w:rsidP="00AC4B62">
            <w:pPr>
              <w:pStyle w:val="TAL"/>
              <w:rPr>
                <w:rFonts w:cs="Arial"/>
                <w:szCs w:val="18"/>
              </w:rPr>
            </w:pPr>
            <w:r w:rsidRPr="005C176A">
              <w:rPr>
                <w:rFonts w:cs="Arial"/>
                <w:szCs w:val="18"/>
              </w:rPr>
              <w:t>isOrdered: N/A</w:t>
            </w:r>
          </w:p>
          <w:p w14:paraId="002387C7" w14:textId="77777777" w:rsidR="002F1085" w:rsidRPr="005C176A" w:rsidRDefault="002F1085" w:rsidP="00AC4B62">
            <w:pPr>
              <w:pStyle w:val="TAL"/>
              <w:rPr>
                <w:rFonts w:cs="Arial"/>
                <w:szCs w:val="18"/>
              </w:rPr>
            </w:pPr>
            <w:r w:rsidRPr="005C176A">
              <w:rPr>
                <w:rFonts w:cs="Arial"/>
                <w:szCs w:val="18"/>
              </w:rPr>
              <w:t>isUnique: N/A</w:t>
            </w:r>
          </w:p>
          <w:p w14:paraId="6E1C9AF5" w14:textId="77777777" w:rsidR="002F1085" w:rsidRPr="005C176A" w:rsidRDefault="002F1085" w:rsidP="00AC4B62">
            <w:pPr>
              <w:pStyle w:val="TAL"/>
              <w:rPr>
                <w:rFonts w:cs="Arial"/>
                <w:szCs w:val="18"/>
              </w:rPr>
            </w:pPr>
            <w:r w:rsidRPr="005C176A">
              <w:rPr>
                <w:rFonts w:cs="Arial"/>
                <w:szCs w:val="18"/>
              </w:rPr>
              <w:t>defaultValue: None</w:t>
            </w:r>
          </w:p>
          <w:p w14:paraId="5A7195A6" w14:textId="77777777" w:rsidR="002F1085" w:rsidRPr="00BB197A" w:rsidRDefault="002F1085" w:rsidP="00AC4B62">
            <w:pPr>
              <w:pStyle w:val="TAL"/>
              <w:rPr>
                <w:rFonts w:cs="Arial"/>
                <w:szCs w:val="18"/>
              </w:rPr>
            </w:pPr>
            <w:r w:rsidRPr="005C176A">
              <w:rPr>
                <w:rFonts w:cs="Arial"/>
                <w:szCs w:val="18"/>
              </w:rPr>
              <w:t xml:space="preserve">isNullable: </w:t>
            </w:r>
            <w:r>
              <w:rPr>
                <w:rFonts w:cs="Arial"/>
                <w:szCs w:val="18"/>
              </w:rPr>
              <w:t>False</w:t>
            </w:r>
          </w:p>
        </w:tc>
      </w:tr>
      <w:tr w:rsidR="002F1085" w:rsidRPr="00B26339" w14:paraId="25590B2A" w14:textId="77777777" w:rsidTr="00AC4B62">
        <w:trPr>
          <w:cantSplit/>
          <w:jc w:val="center"/>
        </w:trPr>
        <w:tc>
          <w:tcPr>
            <w:tcW w:w="2547" w:type="dxa"/>
          </w:tcPr>
          <w:p w14:paraId="1EE77A32" w14:textId="77777777" w:rsidR="002F1085" w:rsidRPr="00202D71" w:rsidRDefault="002F1085" w:rsidP="00AC4B62">
            <w:pPr>
              <w:pStyle w:val="TAL"/>
              <w:rPr>
                <w:rFonts w:cs="Arial"/>
              </w:rPr>
            </w:pPr>
            <w:r w:rsidRPr="0045307C">
              <w:rPr>
                <w:szCs w:val="18"/>
              </w:rPr>
              <w:t>dataScope</w:t>
            </w:r>
          </w:p>
        </w:tc>
        <w:tc>
          <w:tcPr>
            <w:tcW w:w="5245" w:type="dxa"/>
          </w:tcPr>
          <w:p w14:paraId="314797B9" w14:textId="77777777" w:rsidR="002F1085" w:rsidRDefault="002F1085" w:rsidP="00AC4B62">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22945998" w14:textId="77777777" w:rsidR="002F1085" w:rsidRDefault="002F1085" w:rsidP="00AC4B62">
            <w:pPr>
              <w:pStyle w:val="TAL"/>
              <w:rPr>
                <w:szCs w:val="18"/>
              </w:rPr>
            </w:pPr>
          </w:p>
          <w:p w14:paraId="303DD757" w14:textId="77777777" w:rsidR="002F1085" w:rsidRPr="0061649B" w:rsidRDefault="002F1085" w:rsidP="00AC4B62">
            <w:pPr>
              <w:pStyle w:val="TAL"/>
              <w:spacing w:before="20" w:after="20"/>
            </w:pPr>
            <w:r>
              <w:rPr>
                <w:szCs w:val="18"/>
              </w:rPr>
              <w:t>Allowed Value: SNSSAI, 5QI, PLMN</w:t>
            </w:r>
          </w:p>
        </w:tc>
        <w:tc>
          <w:tcPr>
            <w:tcW w:w="1984" w:type="dxa"/>
          </w:tcPr>
          <w:p w14:paraId="4F7AE425" w14:textId="77777777" w:rsidR="002F1085" w:rsidRPr="0045307C" w:rsidRDefault="002F1085" w:rsidP="00AC4B6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88F3A7B" w14:textId="77777777" w:rsidR="002F1085" w:rsidRPr="0045307C" w:rsidRDefault="002F1085" w:rsidP="00AC4B62">
            <w:pPr>
              <w:spacing w:after="0"/>
              <w:rPr>
                <w:rFonts w:ascii="Arial" w:hAnsi="Arial"/>
                <w:sz w:val="18"/>
                <w:szCs w:val="18"/>
              </w:rPr>
            </w:pPr>
            <w:r w:rsidRPr="0045307C">
              <w:rPr>
                <w:rFonts w:ascii="Arial" w:hAnsi="Arial"/>
                <w:sz w:val="18"/>
                <w:szCs w:val="18"/>
              </w:rPr>
              <w:t>multiplicity: 1</w:t>
            </w:r>
          </w:p>
          <w:p w14:paraId="69C34EC2" w14:textId="77777777" w:rsidR="002F1085" w:rsidRPr="0045307C" w:rsidRDefault="002F1085" w:rsidP="00AC4B62">
            <w:pPr>
              <w:spacing w:after="0"/>
              <w:rPr>
                <w:rFonts w:ascii="Arial" w:hAnsi="Arial"/>
                <w:sz w:val="18"/>
                <w:szCs w:val="18"/>
              </w:rPr>
            </w:pPr>
            <w:r w:rsidRPr="0045307C">
              <w:rPr>
                <w:rFonts w:ascii="Arial" w:hAnsi="Arial"/>
                <w:sz w:val="18"/>
                <w:szCs w:val="18"/>
              </w:rPr>
              <w:t>isOrdered: N/A</w:t>
            </w:r>
          </w:p>
          <w:p w14:paraId="04B14CA9" w14:textId="77777777" w:rsidR="002F1085" w:rsidRPr="0045307C" w:rsidRDefault="002F1085" w:rsidP="00AC4B62">
            <w:pPr>
              <w:spacing w:after="0"/>
              <w:rPr>
                <w:rFonts w:ascii="Arial" w:hAnsi="Arial"/>
                <w:sz w:val="18"/>
                <w:szCs w:val="18"/>
              </w:rPr>
            </w:pPr>
            <w:r w:rsidRPr="0045307C">
              <w:rPr>
                <w:rFonts w:ascii="Arial" w:hAnsi="Arial"/>
                <w:sz w:val="18"/>
                <w:szCs w:val="18"/>
              </w:rPr>
              <w:t>isUnique: N/A</w:t>
            </w:r>
          </w:p>
          <w:p w14:paraId="20D69D41" w14:textId="77777777" w:rsidR="002F1085" w:rsidRPr="0045307C" w:rsidRDefault="002F1085" w:rsidP="00AC4B6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45B8062" w14:textId="77777777" w:rsidR="002F1085" w:rsidRPr="0061649B" w:rsidRDefault="002F1085" w:rsidP="00AC4B62">
            <w:pPr>
              <w:spacing w:after="0"/>
              <w:rPr>
                <w:rFonts w:ascii="Arial" w:hAnsi="Arial" w:cs="Arial"/>
                <w:sz w:val="18"/>
                <w:szCs w:val="18"/>
              </w:rPr>
            </w:pPr>
            <w:r w:rsidRPr="0045307C">
              <w:rPr>
                <w:rFonts w:ascii="Arial" w:hAnsi="Arial"/>
                <w:sz w:val="18"/>
                <w:szCs w:val="18"/>
              </w:rPr>
              <w:t>isNullable: True</w:t>
            </w:r>
          </w:p>
        </w:tc>
      </w:tr>
      <w:tr w:rsidR="002F1085" w:rsidRPr="00B26339" w14:paraId="6D5A55A1" w14:textId="77777777" w:rsidTr="00AC4B62">
        <w:trPr>
          <w:cantSplit/>
          <w:jc w:val="center"/>
        </w:trPr>
        <w:tc>
          <w:tcPr>
            <w:tcW w:w="2547" w:type="dxa"/>
          </w:tcPr>
          <w:p w14:paraId="640E22BF" w14:textId="77777777" w:rsidR="002F1085" w:rsidRPr="0045307C" w:rsidRDefault="002F1085" w:rsidP="00AC4B62">
            <w:pPr>
              <w:pStyle w:val="TAL"/>
              <w:rPr>
                <w:szCs w:val="18"/>
              </w:rPr>
            </w:pPr>
            <w:r w:rsidRPr="00C6717F">
              <w:rPr>
                <w:rFonts w:cs="Arial"/>
              </w:rPr>
              <w:t>serviceType</w:t>
            </w:r>
          </w:p>
        </w:tc>
        <w:tc>
          <w:tcPr>
            <w:tcW w:w="5245" w:type="dxa"/>
          </w:tcPr>
          <w:p w14:paraId="0D57E716" w14:textId="77777777" w:rsidR="002F1085" w:rsidRPr="00F61E18" w:rsidRDefault="002F1085" w:rsidP="00AC4B62">
            <w:pPr>
              <w:pStyle w:val="TAL"/>
              <w:rPr>
                <w:rFonts w:cs="Arial"/>
                <w:szCs w:val="18"/>
              </w:rPr>
            </w:pPr>
            <w:r w:rsidRPr="00F61E18">
              <w:rPr>
                <w:rFonts w:cs="Arial"/>
                <w:szCs w:val="18"/>
              </w:rPr>
              <w:t>Specifies an end user service type for QoE measurements.</w:t>
            </w:r>
          </w:p>
          <w:p w14:paraId="0048E77A" w14:textId="77777777" w:rsidR="002F1085" w:rsidRPr="00FE3560" w:rsidRDefault="002F1085" w:rsidP="00AC4B62">
            <w:pPr>
              <w:pStyle w:val="TAL"/>
              <w:rPr>
                <w:rFonts w:cs="Arial"/>
                <w:szCs w:val="18"/>
              </w:rPr>
            </w:pPr>
          </w:p>
          <w:p w14:paraId="07E4D471" w14:textId="77777777" w:rsidR="002F1085" w:rsidRPr="00B940D8" w:rsidRDefault="002F1085" w:rsidP="00AC4B62">
            <w:pPr>
              <w:pStyle w:val="TAL"/>
              <w:rPr>
                <w:szCs w:val="18"/>
              </w:rPr>
            </w:pPr>
            <w:r w:rsidRPr="00FE3560">
              <w:rPr>
                <w:rFonts w:cs="Arial"/>
                <w:szCs w:val="18"/>
              </w:rPr>
              <w:t>allowedValues: DASH, MTSI, VR</w:t>
            </w:r>
          </w:p>
        </w:tc>
        <w:tc>
          <w:tcPr>
            <w:tcW w:w="1984" w:type="dxa"/>
          </w:tcPr>
          <w:p w14:paraId="70B6B177" w14:textId="77777777" w:rsidR="002F1085" w:rsidRPr="00F61E18" w:rsidRDefault="002F1085" w:rsidP="00AC4B62">
            <w:pPr>
              <w:pStyle w:val="TAL"/>
              <w:rPr>
                <w:rFonts w:cs="Arial"/>
                <w:szCs w:val="18"/>
              </w:rPr>
            </w:pPr>
            <w:r w:rsidRPr="00FE3560">
              <w:rPr>
                <w:rFonts w:cs="Arial"/>
                <w:szCs w:val="18"/>
              </w:rPr>
              <w:t xml:space="preserve">type: </w:t>
            </w:r>
            <w:r>
              <w:rPr>
                <w:rFonts w:cs="Arial"/>
                <w:szCs w:val="18"/>
              </w:rPr>
              <w:t>ENUM</w:t>
            </w:r>
          </w:p>
          <w:p w14:paraId="2BC31636" w14:textId="77777777" w:rsidR="002F1085" w:rsidRPr="00F61E18" w:rsidRDefault="002F1085" w:rsidP="00AC4B62">
            <w:pPr>
              <w:pStyle w:val="TAL"/>
              <w:rPr>
                <w:rFonts w:cs="Arial"/>
                <w:szCs w:val="18"/>
              </w:rPr>
            </w:pPr>
            <w:r w:rsidRPr="00F61E18">
              <w:rPr>
                <w:rFonts w:cs="Arial"/>
                <w:szCs w:val="18"/>
              </w:rPr>
              <w:t>multiplicity: 1</w:t>
            </w:r>
          </w:p>
          <w:p w14:paraId="7637E736" w14:textId="77777777" w:rsidR="002F1085" w:rsidRPr="00F61E18" w:rsidRDefault="002F1085" w:rsidP="00AC4B62">
            <w:pPr>
              <w:pStyle w:val="TAL"/>
              <w:rPr>
                <w:rFonts w:cs="Arial"/>
                <w:szCs w:val="18"/>
              </w:rPr>
            </w:pPr>
            <w:r w:rsidRPr="00F61E18">
              <w:rPr>
                <w:rFonts w:cs="Arial"/>
                <w:szCs w:val="18"/>
              </w:rPr>
              <w:t>isOrdered: N/A</w:t>
            </w:r>
          </w:p>
          <w:p w14:paraId="59ADFB66" w14:textId="77777777" w:rsidR="002F1085" w:rsidRPr="00FE3560" w:rsidRDefault="002F1085" w:rsidP="00AC4B62">
            <w:pPr>
              <w:pStyle w:val="TAL"/>
              <w:rPr>
                <w:rFonts w:cs="Arial"/>
                <w:szCs w:val="18"/>
              </w:rPr>
            </w:pPr>
            <w:r w:rsidRPr="00F61E18">
              <w:rPr>
                <w:rFonts w:cs="Arial"/>
                <w:szCs w:val="18"/>
              </w:rPr>
              <w:t>isUnique: N/A</w:t>
            </w:r>
          </w:p>
          <w:p w14:paraId="029270C5" w14:textId="77777777" w:rsidR="002F1085" w:rsidRPr="00FE3560" w:rsidRDefault="002F1085" w:rsidP="00AC4B62">
            <w:pPr>
              <w:pStyle w:val="TAL"/>
              <w:rPr>
                <w:rFonts w:cs="Arial"/>
                <w:szCs w:val="18"/>
              </w:rPr>
            </w:pPr>
            <w:r w:rsidRPr="00FE3560">
              <w:rPr>
                <w:rFonts w:cs="Arial"/>
                <w:szCs w:val="18"/>
              </w:rPr>
              <w:t>defaultValue: None</w:t>
            </w:r>
          </w:p>
          <w:p w14:paraId="46FCDA95" w14:textId="77777777" w:rsidR="002F1085" w:rsidRPr="0045307C" w:rsidRDefault="002F1085" w:rsidP="00AC4B62">
            <w:pPr>
              <w:spacing w:after="0"/>
              <w:rPr>
                <w:rFonts w:ascii="Arial" w:hAnsi="Arial"/>
                <w:sz w:val="18"/>
                <w:szCs w:val="18"/>
              </w:rPr>
            </w:pPr>
            <w:r w:rsidRPr="00A3274E">
              <w:rPr>
                <w:rFonts w:ascii="Arial" w:hAnsi="Arial" w:cs="Arial"/>
                <w:sz w:val="18"/>
                <w:szCs w:val="18"/>
              </w:rPr>
              <w:t>isNullable: False</w:t>
            </w:r>
          </w:p>
        </w:tc>
      </w:tr>
      <w:tr w:rsidR="002F1085" w:rsidRPr="00B26339" w14:paraId="4CA9FDD5" w14:textId="77777777" w:rsidTr="00AC4B62">
        <w:trPr>
          <w:cantSplit/>
          <w:jc w:val="center"/>
        </w:trPr>
        <w:tc>
          <w:tcPr>
            <w:tcW w:w="2547" w:type="dxa"/>
          </w:tcPr>
          <w:p w14:paraId="3D93E79E" w14:textId="77777777" w:rsidR="002F1085" w:rsidRPr="0045307C" w:rsidRDefault="002F1085" w:rsidP="00AC4B62">
            <w:pPr>
              <w:pStyle w:val="TAL"/>
              <w:rPr>
                <w:szCs w:val="18"/>
              </w:rPr>
            </w:pPr>
            <w:r w:rsidRPr="00C6717F">
              <w:rPr>
                <w:rFonts w:cs="Arial"/>
              </w:rPr>
              <w:t>qoECollectionEntityAddress</w:t>
            </w:r>
          </w:p>
        </w:tc>
        <w:tc>
          <w:tcPr>
            <w:tcW w:w="5245" w:type="dxa"/>
          </w:tcPr>
          <w:p w14:paraId="6E29620D" w14:textId="77777777" w:rsidR="002F1085" w:rsidRPr="00B940D8" w:rsidRDefault="002F1085" w:rsidP="00AC4B62">
            <w:pPr>
              <w:pStyle w:val="TAL"/>
              <w:rPr>
                <w:szCs w:val="18"/>
              </w:rPr>
            </w:pPr>
            <w:r w:rsidRPr="00F61E18">
              <w:rPr>
                <w:rFonts w:cs="Arial"/>
                <w:szCs w:val="18"/>
              </w:rPr>
              <w:t>Specifies the address to which the QMC records shall be transferred. Ipv4 or Ipv6 address(es) may be used.</w:t>
            </w:r>
          </w:p>
        </w:tc>
        <w:tc>
          <w:tcPr>
            <w:tcW w:w="1984" w:type="dxa"/>
          </w:tcPr>
          <w:p w14:paraId="44A37BC4" w14:textId="77777777" w:rsidR="002F1085" w:rsidRPr="00F61E18" w:rsidRDefault="002F1085" w:rsidP="00AC4B62">
            <w:pPr>
              <w:pStyle w:val="TAL"/>
              <w:rPr>
                <w:rFonts w:cs="Arial"/>
                <w:szCs w:val="18"/>
              </w:rPr>
            </w:pPr>
            <w:r w:rsidRPr="00F61E18">
              <w:rPr>
                <w:rFonts w:cs="Arial"/>
                <w:szCs w:val="18"/>
              </w:rPr>
              <w:t>type: IpAddress</w:t>
            </w:r>
          </w:p>
          <w:p w14:paraId="4ECFEF89" w14:textId="77777777" w:rsidR="002F1085" w:rsidRPr="00F61E18" w:rsidRDefault="002F1085" w:rsidP="00AC4B62">
            <w:pPr>
              <w:pStyle w:val="TAL"/>
              <w:rPr>
                <w:rFonts w:cs="Arial"/>
                <w:szCs w:val="18"/>
              </w:rPr>
            </w:pPr>
            <w:r w:rsidRPr="00F61E18">
              <w:rPr>
                <w:rFonts w:cs="Arial"/>
                <w:szCs w:val="18"/>
              </w:rPr>
              <w:t>multiplicity: 1</w:t>
            </w:r>
          </w:p>
          <w:p w14:paraId="1A2532BD" w14:textId="77777777" w:rsidR="002F1085" w:rsidRPr="00F61E18" w:rsidRDefault="002F1085" w:rsidP="00AC4B62">
            <w:pPr>
              <w:pStyle w:val="TAL"/>
              <w:rPr>
                <w:rFonts w:cs="Arial"/>
                <w:szCs w:val="18"/>
              </w:rPr>
            </w:pPr>
            <w:r w:rsidRPr="00F61E18">
              <w:rPr>
                <w:rFonts w:cs="Arial"/>
                <w:szCs w:val="18"/>
              </w:rPr>
              <w:t>isOrdered: N/A</w:t>
            </w:r>
          </w:p>
          <w:p w14:paraId="20183994" w14:textId="77777777" w:rsidR="002F1085" w:rsidRPr="00F61E18" w:rsidRDefault="002F1085" w:rsidP="00AC4B62">
            <w:pPr>
              <w:pStyle w:val="TAL"/>
              <w:rPr>
                <w:rFonts w:cs="Arial"/>
                <w:szCs w:val="18"/>
              </w:rPr>
            </w:pPr>
            <w:r w:rsidRPr="00F61E18">
              <w:rPr>
                <w:rFonts w:cs="Arial"/>
                <w:szCs w:val="18"/>
              </w:rPr>
              <w:t>isUnique: N/A</w:t>
            </w:r>
          </w:p>
          <w:p w14:paraId="5C65B017" w14:textId="77777777" w:rsidR="002F1085" w:rsidRPr="00F61E18" w:rsidRDefault="002F1085" w:rsidP="00AC4B62">
            <w:pPr>
              <w:pStyle w:val="TAL"/>
              <w:rPr>
                <w:rFonts w:cs="Arial"/>
                <w:szCs w:val="18"/>
              </w:rPr>
            </w:pPr>
            <w:r w:rsidRPr="00F61E18">
              <w:rPr>
                <w:rFonts w:cs="Arial"/>
                <w:szCs w:val="18"/>
              </w:rPr>
              <w:t>defaultValue: None</w:t>
            </w:r>
          </w:p>
          <w:p w14:paraId="44214D94" w14:textId="77777777" w:rsidR="002F1085" w:rsidRPr="0045307C" w:rsidRDefault="002F1085" w:rsidP="00AC4B62">
            <w:pPr>
              <w:spacing w:after="0"/>
              <w:rPr>
                <w:rFonts w:ascii="Arial" w:hAnsi="Arial"/>
                <w:sz w:val="18"/>
                <w:szCs w:val="18"/>
              </w:rPr>
            </w:pPr>
            <w:r w:rsidRPr="00A3274E">
              <w:rPr>
                <w:rFonts w:ascii="Arial" w:hAnsi="Arial" w:cs="Arial"/>
                <w:sz w:val="18"/>
                <w:szCs w:val="18"/>
              </w:rPr>
              <w:t>isNullable: False</w:t>
            </w:r>
          </w:p>
        </w:tc>
      </w:tr>
      <w:tr w:rsidR="002F1085" w:rsidRPr="00B26339" w14:paraId="5739E90F" w14:textId="77777777" w:rsidTr="00AC4B62">
        <w:trPr>
          <w:cantSplit/>
          <w:jc w:val="center"/>
        </w:trPr>
        <w:tc>
          <w:tcPr>
            <w:tcW w:w="2547" w:type="dxa"/>
          </w:tcPr>
          <w:p w14:paraId="307BB0C4" w14:textId="77777777" w:rsidR="002F1085" w:rsidRPr="0045307C" w:rsidRDefault="002F1085" w:rsidP="00AC4B62">
            <w:pPr>
              <w:pStyle w:val="TAL"/>
              <w:rPr>
                <w:szCs w:val="18"/>
              </w:rPr>
            </w:pPr>
            <w:r w:rsidRPr="00C6717F">
              <w:rPr>
                <w:rFonts w:cs="Arial"/>
              </w:rPr>
              <w:t>qoETarget</w:t>
            </w:r>
          </w:p>
        </w:tc>
        <w:tc>
          <w:tcPr>
            <w:tcW w:w="5245" w:type="dxa"/>
          </w:tcPr>
          <w:p w14:paraId="1439279F" w14:textId="77777777" w:rsidR="002F1085" w:rsidRPr="00F61E18" w:rsidRDefault="002F1085" w:rsidP="00AC4B62">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6FB1BF1F" w14:textId="77777777" w:rsidR="002F1085" w:rsidRPr="00B940D8" w:rsidRDefault="002F1085" w:rsidP="00AC4B62">
            <w:pPr>
              <w:pStyle w:val="TAL"/>
              <w:rPr>
                <w:szCs w:val="18"/>
              </w:rPr>
            </w:pPr>
          </w:p>
        </w:tc>
        <w:tc>
          <w:tcPr>
            <w:tcW w:w="1984" w:type="dxa"/>
          </w:tcPr>
          <w:p w14:paraId="10FE0997" w14:textId="77777777" w:rsidR="002F1085" w:rsidRPr="00F61E18" w:rsidRDefault="002F1085" w:rsidP="00AC4B62">
            <w:pPr>
              <w:pStyle w:val="TAL"/>
              <w:rPr>
                <w:rFonts w:cs="Arial"/>
                <w:szCs w:val="18"/>
              </w:rPr>
            </w:pPr>
            <w:r w:rsidRPr="00F61E18">
              <w:rPr>
                <w:rFonts w:cs="Arial"/>
                <w:szCs w:val="18"/>
              </w:rPr>
              <w:t>type: String</w:t>
            </w:r>
          </w:p>
          <w:p w14:paraId="7CC2AD1C" w14:textId="77777777" w:rsidR="002F1085" w:rsidRPr="00F61E18" w:rsidRDefault="002F1085" w:rsidP="00AC4B62">
            <w:pPr>
              <w:pStyle w:val="TAL"/>
              <w:rPr>
                <w:rFonts w:cs="Arial"/>
                <w:szCs w:val="18"/>
              </w:rPr>
            </w:pPr>
            <w:r w:rsidRPr="00F61E18">
              <w:rPr>
                <w:rFonts w:cs="Arial"/>
                <w:szCs w:val="18"/>
              </w:rPr>
              <w:t>multiplicity: 1</w:t>
            </w:r>
          </w:p>
          <w:p w14:paraId="53780168" w14:textId="77777777" w:rsidR="002F1085" w:rsidRPr="00F61E18" w:rsidRDefault="002F1085" w:rsidP="00AC4B62">
            <w:pPr>
              <w:pStyle w:val="TAL"/>
              <w:rPr>
                <w:rFonts w:cs="Arial"/>
                <w:szCs w:val="18"/>
              </w:rPr>
            </w:pPr>
            <w:r w:rsidRPr="00F61E18">
              <w:rPr>
                <w:rFonts w:cs="Arial"/>
                <w:szCs w:val="18"/>
              </w:rPr>
              <w:t>isOrdered:N/A</w:t>
            </w:r>
          </w:p>
          <w:p w14:paraId="3DDAE4E6" w14:textId="77777777" w:rsidR="002F1085" w:rsidRPr="00F61E18" w:rsidRDefault="002F1085" w:rsidP="00AC4B62">
            <w:pPr>
              <w:pStyle w:val="TAL"/>
              <w:rPr>
                <w:rFonts w:cs="Arial"/>
                <w:szCs w:val="18"/>
              </w:rPr>
            </w:pPr>
            <w:r w:rsidRPr="00F61E18">
              <w:rPr>
                <w:rFonts w:cs="Arial"/>
                <w:szCs w:val="18"/>
              </w:rPr>
              <w:t>isUnique: N/A</w:t>
            </w:r>
          </w:p>
          <w:p w14:paraId="118C1789" w14:textId="77777777" w:rsidR="002F1085" w:rsidRPr="00F61E18" w:rsidRDefault="002F1085" w:rsidP="00AC4B62">
            <w:pPr>
              <w:pStyle w:val="TAL"/>
              <w:rPr>
                <w:rFonts w:cs="Arial"/>
                <w:szCs w:val="18"/>
              </w:rPr>
            </w:pPr>
            <w:r w:rsidRPr="00F61E18">
              <w:rPr>
                <w:rFonts w:cs="Arial"/>
                <w:szCs w:val="18"/>
              </w:rPr>
              <w:t>defaultValue: None</w:t>
            </w:r>
          </w:p>
          <w:p w14:paraId="466F9D4A" w14:textId="77777777" w:rsidR="002F1085" w:rsidRPr="00F61E18" w:rsidRDefault="002F1085" w:rsidP="00AC4B62">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42F1F467" w14:textId="77777777" w:rsidR="002F1085" w:rsidRPr="0045307C" w:rsidRDefault="002F1085" w:rsidP="00AC4B62">
            <w:pPr>
              <w:spacing w:after="0"/>
              <w:rPr>
                <w:rFonts w:ascii="Arial" w:hAnsi="Arial"/>
                <w:sz w:val="18"/>
                <w:szCs w:val="18"/>
              </w:rPr>
            </w:pPr>
          </w:p>
        </w:tc>
      </w:tr>
      <w:tr w:rsidR="002F1085" w:rsidRPr="00B26339" w14:paraId="01EBA8B4" w14:textId="77777777" w:rsidTr="00AC4B62">
        <w:trPr>
          <w:cantSplit/>
          <w:jc w:val="center"/>
        </w:trPr>
        <w:tc>
          <w:tcPr>
            <w:tcW w:w="2547" w:type="dxa"/>
          </w:tcPr>
          <w:p w14:paraId="63AED5E4" w14:textId="77777777" w:rsidR="002F1085" w:rsidRPr="0045307C" w:rsidRDefault="002F1085" w:rsidP="00AC4B62">
            <w:pPr>
              <w:pStyle w:val="TAL"/>
              <w:rPr>
                <w:szCs w:val="18"/>
              </w:rPr>
            </w:pPr>
            <w:r w:rsidRPr="00C6717F">
              <w:rPr>
                <w:rFonts w:cs="Arial"/>
              </w:rPr>
              <w:t>qoEReference</w:t>
            </w:r>
          </w:p>
        </w:tc>
        <w:tc>
          <w:tcPr>
            <w:tcW w:w="5245" w:type="dxa"/>
          </w:tcPr>
          <w:p w14:paraId="455065D1" w14:textId="77777777" w:rsidR="002F1085" w:rsidRPr="00A3274E" w:rsidRDefault="002F1085" w:rsidP="00AC4B62">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385EE289" w14:textId="77777777" w:rsidR="002F1085" w:rsidRPr="00F61E18" w:rsidRDefault="002F1085" w:rsidP="00AC4B62">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B2572EB" w14:textId="77777777" w:rsidR="002F1085" w:rsidRPr="00F61E18" w:rsidRDefault="002F1085" w:rsidP="00AC4B62">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56B67058" w14:textId="77777777" w:rsidR="002F1085" w:rsidRPr="00B940D8" w:rsidRDefault="002F1085" w:rsidP="00AC4B62">
            <w:pPr>
              <w:pStyle w:val="TAL"/>
              <w:rPr>
                <w:szCs w:val="18"/>
              </w:rPr>
            </w:pPr>
            <w:r w:rsidRPr="00F61E18">
              <w:rPr>
                <w:rFonts w:cs="Arial"/>
                <w:szCs w:val="18"/>
              </w:rPr>
              <w:t>The QMC ID is generated by the management system or the operator.</w:t>
            </w:r>
          </w:p>
        </w:tc>
        <w:tc>
          <w:tcPr>
            <w:tcW w:w="1984" w:type="dxa"/>
          </w:tcPr>
          <w:p w14:paraId="3000CB0B" w14:textId="77777777" w:rsidR="002F1085" w:rsidRPr="00F61E18" w:rsidRDefault="002F1085" w:rsidP="00AC4B62">
            <w:pPr>
              <w:pStyle w:val="TAL"/>
              <w:rPr>
                <w:rFonts w:cs="Arial"/>
                <w:szCs w:val="18"/>
              </w:rPr>
            </w:pPr>
            <w:r w:rsidRPr="00F61E18">
              <w:rPr>
                <w:rFonts w:cs="Arial"/>
                <w:szCs w:val="18"/>
              </w:rPr>
              <w:t>type: String</w:t>
            </w:r>
          </w:p>
          <w:p w14:paraId="297A2E21" w14:textId="77777777" w:rsidR="002F1085" w:rsidRPr="00F61E18" w:rsidRDefault="002F1085" w:rsidP="00AC4B62">
            <w:pPr>
              <w:pStyle w:val="TAL"/>
              <w:rPr>
                <w:rFonts w:cs="Arial"/>
                <w:szCs w:val="18"/>
              </w:rPr>
            </w:pPr>
            <w:r w:rsidRPr="00F61E18">
              <w:rPr>
                <w:rFonts w:cs="Arial"/>
                <w:szCs w:val="18"/>
              </w:rPr>
              <w:t>multiplicity: 1</w:t>
            </w:r>
          </w:p>
          <w:p w14:paraId="4F486641" w14:textId="77777777" w:rsidR="002F1085" w:rsidRPr="00F61E18" w:rsidRDefault="002F1085" w:rsidP="00AC4B62">
            <w:pPr>
              <w:pStyle w:val="TAL"/>
              <w:rPr>
                <w:rFonts w:cs="Arial"/>
                <w:szCs w:val="18"/>
              </w:rPr>
            </w:pPr>
            <w:r w:rsidRPr="00F61E18">
              <w:rPr>
                <w:rFonts w:cs="Arial"/>
                <w:szCs w:val="18"/>
              </w:rPr>
              <w:t>isOrdered: N/A</w:t>
            </w:r>
          </w:p>
          <w:p w14:paraId="2787A348" w14:textId="77777777" w:rsidR="002F1085" w:rsidRPr="00F61E18" w:rsidRDefault="002F1085" w:rsidP="00AC4B62">
            <w:pPr>
              <w:pStyle w:val="TAL"/>
              <w:rPr>
                <w:rFonts w:cs="Arial"/>
                <w:szCs w:val="18"/>
              </w:rPr>
            </w:pPr>
            <w:r w:rsidRPr="00F61E18">
              <w:rPr>
                <w:rFonts w:cs="Arial"/>
                <w:szCs w:val="18"/>
              </w:rPr>
              <w:t>isUnique: N/A</w:t>
            </w:r>
          </w:p>
          <w:p w14:paraId="198FC891" w14:textId="77777777" w:rsidR="002F1085" w:rsidRPr="00F61E18" w:rsidRDefault="002F1085" w:rsidP="00AC4B62">
            <w:pPr>
              <w:pStyle w:val="TAL"/>
              <w:rPr>
                <w:rFonts w:cs="Arial"/>
                <w:szCs w:val="18"/>
              </w:rPr>
            </w:pPr>
            <w:r w:rsidRPr="00F61E18">
              <w:rPr>
                <w:rFonts w:cs="Arial"/>
                <w:szCs w:val="18"/>
              </w:rPr>
              <w:t>defaultValue: None</w:t>
            </w:r>
          </w:p>
          <w:p w14:paraId="3C0E1A20" w14:textId="77777777" w:rsidR="002F1085" w:rsidRPr="00F61E18" w:rsidRDefault="002F1085" w:rsidP="00AC4B62">
            <w:pPr>
              <w:pStyle w:val="TAL"/>
              <w:rPr>
                <w:rFonts w:cs="Arial"/>
                <w:szCs w:val="18"/>
              </w:rPr>
            </w:pPr>
            <w:r w:rsidRPr="00F61E18">
              <w:rPr>
                <w:rFonts w:cs="Arial"/>
                <w:szCs w:val="18"/>
              </w:rPr>
              <w:t>isNullable: False</w:t>
            </w:r>
          </w:p>
          <w:p w14:paraId="040D00FD" w14:textId="77777777" w:rsidR="002F1085" w:rsidRPr="0045307C" w:rsidRDefault="002F1085" w:rsidP="00AC4B62">
            <w:pPr>
              <w:spacing w:after="0"/>
              <w:rPr>
                <w:rFonts w:ascii="Arial" w:hAnsi="Arial"/>
                <w:sz w:val="18"/>
                <w:szCs w:val="18"/>
              </w:rPr>
            </w:pPr>
          </w:p>
        </w:tc>
      </w:tr>
      <w:tr w:rsidR="002F1085" w:rsidRPr="00B26339" w14:paraId="26C002F0" w14:textId="77777777" w:rsidTr="00AC4B62">
        <w:trPr>
          <w:cantSplit/>
          <w:jc w:val="center"/>
        </w:trPr>
        <w:tc>
          <w:tcPr>
            <w:tcW w:w="2547" w:type="dxa"/>
          </w:tcPr>
          <w:p w14:paraId="48B3BD1C" w14:textId="77777777" w:rsidR="002F1085" w:rsidRPr="0045307C" w:rsidRDefault="002F1085" w:rsidP="00AC4B62">
            <w:pPr>
              <w:pStyle w:val="TAL"/>
              <w:rPr>
                <w:szCs w:val="18"/>
              </w:rPr>
            </w:pPr>
            <w:r w:rsidRPr="00C6717F">
              <w:rPr>
                <w:rFonts w:cs="Arial"/>
              </w:rPr>
              <w:t>sliceScope</w:t>
            </w:r>
          </w:p>
        </w:tc>
        <w:tc>
          <w:tcPr>
            <w:tcW w:w="5245" w:type="dxa"/>
          </w:tcPr>
          <w:p w14:paraId="326AAC19" w14:textId="77777777" w:rsidR="002F1085" w:rsidRPr="00F61E18" w:rsidRDefault="002F1085" w:rsidP="00AC4B62">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41590C28" w14:textId="77777777" w:rsidR="002F1085" w:rsidRPr="00B940D8" w:rsidRDefault="002F1085" w:rsidP="00AC4B62">
            <w:pPr>
              <w:pStyle w:val="TAL"/>
              <w:rPr>
                <w:szCs w:val="18"/>
              </w:rPr>
            </w:pPr>
          </w:p>
        </w:tc>
        <w:tc>
          <w:tcPr>
            <w:tcW w:w="1984" w:type="dxa"/>
          </w:tcPr>
          <w:p w14:paraId="1034228A" w14:textId="77777777" w:rsidR="002F1085" w:rsidRPr="00A3274E" w:rsidRDefault="002F1085" w:rsidP="00AC4B62">
            <w:pPr>
              <w:keepNext/>
              <w:keepLines/>
              <w:spacing w:after="0"/>
              <w:rPr>
                <w:rFonts w:ascii="Arial" w:hAnsi="Arial" w:cs="Arial"/>
                <w:sz w:val="18"/>
                <w:szCs w:val="18"/>
              </w:rPr>
            </w:pPr>
            <w:r w:rsidRPr="00F61E18">
              <w:rPr>
                <w:rFonts w:ascii="Arial" w:hAnsi="Arial" w:cs="Arial"/>
                <w:sz w:val="18"/>
                <w:szCs w:val="18"/>
              </w:rPr>
              <w:t>type: S-NSSAI</w:t>
            </w:r>
          </w:p>
          <w:p w14:paraId="3B1DD0F7" w14:textId="77777777" w:rsidR="002F1085" w:rsidRPr="00F61E18" w:rsidRDefault="002F1085" w:rsidP="00AC4B62">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1E65C7D" w14:textId="77777777" w:rsidR="002F1085" w:rsidRPr="00F61E18" w:rsidRDefault="002F1085" w:rsidP="00AC4B62">
            <w:pPr>
              <w:keepNext/>
              <w:keepLines/>
              <w:spacing w:after="0"/>
              <w:rPr>
                <w:rFonts w:ascii="Arial" w:hAnsi="Arial" w:cs="Arial"/>
                <w:sz w:val="18"/>
                <w:szCs w:val="18"/>
              </w:rPr>
            </w:pPr>
            <w:r w:rsidRPr="00F61E18">
              <w:rPr>
                <w:rFonts w:ascii="Arial" w:hAnsi="Arial" w:cs="Arial"/>
                <w:sz w:val="18"/>
                <w:szCs w:val="18"/>
              </w:rPr>
              <w:t xml:space="preserve">isOrdered: False </w:t>
            </w:r>
          </w:p>
          <w:p w14:paraId="7D76E932" w14:textId="77777777" w:rsidR="002F1085" w:rsidRPr="00F61E18" w:rsidRDefault="002F1085" w:rsidP="00AC4B62">
            <w:pPr>
              <w:keepNext/>
              <w:keepLines/>
              <w:spacing w:after="0"/>
              <w:rPr>
                <w:rFonts w:ascii="Arial" w:hAnsi="Arial" w:cs="Arial"/>
                <w:sz w:val="18"/>
                <w:szCs w:val="18"/>
              </w:rPr>
            </w:pPr>
            <w:r w:rsidRPr="00F61E18">
              <w:rPr>
                <w:rFonts w:ascii="Arial" w:hAnsi="Arial" w:cs="Arial"/>
                <w:sz w:val="18"/>
                <w:szCs w:val="18"/>
              </w:rPr>
              <w:t xml:space="preserve">isUnique: True </w:t>
            </w:r>
          </w:p>
          <w:p w14:paraId="55DD0F70" w14:textId="77777777" w:rsidR="002F1085" w:rsidRPr="00F61E18" w:rsidRDefault="002F1085" w:rsidP="00AC4B62">
            <w:pPr>
              <w:keepNext/>
              <w:keepLines/>
              <w:spacing w:after="0"/>
              <w:rPr>
                <w:rFonts w:ascii="Arial" w:hAnsi="Arial" w:cs="Arial"/>
                <w:sz w:val="18"/>
                <w:szCs w:val="18"/>
              </w:rPr>
            </w:pPr>
            <w:r w:rsidRPr="00F61E18">
              <w:rPr>
                <w:rFonts w:ascii="Arial" w:hAnsi="Arial" w:cs="Arial"/>
                <w:sz w:val="18"/>
                <w:szCs w:val="18"/>
              </w:rPr>
              <w:t>defaultValue: None</w:t>
            </w:r>
          </w:p>
          <w:p w14:paraId="1CA6183A" w14:textId="77777777" w:rsidR="002F1085" w:rsidRPr="00F61E18" w:rsidRDefault="002F1085" w:rsidP="00AC4B62">
            <w:pPr>
              <w:pStyle w:val="TAL"/>
              <w:rPr>
                <w:rFonts w:cs="Arial"/>
                <w:szCs w:val="18"/>
              </w:rPr>
            </w:pPr>
            <w:r w:rsidRPr="00F61E18">
              <w:rPr>
                <w:rFonts w:cs="Arial"/>
                <w:szCs w:val="18"/>
              </w:rPr>
              <w:t xml:space="preserve">isNullable: </w:t>
            </w:r>
            <w:r w:rsidRPr="0076579F">
              <w:rPr>
                <w:rFonts w:cs="Arial"/>
                <w:szCs w:val="18"/>
              </w:rPr>
              <w:t>False</w:t>
            </w:r>
          </w:p>
          <w:p w14:paraId="2AFC2910" w14:textId="77777777" w:rsidR="002F1085" w:rsidRPr="0045307C" w:rsidRDefault="002F1085" w:rsidP="00AC4B62">
            <w:pPr>
              <w:spacing w:after="0"/>
              <w:rPr>
                <w:rFonts w:ascii="Arial" w:hAnsi="Arial"/>
                <w:sz w:val="18"/>
                <w:szCs w:val="18"/>
              </w:rPr>
            </w:pPr>
          </w:p>
        </w:tc>
      </w:tr>
      <w:tr w:rsidR="002F1085" w:rsidRPr="00B26339" w14:paraId="70B01BDA" w14:textId="77777777" w:rsidTr="00AC4B62">
        <w:trPr>
          <w:cantSplit/>
          <w:jc w:val="center"/>
        </w:trPr>
        <w:tc>
          <w:tcPr>
            <w:tcW w:w="2547" w:type="dxa"/>
          </w:tcPr>
          <w:p w14:paraId="2F3D668A" w14:textId="77777777" w:rsidR="002F1085" w:rsidRPr="0045307C" w:rsidRDefault="002F1085" w:rsidP="00AC4B62">
            <w:pPr>
              <w:pStyle w:val="TAL"/>
              <w:rPr>
                <w:szCs w:val="18"/>
              </w:rPr>
            </w:pPr>
            <w:r w:rsidRPr="00C6717F">
              <w:rPr>
                <w:rFonts w:cs="Arial"/>
              </w:rPr>
              <w:t>qMCConfigFile</w:t>
            </w:r>
          </w:p>
        </w:tc>
        <w:tc>
          <w:tcPr>
            <w:tcW w:w="5245" w:type="dxa"/>
          </w:tcPr>
          <w:p w14:paraId="61937C32" w14:textId="77777777" w:rsidR="002F1085" w:rsidRPr="00B940D8" w:rsidRDefault="002F1085" w:rsidP="00AC4B62">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2106F9D" w14:textId="77777777" w:rsidR="002F1085" w:rsidRPr="00170E77" w:rsidRDefault="002F1085" w:rsidP="00AC4B6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7B96D7FC" w14:textId="77777777" w:rsidR="002F1085" w:rsidRPr="00A3274E" w:rsidRDefault="002F1085" w:rsidP="00AC4B62">
            <w:pPr>
              <w:keepNext/>
              <w:keepLines/>
              <w:spacing w:after="0"/>
              <w:rPr>
                <w:rFonts w:ascii="Arial" w:hAnsi="Arial" w:cs="Arial"/>
                <w:sz w:val="18"/>
                <w:szCs w:val="18"/>
              </w:rPr>
            </w:pPr>
            <w:r w:rsidRPr="00A3274E">
              <w:rPr>
                <w:rFonts w:ascii="Arial" w:hAnsi="Arial" w:cs="Arial"/>
                <w:sz w:val="18"/>
                <w:szCs w:val="18"/>
              </w:rPr>
              <w:t>multiplicity: 1</w:t>
            </w:r>
          </w:p>
          <w:p w14:paraId="64E8EBC9" w14:textId="77777777" w:rsidR="002F1085" w:rsidRPr="00A3274E" w:rsidRDefault="002F1085" w:rsidP="00AC4B62">
            <w:pPr>
              <w:keepNext/>
              <w:keepLines/>
              <w:spacing w:after="0"/>
              <w:rPr>
                <w:rFonts w:ascii="Arial" w:hAnsi="Arial" w:cs="Arial"/>
                <w:sz w:val="18"/>
                <w:szCs w:val="18"/>
              </w:rPr>
            </w:pPr>
            <w:r w:rsidRPr="00A3274E">
              <w:rPr>
                <w:rFonts w:ascii="Arial" w:hAnsi="Arial" w:cs="Arial"/>
                <w:sz w:val="18"/>
                <w:szCs w:val="18"/>
              </w:rPr>
              <w:t>isOrdered: N/A</w:t>
            </w:r>
          </w:p>
          <w:p w14:paraId="56AA66FE" w14:textId="77777777" w:rsidR="002F1085" w:rsidRPr="00A3274E" w:rsidRDefault="002F1085" w:rsidP="00AC4B62">
            <w:pPr>
              <w:keepNext/>
              <w:keepLines/>
              <w:spacing w:after="0"/>
              <w:rPr>
                <w:rFonts w:ascii="Arial" w:hAnsi="Arial" w:cs="Arial"/>
                <w:sz w:val="18"/>
                <w:szCs w:val="18"/>
              </w:rPr>
            </w:pPr>
            <w:r w:rsidRPr="00A3274E">
              <w:rPr>
                <w:rFonts w:ascii="Arial" w:hAnsi="Arial" w:cs="Arial"/>
                <w:sz w:val="18"/>
                <w:szCs w:val="18"/>
              </w:rPr>
              <w:t>isUnique: N/A</w:t>
            </w:r>
          </w:p>
          <w:p w14:paraId="623E0A78" w14:textId="77777777" w:rsidR="002F1085" w:rsidRPr="00170E77" w:rsidRDefault="002F1085" w:rsidP="00AC4B6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1248287" w14:textId="77777777" w:rsidR="002F1085" w:rsidRPr="0045307C" w:rsidRDefault="002F1085" w:rsidP="00AC4B62">
            <w:pPr>
              <w:spacing w:after="0"/>
              <w:rPr>
                <w:rFonts w:ascii="Arial" w:hAnsi="Arial"/>
                <w:sz w:val="18"/>
                <w:szCs w:val="18"/>
              </w:rPr>
            </w:pPr>
            <w:r w:rsidRPr="00170E77">
              <w:rPr>
                <w:rFonts w:ascii="Arial" w:hAnsi="Arial" w:cs="Arial"/>
                <w:sz w:val="18"/>
                <w:szCs w:val="18"/>
              </w:rPr>
              <w:t>isNullable: False</w:t>
            </w:r>
          </w:p>
        </w:tc>
      </w:tr>
      <w:tr w:rsidR="002F1085" w:rsidRPr="00B26339" w14:paraId="510BCC5A" w14:textId="77777777" w:rsidTr="00AC4B62">
        <w:trPr>
          <w:cantSplit/>
          <w:jc w:val="center"/>
        </w:trPr>
        <w:tc>
          <w:tcPr>
            <w:tcW w:w="2547" w:type="dxa"/>
          </w:tcPr>
          <w:p w14:paraId="2F297DD9" w14:textId="77777777" w:rsidR="002F1085" w:rsidRPr="00C6717F" w:rsidRDefault="002F1085" w:rsidP="00AC4B62">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65CDB264" w14:textId="77777777" w:rsidR="002F1085" w:rsidRPr="00F61E18" w:rsidRDefault="002F1085" w:rsidP="00AC4B62">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F4187E3" w14:textId="77777777" w:rsidR="002F1085" w:rsidRPr="0061649B" w:rsidRDefault="002F1085" w:rsidP="00AC4B62">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006D5F9" w14:textId="77777777" w:rsidR="002F1085" w:rsidRPr="0061649B" w:rsidRDefault="002F1085" w:rsidP="00AC4B62">
            <w:pPr>
              <w:pStyle w:val="TAL"/>
            </w:pPr>
            <w:r w:rsidRPr="0061649B">
              <w:t xml:space="preserve">multiplicity: </w:t>
            </w:r>
            <w:r>
              <w:t xml:space="preserve"> </w:t>
            </w:r>
            <w:r w:rsidRPr="001B250C">
              <w:t>0..255</w:t>
            </w:r>
          </w:p>
          <w:p w14:paraId="114B8861" w14:textId="77777777" w:rsidR="002F1085" w:rsidRPr="0061649B" w:rsidRDefault="002F1085" w:rsidP="00AC4B62">
            <w:pPr>
              <w:pStyle w:val="TAL"/>
            </w:pPr>
            <w:r w:rsidRPr="0061649B">
              <w:t>isOrdered: False</w:t>
            </w:r>
          </w:p>
          <w:p w14:paraId="19BB9954" w14:textId="77777777" w:rsidR="002F1085" w:rsidRPr="00B940D8" w:rsidRDefault="002F1085" w:rsidP="00AC4B62">
            <w:pPr>
              <w:pStyle w:val="TAL"/>
            </w:pPr>
            <w:r w:rsidRPr="00B940D8">
              <w:t>isUnique: True</w:t>
            </w:r>
          </w:p>
          <w:p w14:paraId="4CF5E5CF" w14:textId="77777777" w:rsidR="002F1085" w:rsidRPr="00915341" w:rsidRDefault="002F1085" w:rsidP="00AC4B62">
            <w:pPr>
              <w:pStyle w:val="TAL"/>
              <w:rPr>
                <w:rFonts w:cs="Arial"/>
                <w:lang w:eastAsia="zh-CN"/>
              </w:rPr>
            </w:pPr>
            <w:r w:rsidRPr="00B940D8">
              <w:t>defaultVa</w:t>
            </w:r>
            <w:r w:rsidRPr="00915341">
              <w:rPr>
                <w:rFonts w:cs="Arial"/>
                <w:lang w:eastAsia="zh-CN"/>
              </w:rPr>
              <w:t>lue: None</w:t>
            </w:r>
          </w:p>
          <w:p w14:paraId="107E1C2E" w14:textId="77777777" w:rsidR="002F1085" w:rsidRPr="00FE3560" w:rsidRDefault="002F1085" w:rsidP="00AC4B62">
            <w:pPr>
              <w:keepNext/>
              <w:keepLines/>
              <w:spacing w:after="0"/>
              <w:rPr>
                <w:rFonts w:ascii="Arial" w:hAnsi="Arial" w:cs="Arial"/>
                <w:sz w:val="18"/>
                <w:szCs w:val="18"/>
              </w:rPr>
            </w:pPr>
            <w:r w:rsidRPr="00915341">
              <w:rPr>
                <w:rFonts w:cs="Arial"/>
                <w:lang w:eastAsia="zh-CN"/>
              </w:rPr>
              <w:t>isNullable: False</w:t>
            </w:r>
          </w:p>
        </w:tc>
      </w:tr>
      <w:tr w:rsidR="002F1085" w:rsidRPr="00B26339" w14:paraId="7BBC4DDA" w14:textId="77777777" w:rsidTr="00AC4B62">
        <w:trPr>
          <w:cantSplit/>
          <w:jc w:val="center"/>
        </w:trPr>
        <w:tc>
          <w:tcPr>
            <w:tcW w:w="2547" w:type="dxa"/>
          </w:tcPr>
          <w:p w14:paraId="4CAB8903" w14:textId="77777777" w:rsidR="002F1085" w:rsidRPr="00C6717F" w:rsidRDefault="002F1085" w:rsidP="00AC4B62">
            <w:pPr>
              <w:pStyle w:val="TAL"/>
              <w:rPr>
                <w:rFonts w:cs="Arial"/>
              </w:rPr>
            </w:pPr>
            <w:r w:rsidRPr="001D2C01">
              <w:rPr>
                <w:rFonts w:cs="Arial"/>
                <w:lang w:eastAsia="zh-CN"/>
              </w:rPr>
              <w:t>fiveQIValue</w:t>
            </w:r>
          </w:p>
        </w:tc>
        <w:tc>
          <w:tcPr>
            <w:tcW w:w="5245" w:type="dxa"/>
          </w:tcPr>
          <w:p w14:paraId="6BB41CA4" w14:textId="77777777" w:rsidR="002F1085" w:rsidRPr="00915341" w:rsidRDefault="002F1085" w:rsidP="00AC4B62">
            <w:pPr>
              <w:pStyle w:val="TAL"/>
              <w:rPr>
                <w:rFonts w:cs="Arial"/>
                <w:lang w:eastAsia="zh-CN"/>
              </w:rPr>
            </w:pPr>
            <w:r w:rsidRPr="00915341">
              <w:rPr>
                <w:rFonts w:cs="Arial"/>
                <w:lang w:eastAsia="zh-CN"/>
              </w:rPr>
              <w:t>It indicates 5QI value.</w:t>
            </w:r>
          </w:p>
          <w:p w14:paraId="77BBB6A3" w14:textId="77777777" w:rsidR="002F1085" w:rsidRPr="00915341" w:rsidRDefault="002F1085" w:rsidP="00AC4B62">
            <w:pPr>
              <w:pStyle w:val="TAL"/>
              <w:rPr>
                <w:rFonts w:cs="Arial"/>
                <w:lang w:eastAsia="zh-CN"/>
              </w:rPr>
            </w:pPr>
          </w:p>
          <w:p w14:paraId="775A7D2D" w14:textId="77777777" w:rsidR="002F1085" w:rsidRPr="00F61E18" w:rsidRDefault="002F1085" w:rsidP="00AC4B62">
            <w:pPr>
              <w:pStyle w:val="TAL"/>
              <w:rPr>
                <w:rFonts w:cs="Arial"/>
                <w:szCs w:val="18"/>
              </w:rPr>
            </w:pPr>
            <w:r w:rsidRPr="00915341">
              <w:rPr>
                <w:rFonts w:cs="Arial"/>
                <w:lang w:eastAsia="zh-CN"/>
              </w:rPr>
              <w:t>allowedValues: 0 - 255</w:t>
            </w:r>
          </w:p>
        </w:tc>
        <w:tc>
          <w:tcPr>
            <w:tcW w:w="1984" w:type="dxa"/>
          </w:tcPr>
          <w:p w14:paraId="65813230" w14:textId="77777777" w:rsidR="002F1085" w:rsidRPr="00915341" w:rsidRDefault="002F1085" w:rsidP="00AC4B62">
            <w:pPr>
              <w:pStyle w:val="TAL"/>
              <w:rPr>
                <w:rFonts w:cs="Arial"/>
                <w:lang w:eastAsia="zh-CN"/>
              </w:rPr>
            </w:pPr>
            <w:r w:rsidRPr="00915341">
              <w:rPr>
                <w:rFonts w:cs="Arial"/>
                <w:lang w:eastAsia="zh-CN"/>
              </w:rPr>
              <w:t>type: Integer</w:t>
            </w:r>
          </w:p>
          <w:p w14:paraId="286F4B9B" w14:textId="77777777" w:rsidR="002F1085" w:rsidRPr="00915341" w:rsidRDefault="002F1085" w:rsidP="00AC4B62">
            <w:pPr>
              <w:pStyle w:val="TAL"/>
              <w:rPr>
                <w:rFonts w:cs="Arial"/>
                <w:lang w:eastAsia="zh-CN"/>
              </w:rPr>
            </w:pPr>
            <w:r w:rsidRPr="00915341">
              <w:rPr>
                <w:rFonts w:cs="Arial"/>
                <w:lang w:eastAsia="zh-CN"/>
              </w:rPr>
              <w:t>multiplicity: 1</w:t>
            </w:r>
          </w:p>
          <w:p w14:paraId="50B44FED" w14:textId="77777777" w:rsidR="002F1085" w:rsidRPr="00915341" w:rsidRDefault="002F1085" w:rsidP="00AC4B62">
            <w:pPr>
              <w:pStyle w:val="TAL"/>
              <w:rPr>
                <w:rFonts w:cs="Arial"/>
                <w:lang w:eastAsia="zh-CN"/>
              </w:rPr>
            </w:pPr>
            <w:r w:rsidRPr="00915341">
              <w:rPr>
                <w:rFonts w:cs="Arial"/>
                <w:lang w:eastAsia="zh-CN"/>
              </w:rPr>
              <w:t xml:space="preserve">isOrdered: </w:t>
            </w:r>
            <w:r w:rsidRPr="001B250C">
              <w:rPr>
                <w:rFonts w:cs="Arial"/>
                <w:lang w:eastAsia="zh-CN"/>
              </w:rPr>
              <w:t>N/A</w:t>
            </w:r>
          </w:p>
          <w:p w14:paraId="306B100A" w14:textId="77777777" w:rsidR="002F1085" w:rsidRPr="00915341" w:rsidRDefault="002F1085" w:rsidP="00AC4B62">
            <w:pPr>
              <w:pStyle w:val="TAL"/>
              <w:rPr>
                <w:rFonts w:cs="Arial"/>
                <w:lang w:eastAsia="zh-CN"/>
              </w:rPr>
            </w:pPr>
            <w:r w:rsidRPr="00915341">
              <w:rPr>
                <w:rFonts w:cs="Arial"/>
                <w:lang w:eastAsia="zh-CN"/>
              </w:rPr>
              <w:t xml:space="preserve">isUnique: </w:t>
            </w:r>
            <w:r w:rsidRPr="001B250C">
              <w:rPr>
                <w:rFonts w:cs="Arial"/>
                <w:lang w:eastAsia="zh-CN"/>
              </w:rPr>
              <w:t>N/A</w:t>
            </w:r>
          </w:p>
          <w:p w14:paraId="16531A6A" w14:textId="77777777" w:rsidR="002F1085" w:rsidRPr="00915341" w:rsidRDefault="002F1085" w:rsidP="00AC4B62">
            <w:pPr>
              <w:pStyle w:val="TAL"/>
              <w:rPr>
                <w:rFonts w:cs="Arial"/>
                <w:lang w:eastAsia="zh-CN"/>
              </w:rPr>
            </w:pPr>
            <w:r w:rsidRPr="00915341">
              <w:rPr>
                <w:rFonts w:cs="Arial"/>
                <w:lang w:eastAsia="zh-CN"/>
              </w:rPr>
              <w:t>defaultValue: None</w:t>
            </w:r>
          </w:p>
          <w:p w14:paraId="0D2912A0" w14:textId="77777777" w:rsidR="002F1085" w:rsidRPr="00FE3560" w:rsidRDefault="002F1085" w:rsidP="00AC4B62">
            <w:pPr>
              <w:keepNext/>
              <w:keepLines/>
              <w:spacing w:after="0"/>
              <w:rPr>
                <w:rFonts w:ascii="Arial" w:hAnsi="Arial" w:cs="Arial"/>
                <w:sz w:val="18"/>
                <w:szCs w:val="18"/>
              </w:rPr>
            </w:pPr>
            <w:r w:rsidRPr="00915341">
              <w:rPr>
                <w:rFonts w:cs="Arial"/>
                <w:lang w:eastAsia="zh-CN"/>
              </w:rPr>
              <w:t>isNullable: False</w:t>
            </w:r>
          </w:p>
        </w:tc>
      </w:tr>
      <w:tr w:rsidR="002F1085" w:rsidRPr="00B26339" w14:paraId="001F6DDC" w14:textId="77777777" w:rsidTr="00AC4B62">
        <w:trPr>
          <w:cantSplit/>
          <w:jc w:val="center"/>
        </w:trPr>
        <w:tc>
          <w:tcPr>
            <w:tcW w:w="2547" w:type="dxa"/>
          </w:tcPr>
          <w:p w14:paraId="02039A36" w14:textId="77777777" w:rsidR="002F1085" w:rsidRPr="001D2C01" w:rsidRDefault="002F1085" w:rsidP="00AC4B62">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5F3FC063" w14:textId="77777777" w:rsidR="002F1085" w:rsidRPr="00915341" w:rsidRDefault="002F1085" w:rsidP="00AC4B6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BC48DB4" w14:textId="77777777" w:rsidR="002F1085" w:rsidRPr="00915341" w:rsidRDefault="002F1085" w:rsidP="00AC4B62">
            <w:pPr>
              <w:pStyle w:val="TAL"/>
              <w:rPr>
                <w:rFonts w:cs="Arial"/>
                <w:lang w:eastAsia="zh-CN"/>
              </w:rPr>
            </w:pPr>
          </w:p>
          <w:p w14:paraId="2E7D06E9" w14:textId="77777777" w:rsidR="002F1085" w:rsidRPr="00915341" w:rsidRDefault="002F1085" w:rsidP="00AC4B62">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D7EEE4A" w14:textId="77777777" w:rsidR="002F1085" w:rsidRPr="00915341" w:rsidRDefault="002F1085" w:rsidP="00AC4B62">
            <w:pPr>
              <w:pStyle w:val="TAL"/>
              <w:rPr>
                <w:rFonts w:cs="Arial"/>
                <w:lang w:eastAsia="zh-CN"/>
              </w:rPr>
            </w:pPr>
            <w:r w:rsidRPr="00915341">
              <w:rPr>
                <w:rFonts w:cs="Arial"/>
                <w:lang w:eastAsia="zh-CN"/>
              </w:rPr>
              <w:t>type: ENUM</w:t>
            </w:r>
          </w:p>
          <w:p w14:paraId="598857F6" w14:textId="77777777" w:rsidR="002F1085" w:rsidRPr="00915341" w:rsidRDefault="002F1085" w:rsidP="00AC4B62">
            <w:pPr>
              <w:pStyle w:val="TAL"/>
              <w:rPr>
                <w:rFonts w:cs="Arial"/>
                <w:lang w:eastAsia="zh-CN"/>
              </w:rPr>
            </w:pPr>
            <w:r w:rsidRPr="00915341">
              <w:rPr>
                <w:rFonts w:cs="Arial"/>
                <w:lang w:eastAsia="zh-CN"/>
              </w:rPr>
              <w:t>multiplicity: 1</w:t>
            </w:r>
          </w:p>
          <w:p w14:paraId="5EA3525B" w14:textId="77777777" w:rsidR="002F1085" w:rsidRPr="00915341" w:rsidRDefault="002F1085" w:rsidP="00AC4B62">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3A9B4CAB" w14:textId="77777777" w:rsidR="002F1085" w:rsidRPr="00915341" w:rsidRDefault="002F1085" w:rsidP="00AC4B62">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72D90D44" w14:textId="77777777" w:rsidR="002F1085" w:rsidRPr="00915341" w:rsidRDefault="002F1085" w:rsidP="00AC4B62">
            <w:pPr>
              <w:pStyle w:val="TAL"/>
              <w:rPr>
                <w:rFonts w:cs="Arial"/>
                <w:lang w:eastAsia="zh-CN"/>
              </w:rPr>
            </w:pPr>
            <w:r w:rsidRPr="00915341">
              <w:rPr>
                <w:rFonts w:cs="Arial"/>
                <w:lang w:eastAsia="zh-CN"/>
              </w:rPr>
              <w:t>defaultValue: None</w:t>
            </w:r>
          </w:p>
          <w:p w14:paraId="0BDEDF0B" w14:textId="77777777" w:rsidR="002F1085" w:rsidRPr="00915341" w:rsidRDefault="002F1085" w:rsidP="00AC4B62">
            <w:pPr>
              <w:pStyle w:val="TAL"/>
              <w:rPr>
                <w:rFonts w:cs="Arial"/>
                <w:lang w:eastAsia="zh-CN"/>
              </w:rPr>
            </w:pPr>
            <w:r w:rsidRPr="00915341">
              <w:rPr>
                <w:rFonts w:cs="Arial"/>
                <w:lang w:eastAsia="zh-CN"/>
              </w:rPr>
              <w:t>isNullable: False</w:t>
            </w:r>
          </w:p>
        </w:tc>
      </w:tr>
      <w:tr w:rsidR="002F1085" w:rsidRPr="00B26339" w14:paraId="637F4371" w14:textId="77777777" w:rsidTr="00AC4B62">
        <w:trPr>
          <w:cantSplit/>
          <w:jc w:val="center"/>
        </w:trPr>
        <w:tc>
          <w:tcPr>
            <w:tcW w:w="2547" w:type="dxa"/>
          </w:tcPr>
          <w:p w14:paraId="50C641A0" w14:textId="77777777" w:rsidR="002F1085" w:rsidRPr="00C6717F" w:rsidRDefault="002F1085" w:rsidP="00AC4B62">
            <w:pPr>
              <w:pStyle w:val="TAL"/>
              <w:rPr>
                <w:rFonts w:cs="Arial"/>
              </w:rPr>
            </w:pPr>
            <w:r w:rsidRPr="00C52C8C">
              <w:rPr>
                <w:rFonts w:cs="Arial"/>
              </w:rPr>
              <w:t>mDTAlignmentInformation</w:t>
            </w:r>
          </w:p>
        </w:tc>
        <w:tc>
          <w:tcPr>
            <w:tcW w:w="5245" w:type="dxa"/>
          </w:tcPr>
          <w:p w14:paraId="60D07383" w14:textId="77777777" w:rsidR="002F1085" w:rsidRPr="00C52C8C" w:rsidRDefault="002F1085" w:rsidP="00AC4B62">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37EC4F64" w14:textId="77777777" w:rsidR="002F1085" w:rsidRPr="00F61E18" w:rsidRDefault="002F1085" w:rsidP="00AC4B62">
            <w:pPr>
              <w:pStyle w:val="TAL"/>
              <w:rPr>
                <w:rFonts w:cs="Arial"/>
                <w:szCs w:val="18"/>
              </w:rPr>
            </w:pPr>
          </w:p>
        </w:tc>
        <w:tc>
          <w:tcPr>
            <w:tcW w:w="1984" w:type="dxa"/>
          </w:tcPr>
          <w:p w14:paraId="7FAE9141" w14:textId="77777777" w:rsidR="002F1085" w:rsidRPr="00170E77" w:rsidRDefault="002F1085" w:rsidP="00AC4B6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7077A53" w14:textId="77777777" w:rsidR="002F1085" w:rsidRPr="00A3274E" w:rsidRDefault="002F1085" w:rsidP="00AC4B62">
            <w:pPr>
              <w:keepNext/>
              <w:keepLines/>
              <w:spacing w:after="0"/>
              <w:rPr>
                <w:rFonts w:ascii="Arial" w:hAnsi="Arial" w:cs="Arial"/>
                <w:sz w:val="18"/>
                <w:szCs w:val="18"/>
              </w:rPr>
            </w:pPr>
            <w:r w:rsidRPr="00A3274E">
              <w:rPr>
                <w:rFonts w:ascii="Arial" w:hAnsi="Arial" w:cs="Arial"/>
                <w:sz w:val="18"/>
                <w:szCs w:val="18"/>
              </w:rPr>
              <w:t>multiplicity: 1</w:t>
            </w:r>
          </w:p>
          <w:p w14:paraId="24ECAAFB" w14:textId="77777777" w:rsidR="002F1085" w:rsidRPr="00A3274E" w:rsidRDefault="002F1085" w:rsidP="00AC4B62">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6681715" w14:textId="77777777" w:rsidR="002F1085" w:rsidRPr="00A3274E" w:rsidRDefault="002F1085" w:rsidP="00AC4B62">
            <w:pPr>
              <w:keepNext/>
              <w:keepLines/>
              <w:spacing w:after="0"/>
              <w:rPr>
                <w:rFonts w:ascii="Arial" w:hAnsi="Arial" w:cs="Arial"/>
                <w:sz w:val="18"/>
                <w:szCs w:val="18"/>
              </w:rPr>
            </w:pPr>
            <w:r w:rsidRPr="00A3274E">
              <w:rPr>
                <w:rFonts w:ascii="Arial" w:hAnsi="Arial" w:cs="Arial"/>
                <w:sz w:val="18"/>
                <w:szCs w:val="18"/>
              </w:rPr>
              <w:t>isUnique: N/A</w:t>
            </w:r>
          </w:p>
          <w:p w14:paraId="024A4771" w14:textId="77777777" w:rsidR="002F1085" w:rsidRPr="00170E77" w:rsidRDefault="002F1085" w:rsidP="00AC4B6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6A3601D" w14:textId="77777777" w:rsidR="002F1085" w:rsidRDefault="002F1085" w:rsidP="00AC4B62">
            <w:pPr>
              <w:keepNext/>
              <w:keepLines/>
              <w:spacing w:after="0"/>
              <w:rPr>
                <w:rFonts w:ascii="Arial" w:hAnsi="Arial" w:cs="Arial"/>
                <w:sz w:val="18"/>
                <w:szCs w:val="18"/>
              </w:rPr>
            </w:pPr>
            <w:r w:rsidRPr="00170E77">
              <w:rPr>
                <w:rFonts w:ascii="Arial" w:hAnsi="Arial" w:cs="Arial"/>
                <w:sz w:val="18"/>
                <w:szCs w:val="18"/>
              </w:rPr>
              <w:t>isNullable: False</w:t>
            </w:r>
          </w:p>
          <w:p w14:paraId="74AB1CDD" w14:textId="77777777" w:rsidR="002F1085" w:rsidRPr="00FE3560" w:rsidRDefault="002F1085" w:rsidP="00AC4B62">
            <w:pPr>
              <w:keepNext/>
              <w:keepLines/>
              <w:spacing w:after="0"/>
              <w:rPr>
                <w:rFonts w:ascii="Arial" w:hAnsi="Arial" w:cs="Arial"/>
                <w:sz w:val="18"/>
                <w:szCs w:val="18"/>
              </w:rPr>
            </w:pPr>
          </w:p>
        </w:tc>
      </w:tr>
      <w:tr w:rsidR="002F1085" w:rsidRPr="00B26339" w14:paraId="4FA4A83A" w14:textId="77777777" w:rsidTr="00AC4B62">
        <w:trPr>
          <w:cantSplit/>
          <w:jc w:val="center"/>
        </w:trPr>
        <w:tc>
          <w:tcPr>
            <w:tcW w:w="2547" w:type="dxa"/>
          </w:tcPr>
          <w:p w14:paraId="244B3B51" w14:textId="77777777" w:rsidR="002F1085" w:rsidRPr="00C6717F" w:rsidRDefault="002F1085" w:rsidP="00AC4B62">
            <w:pPr>
              <w:pStyle w:val="TAL"/>
              <w:rPr>
                <w:rFonts w:cs="Arial"/>
              </w:rPr>
            </w:pPr>
            <w:r w:rsidRPr="00C52C8C">
              <w:rPr>
                <w:rFonts w:cs="Arial"/>
              </w:rPr>
              <w:t>availableRANqoEMetrics</w:t>
            </w:r>
          </w:p>
        </w:tc>
        <w:tc>
          <w:tcPr>
            <w:tcW w:w="5245" w:type="dxa"/>
          </w:tcPr>
          <w:p w14:paraId="752F502A" w14:textId="77777777" w:rsidR="002F1085" w:rsidRDefault="002F1085" w:rsidP="00AC4B62">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3234EE0" w14:textId="77777777" w:rsidR="002F1085" w:rsidRPr="00C52C8C" w:rsidRDefault="002F1085" w:rsidP="00AC4B62">
            <w:pPr>
              <w:rPr>
                <w:rFonts w:ascii="Arial" w:hAnsi="Arial" w:cs="Arial"/>
                <w:sz w:val="18"/>
                <w:szCs w:val="18"/>
              </w:rPr>
            </w:pPr>
            <w:r>
              <w:rPr>
                <w:rFonts w:ascii="Arial" w:hAnsi="Arial" w:cs="Arial"/>
                <w:sz w:val="18"/>
                <w:szCs w:val="18"/>
              </w:rPr>
              <w:t xml:space="preserve">Allowed values: </w:t>
            </w:r>
            <w:bookmarkStart w:id="142" w:name="_Hlk103183668"/>
            <w:r>
              <w:rPr>
                <w:rFonts w:ascii="Arial" w:hAnsi="Arial" w:cs="Arial"/>
                <w:sz w:val="18"/>
                <w:szCs w:val="18"/>
              </w:rPr>
              <w:t>appLayerBufferLevel</w:t>
            </w:r>
            <w:bookmarkEnd w:id="142"/>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6C95A557" w14:textId="77777777" w:rsidR="002F1085" w:rsidRPr="00F61E18" w:rsidRDefault="002F1085" w:rsidP="00AC4B62">
            <w:pPr>
              <w:pStyle w:val="TAL"/>
              <w:rPr>
                <w:rFonts w:cs="Arial"/>
                <w:szCs w:val="18"/>
              </w:rPr>
            </w:pPr>
          </w:p>
        </w:tc>
        <w:tc>
          <w:tcPr>
            <w:tcW w:w="1984" w:type="dxa"/>
          </w:tcPr>
          <w:p w14:paraId="43F4DCC3" w14:textId="77777777" w:rsidR="002F1085" w:rsidRPr="00170E77" w:rsidRDefault="002F1085" w:rsidP="00AC4B6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23C5FCE2" w14:textId="77777777" w:rsidR="002F1085" w:rsidRPr="00A3274E" w:rsidRDefault="002F1085" w:rsidP="00AC4B62">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7D832DFC" w14:textId="77777777" w:rsidR="002F1085" w:rsidRPr="00A3274E" w:rsidRDefault="002F1085" w:rsidP="00AC4B62">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2C880C1E" w14:textId="77777777" w:rsidR="002F1085" w:rsidRPr="00A3274E" w:rsidRDefault="002F1085" w:rsidP="00AC4B62">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7A45A034" w14:textId="77777777" w:rsidR="002F1085" w:rsidRPr="00170E77" w:rsidRDefault="002F1085" w:rsidP="00AC4B6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C1FEBC4" w14:textId="77777777" w:rsidR="002F1085" w:rsidRPr="00FE3560" w:rsidRDefault="002F1085" w:rsidP="00AC4B62">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2F1085" w:rsidRPr="00B26339" w14:paraId="4FE03EE2" w14:textId="77777777" w:rsidTr="00AC4B62">
        <w:trPr>
          <w:cantSplit/>
          <w:jc w:val="center"/>
        </w:trPr>
        <w:tc>
          <w:tcPr>
            <w:tcW w:w="2547" w:type="dxa"/>
          </w:tcPr>
          <w:p w14:paraId="7AD693BB" w14:textId="77777777" w:rsidR="002F1085" w:rsidRPr="00C52C8C" w:rsidRDefault="002F1085" w:rsidP="00AC4B62">
            <w:pPr>
              <w:pStyle w:val="TAL"/>
              <w:rPr>
                <w:rFonts w:cs="Arial"/>
              </w:rPr>
            </w:pPr>
            <w:bookmarkStart w:id="143" w:name="_Hlk127468836"/>
            <w:r w:rsidRPr="00BE14BD">
              <w:rPr>
                <w:rFonts w:cs="Arial"/>
              </w:rPr>
              <w:t>dnPrefix</w:t>
            </w:r>
            <w:bookmarkEnd w:id="143"/>
          </w:p>
        </w:tc>
        <w:tc>
          <w:tcPr>
            <w:tcW w:w="5245" w:type="dxa"/>
          </w:tcPr>
          <w:p w14:paraId="14EE64E6" w14:textId="77777777" w:rsidR="002F1085" w:rsidRDefault="002F1085" w:rsidP="00AC4B62">
            <w:pPr>
              <w:pStyle w:val="TAL"/>
              <w:rPr>
                <w:lang w:val="en-US"/>
              </w:rPr>
            </w:pPr>
            <w:r>
              <w:rPr>
                <w:lang w:val="en-US"/>
              </w:rPr>
              <w:t>It carries the DN Prefix information or no information. See Annex C of TS 32.300 [13] for one usage of this attribute.</w:t>
            </w:r>
          </w:p>
          <w:p w14:paraId="18A177B1" w14:textId="77777777" w:rsidR="002F1085" w:rsidRDefault="002F1085" w:rsidP="00AC4B62">
            <w:pPr>
              <w:pStyle w:val="TAL"/>
              <w:rPr>
                <w:lang w:val="en-US"/>
              </w:rPr>
            </w:pPr>
          </w:p>
          <w:p w14:paraId="05797442" w14:textId="77777777" w:rsidR="002F1085" w:rsidRDefault="002F1085" w:rsidP="00AC4B62">
            <w:pPr>
              <w:rPr>
                <w:rFonts w:ascii="Arial" w:hAnsi="Arial" w:cs="Arial"/>
                <w:sz w:val="18"/>
                <w:szCs w:val="18"/>
              </w:rPr>
            </w:pPr>
            <w:r>
              <w:rPr>
                <w:rFonts w:ascii="Arial" w:hAnsi="Arial" w:cs="Arial"/>
                <w:sz w:val="18"/>
                <w:szCs w:val="18"/>
              </w:rPr>
              <w:t>allowedValues: N/A</w:t>
            </w:r>
          </w:p>
          <w:p w14:paraId="1F6DA8DF" w14:textId="77777777" w:rsidR="002F1085" w:rsidRPr="00C52C8C" w:rsidRDefault="002F1085" w:rsidP="00AC4B62">
            <w:pPr>
              <w:rPr>
                <w:rFonts w:ascii="Arial" w:hAnsi="Arial" w:cs="Arial"/>
                <w:sz w:val="18"/>
                <w:szCs w:val="18"/>
              </w:rPr>
            </w:pPr>
          </w:p>
        </w:tc>
        <w:tc>
          <w:tcPr>
            <w:tcW w:w="1984" w:type="dxa"/>
          </w:tcPr>
          <w:p w14:paraId="4CF442E3" w14:textId="77777777" w:rsidR="002F1085" w:rsidRPr="002F3546" w:rsidRDefault="002F1085" w:rsidP="00AC4B6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1B6CA11" w14:textId="77777777" w:rsidR="002F1085" w:rsidRPr="002F3546" w:rsidRDefault="002F1085" w:rsidP="00AC4B62">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C72D294" w14:textId="77777777" w:rsidR="002F1085" w:rsidRPr="002F3546" w:rsidRDefault="002F1085" w:rsidP="00AC4B62">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C0560E5" w14:textId="77777777" w:rsidR="002F1085" w:rsidRPr="002F3546" w:rsidRDefault="002F1085" w:rsidP="00AC4B62">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562DEAC" w14:textId="77777777" w:rsidR="002F1085" w:rsidRPr="002F3546" w:rsidRDefault="002F1085" w:rsidP="00AC4B62">
            <w:pPr>
              <w:keepNext/>
              <w:keepLines/>
              <w:spacing w:after="0"/>
              <w:rPr>
                <w:rFonts w:ascii="Arial" w:hAnsi="Arial" w:cs="Arial"/>
                <w:sz w:val="18"/>
                <w:szCs w:val="18"/>
              </w:rPr>
            </w:pPr>
            <w:r w:rsidRPr="002F3546">
              <w:rPr>
                <w:rFonts w:ascii="Arial" w:hAnsi="Arial" w:cs="Arial"/>
                <w:sz w:val="18"/>
                <w:szCs w:val="18"/>
              </w:rPr>
              <w:t>defaultValue: None</w:t>
            </w:r>
          </w:p>
          <w:p w14:paraId="7D055023" w14:textId="77777777" w:rsidR="002F1085" w:rsidRPr="00FE3560" w:rsidRDefault="002F1085" w:rsidP="00AC4B62">
            <w:pPr>
              <w:keepNext/>
              <w:keepLines/>
              <w:spacing w:after="0"/>
              <w:rPr>
                <w:rFonts w:ascii="Arial" w:hAnsi="Arial" w:cs="Arial"/>
                <w:sz w:val="18"/>
                <w:szCs w:val="18"/>
              </w:rPr>
            </w:pPr>
            <w:r w:rsidRPr="002F3546">
              <w:rPr>
                <w:rFonts w:ascii="Arial" w:hAnsi="Arial" w:cs="Arial"/>
                <w:sz w:val="18"/>
                <w:szCs w:val="18"/>
              </w:rPr>
              <w:t>isNullable: False</w:t>
            </w:r>
          </w:p>
        </w:tc>
      </w:tr>
      <w:tr w:rsidR="002F1085" w:rsidRPr="00B26339" w14:paraId="3D1BBF69" w14:textId="77777777" w:rsidTr="00AC4B62">
        <w:trPr>
          <w:cantSplit/>
          <w:jc w:val="center"/>
        </w:trPr>
        <w:tc>
          <w:tcPr>
            <w:tcW w:w="2547" w:type="dxa"/>
          </w:tcPr>
          <w:p w14:paraId="68D93ACB" w14:textId="77777777" w:rsidR="002F1085" w:rsidRPr="00BE14BD" w:rsidRDefault="002F1085" w:rsidP="00AC4B62">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70B15DA7" w14:textId="77777777" w:rsidR="002F1085" w:rsidRDefault="002F1085" w:rsidP="00AC4B62">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5F62BCB0" w14:textId="77777777" w:rsidR="002F1085" w:rsidRDefault="002F1085" w:rsidP="00AC4B62">
            <w:pPr>
              <w:pStyle w:val="TAL"/>
              <w:rPr>
                <w:lang w:val="en-US"/>
              </w:rPr>
            </w:pPr>
          </w:p>
        </w:tc>
        <w:tc>
          <w:tcPr>
            <w:tcW w:w="1984" w:type="dxa"/>
          </w:tcPr>
          <w:p w14:paraId="69ED90DD" w14:textId="77777777" w:rsidR="002F1085" w:rsidRPr="00C54E52" w:rsidRDefault="002F1085" w:rsidP="00AC4B62">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59DB61D3" w14:textId="77777777" w:rsidR="002F1085" w:rsidRPr="00C54E52" w:rsidRDefault="002F1085" w:rsidP="00AC4B62">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044B8F0" w14:textId="77777777" w:rsidR="002F1085" w:rsidRPr="00D016EE" w:rsidRDefault="002F1085" w:rsidP="00AC4B62">
            <w:pPr>
              <w:pStyle w:val="TAL"/>
              <w:rPr>
                <w:szCs w:val="18"/>
              </w:rPr>
            </w:pPr>
            <w:r w:rsidRPr="00D016EE">
              <w:rPr>
                <w:szCs w:val="18"/>
              </w:rPr>
              <w:t>isOrdered: False</w:t>
            </w:r>
          </w:p>
          <w:p w14:paraId="7777AE7E" w14:textId="77777777" w:rsidR="002F1085" w:rsidRPr="00D016EE" w:rsidRDefault="002F1085" w:rsidP="00AC4B62">
            <w:pPr>
              <w:pStyle w:val="TAL"/>
              <w:rPr>
                <w:szCs w:val="18"/>
              </w:rPr>
            </w:pPr>
            <w:r w:rsidRPr="00D016EE">
              <w:rPr>
                <w:szCs w:val="18"/>
              </w:rPr>
              <w:t xml:space="preserve">isUnique: </w:t>
            </w:r>
            <w:r w:rsidRPr="00C54E52">
              <w:rPr>
                <w:szCs w:val="18"/>
              </w:rPr>
              <w:t>True</w:t>
            </w:r>
          </w:p>
          <w:p w14:paraId="456E19C6" w14:textId="77777777" w:rsidR="002F1085" w:rsidRPr="00C54E52" w:rsidRDefault="002F1085" w:rsidP="00AC4B62">
            <w:pPr>
              <w:keepNext/>
              <w:keepLines/>
              <w:spacing w:after="0"/>
              <w:rPr>
                <w:rFonts w:ascii="Arial" w:hAnsi="Arial"/>
                <w:sz w:val="18"/>
                <w:szCs w:val="18"/>
              </w:rPr>
            </w:pPr>
            <w:r w:rsidRPr="00C54E52">
              <w:rPr>
                <w:rFonts w:ascii="Arial" w:hAnsi="Arial"/>
                <w:sz w:val="18"/>
                <w:szCs w:val="18"/>
              </w:rPr>
              <w:t>defaultValue: None</w:t>
            </w:r>
          </w:p>
          <w:p w14:paraId="2BDFA077" w14:textId="77777777" w:rsidR="002F1085" w:rsidRPr="00D016EE" w:rsidRDefault="002F1085" w:rsidP="00AC4B62">
            <w:pPr>
              <w:keepNext/>
              <w:keepLines/>
              <w:spacing w:after="0"/>
              <w:rPr>
                <w:rFonts w:ascii="Arial" w:hAnsi="Arial"/>
                <w:sz w:val="18"/>
                <w:szCs w:val="18"/>
              </w:rPr>
            </w:pPr>
            <w:r w:rsidRPr="00D016EE">
              <w:rPr>
                <w:rFonts w:ascii="Arial" w:hAnsi="Arial"/>
                <w:sz w:val="18"/>
                <w:szCs w:val="18"/>
              </w:rPr>
              <w:t>isNullable: False</w:t>
            </w:r>
          </w:p>
        </w:tc>
      </w:tr>
      <w:tr w:rsidR="002F1085" w:rsidRPr="00B26339" w14:paraId="31CEAD38" w14:textId="77777777" w:rsidTr="00AC4B62">
        <w:trPr>
          <w:cantSplit/>
          <w:jc w:val="center"/>
        </w:trPr>
        <w:tc>
          <w:tcPr>
            <w:tcW w:w="2547" w:type="dxa"/>
          </w:tcPr>
          <w:p w14:paraId="6C8AF23D" w14:textId="77777777" w:rsidR="002F1085" w:rsidRPr="00BE14BD" w:rsidRDefault="002F1085" w:rsidP="00AC4B62">
            <w:pPr>
              <w:pStyle w:val="TAL"/>
              <w:rPr>
                <w:rFonts w:cs="Arial"/>
              </w:rPr>
            </w:pPr>
            <w:r>
              <w:rPr>
                <w:rFonts w:ascii="Courier New" w:hAnsi="Courier New" w:cs="Courier New"/>
                <w:color w:val="000000"/>
                <w:szCs w:val="18"/>
                <w:lang w:eastAsia="zh-CN"/>
              </w:rPr>
              <w:t>cAGIdList</w:t>
            </w:r>
          </w:p>
        </w:tc>
        <w:tc>
          <w:tcPr>
            <w:tcW w:w="5245" w:type="dxa"/>
          </w:tcPr>
          <w:p w14:paraId="297BF8DC" w14:textId="77777777" w:rsidR="002F1085" w:rsidRDefault="002F1085" w:rsidP="00AC4B62">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1406DC94" w14:textId="77777777" w:rsidR="002F1085" w:rsidRDefault="002F1085" w:rsidP="00AC4B62">
            <w:pPr>
              <w:pStyle w:val="TAL"/>
              <w:rPr>
                <w:lang w:eastAsia="zh-CN"/>
              </w:rPr>
            </w:pPr>
            <w:r>
              <w:rPr>
                <w:lang w:eastAsia="zh-CN"/>
              </w:rPr>
              <w:t>CAG ID is used to combine with PLMN ID to identify a PNI-NPN.</w:t>
            </w:r>
          </w:p>
          <w:p w14:paraId="6648C645" w14:textId="77777777" w:rsidR="002F1085" w:rsidRDefault="002F1085" w:rsidP="00AC4B62">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0EB413A" w14:textId="77777777" w:rsidR="002F1085" w:rsidRDefault="002F1085" w:rsidP="00AC4B62">
            <w:pPr>
              <w:pStyle w:val="TAL"/>
              <w:rPr>
                <w:lang w:val="en-US"/>
              </w:rPr>
            </w:pPr>
          </w:p>
        </w:tc>
        <w:tc>
          <w:tcPr>
            <w:tcW w:w="1984" w:type="dxa"/>
          </w:tcPr>
          <w:p w14:paraId="2C3200B9" w14:textId="77777777" w:rsidR="002F1085" w:rsidRPr="00D016EE" w:rsidRDefault="002F1085" w:rsidP="00AC4B62">
            <w:pPr>
              <w:pStyle w:val="TAL"/>
              <w:rPr>
                <w:szCs w:val="18"/>
              </w:rPr>
            </w:pPr>
            <w:r w:rsidRPr="00D016EE">
              <w:rPr>
                <w:szCs w:val="18"/>
              </w:rPr>
              <w:t>type: String</w:t>
            </w:r>
          </w:p>
          <w:p w14:paraId="15528AF5" w14:textId="77777777" w:rsidR="002F1085" w:rsidRPr="00D016EE" w:rsidRDefault="002F1085" w:rsidP="00AC4B62">
            <w:pPr>
              <w:pStyle w:val="TAL"/>
              <w:rPr>
                <w:szCs w:val="18"/>
              </w:rPr>
            </w:pPr>
            <w:r w:rsidRPr="00D016EE">
              <w:rPr>
                <w:szCs w:val="18"/>
              </w:rPr>
              <w:t>multiplicity: 0..256</w:t>
            </w:r>
          </w:p>
          <w:p w14:paraId="1AA99300" w14:textId="77777777" w:rsidR="002F1085" w:rsidRPr="00C54E52" w:rsidRDefault="002F1085" w:rsidP="00AC4B6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679311A" w14:textId="77777777" w:rsidR="002F1085" w:rsidRPr="00C54E52" w:rsidRDefault="002F1085" w:rsidP="00AC4B62">
            <w:pPr>
              <w:keepNext/>
              <w:keepLines/>
              <w:spacing w:after="0"/>
              <w:rPr>
                <w:rFonts w:ascii="Arial" w:hAnsi="Arial"/>
                <w:sz w:val="18"/>
                <w:szCs w:val="18"/>
              </w:rPr>
            </w:pPr>
            <w:r w:rsidRPr="00C54E52">
              <w:rPr>
                <w:rFonts w:ascii="Arial" w:hAnsi="Arial"/>
                <w:sz w:val="18"/>
                <w:szCs w:val="18"/>
              </w:rPr>
              <w:t>isUnique: True</w:t>
            </w:r>
          </w:p>
          <w:p w14:paraId="225DA4F0" w14:textId="77777777" w:rsidR="002F1085" w:rsidRPr="00D016EE" w:rsidRDefault="002F1085" w:rsidP="00AC4B62">
            <w:pPr>
              <w:pStyle w:val="TAL"/>
              <w:rPr>
                <w:szCs w:val="18"/>
              </w:rPr>
            </w:pPr>
            <w:r w:rsidRPr="00D016EE">
              <w:rPr>
                <w:szCs w:val="18"/>
              </w:rPr>
              <w:t>defaultValue: None</w:t>
            </w:r>
          </w:p>
          <w:p w14:paraId="7D8D53A4" w14:textId="77777777" w:rsidR="002F1085" w:rsidRPr="00D016EE" w:rsidRDefault="002F1085" w:rsidP="00AC4B62">
            <w:pPr>
              <w:keepNext/>
              <w:keepLines/>
              <w:spacing w:after="0"/>
              <w:rPr>
                <w:rFonts w:ascii="Arial" w:hAnsi="Arial"/>
                <w:sz w:val="18"/>
                <w:szCs w:val="18"/>
              </w:rPr>
            </w:pPr>
            <w:r w:rsidRPr="00D016EE">
              <w:rPr>
                <w:rFonts w:ascii="Arial" w:hAnsi="Arial"/>
                <w:sz w:val="18"/>
                <w:szCs w:val="18"/>
              </w:rPr>
              <w:t>isNullable: False</w:t>
            </w:r>
          </w:p>
        </w:tc>
      </w:tr>
      <w:tr w:rsidR="002F1085" w:rsidRPr="00B26339" w14:paraId="56A76E0C" w14:textId="77777777" w:rsidTr="00AC4B62">
        <w:trPr>
          <w:cantSplit/>
          <w:jc w:val="center"/>
        </w:trPr>
        <w:tc>
          <w:tcPr>
            <w:tcW w:w="2547" w:type="dxa"/>
          </w:tcPr>
          <w:p w14:paraId="60D813E2" w14:textId="77777777" w:rsidR="002F1085" w:rsidRPr="00BE14BD" w:rsidRDefault="002F1085" w:rsidP="00AC4B62">
            <w:pPr>
              <w:pStyle w:val="TAL"/>
              <w:rPr>
                <w:rFonts w:cs="Arial"/>
              </w:rPr>
            </w:pPr>
            <w:r>
              <w:rPr>
                <w:rFonts w:ascii="Courier New" w:hAnsi="Courier New" w:cs="Courier New"/>
                <w:color w:val="000000"/>
                <w:szCs w:val="18"/>
                <w:lang w:eastAsia="zh-CN"/>
              </w:rPr>
              <w:t>nIDList</w:t>
            </w:r>
          </w:p>
        </w:tc>
        <w:tc>
          <w:tcPr>
            <w:tcW w:w="5245" w:type="dxa"/>
          </w:tcPr>
          <w:p w14:paraId="5C7FBD6F" w14:textId="77777777" w:rsidR="002F1085" w:rsidRDefault="002F1085" w:rsidP="00AC4B62">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B934097" w14:textId="77777777" w:rsidR="002F1085" w:rsidRDefault="002F1085" w:rsidP="00AC4B62">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B219E99" w14:textId="77777777" w:rsidR="002F1085" w:rsidRDefault="002F1085" w:rsidP="00AC4B62">
            <w:pPr>
              <w:pStyle w:val="TAL"/>
              <w:rPr>
                <w:lang w:val="en-US"/>
              </w:rPr>
            </w:pPr>
          </w:p>
        </w:tc>
        <w:tc>
          <w:tcPr>
            <w:tcW w:w="1984" w:type="dxa"/>
          </w:tcPr>
          <w:p w14:paraId="63CE20D5" w14:textId="77777777" w:rsidR="002F1085" w:rsidRPr="00D016EE" w:rsidRDefault="002F1085" w:rsidP="00AC4B62">
            <w:pPr>
              <w:pStyle w:val="TAL"/>
              <w:rPr>
                <w:szCs w:val="18"/>
              </w:rPr>
            </w:pPr>
            <w:r w:rsidRPr="00D016EE">
              <w:rPr>
                <w:szCs w:val="18"/>
              </w:rPr>
              <w:t>type: String</w:t>
            </w:r>
          </w:p>
          <w:p w14:paraId="75CE6FA1" w14:textId="77777777" w:rsidR="002F1085" w:rsidRPr="00D016EE" w:rsidRDefault="002F1085" w:rsidP="00AC4B62">
            <w:pPr>
              <w:pStyle w:val="TAL"/>
              <w:rPr>
                <w:szCs w:val="18"/>
              </w:rPr>
            </w:pPr>
            <w:r w:rsidRPr="00D016EE">
              <w:rPr>
                <w:szCs w:val="18"/>
              </w:rPr>
              <w:t>multiplicity: 0..16</w:t>
            </w:r>
          </w:p>
          <w:p w14:paraId="0B9D750B" w14:textId="77777777" w:rsidR="002F1085" w:rsidRPr="00C54E52" w:rsidRDefault="002F1085" w:rsidP="00AC4B6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29FDCB9" w14:textId="77777777" w:rsidR="002F1085" w:rsidRPr="00C54E52" w:rsidRDefault="002F1085" w:rsidP="00AC4B62">
            <w:pPr>
              <w:keepNext/>
              <w:keepLines/>
              <w:spacing w:after="0"/>
              <w:rPr>
                <w:rFonts w:ascii="Arial" w:hAnsi="Arial"/>
                <w:sz w:val="18"/>
                <w:szCs w:val="18"/>
              </w:rPr>
            </w:pPr>
            <w:r w:rsidRPr="00C54E52">
              <w:rPr>
                <w:rFonts w:ascii="Arial" w:hAnsi="Arial"/>
                <w:sz w:val="18"/>
                <w:szCs w:val="18"/>
              </w:rPr>
              <w:t>isUnique: True</w:t>
            </w:r>
          </w:p>
          <w:p w14:paraId="39E361C0" w14:textId="77777777" w:rsidR="002F1085" w:rsidRPr="00D016EE" w:rsidRDefault="002F1085" w:rsidP="00AC4B62">
            <w:pPr>
              <w:pStyle w:val="TAL"/>
              <w:rPr>
                <w:szCs w:val="18"/>
              </w:rPr>
            </w:pPr>
            <w:r w:rsidRPr="00D016EE">
              <w:rPr>
                <w:szCs w:val="18"/>
              </w:rPr>
              <w:t>defaultValue: None</w:t>
            </w:r>
          </w:p>
          <w:p w14:paraId="6329D399" w14:textId="77777777" w:rsidR="002F1085" w:rsidRPr="00D016EE" w:rsidRDefault="002F1085" w:rsidP="00AC4B62">
            <w:pPr>
              <w:keepNext/>
              <w:keepLines/>
              <w:spacing w:after="0"/>
              <w:rPr>
                <w:rFonts w:ascii="Arial" w:hAnsi="Arial"/>
                <w:sz w:val="18"/>
                <w:szCs w:val="18"/>
              </w:rPr>
            </w:pPr>
            <w:r w:rsidRPr="00D016EE">
              <w:rPr>
                <w:rFonts w:ascii="Arial" w:hAnsi="Arial"/>
                <w:sz w:val="18"/>
                <w:szCs w:val="18"/>
              </w:rPr>
              <w:t>isNullable: False</w:t>
            </w:r>
          </w:p>
        </w:tc>
      </w:tr>
      <w:tr w:rsidR="002F1085" w:rsidRPr="00B26339" w14:paraId="553F5C1A" w14:textId="77777777" w:rsidTr="00AC4B62">
        <w:trPr>
          <w:cantSplit/>
          <w:jc w:val="center"/>
        </w:trPr>
        <w:tc>
          <w:tcPr>
            <w:tcW w:w="2547" w:type="dxa"/>
          </w:tcPr>
          <w:p w14:paraId="7035978D" w14:textId="77777777" w:rsidR="002F1085" w:rsidRPr="00BE14BD" w:rsidRDefault="002F1085" w:rsidP="00AC4B62">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5303EA37" w14:textId="77777777" w:rsidR="002F1085" w:rsidRDefault="002F1085" w:rsidP="00AC4B62">
            <w:pPr>
              <w:pStyle w:val="TAL"/>
              <w:rPr>
                <w:lang w:val="en-US"/>
              </w:rPr>
            </w:pPr>
            <w:r>
              <w:rPr>
                <w:rFonts w:cs="Arial"/>
                <w:iCs/>
                <w:szCs w:val="18"/>
              </w:rPr>
              <w:t xml:space="preserve">It defines which NPN </w:t>
            </w:r>
            <w:r>
              <w:rPr>
                <w:lang w:val="en-US"/>
              </w:rPr>
              <w:t>that the subscriber of the session to be recorded uses as selected NPN.</w:t>
            </w:r>
          </w:p>
          <w:p w14:paraId="583D32B2" w14:textId="77777777" w:rsidR="002F1085" w:rsidRDefault="002F1085" w:rsidP="00AC4B62">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3ECEB406" w14:textId="77777777" w:rsidR="002F1085" w:rsidRDefault="002F1085" w:rsidP="00AC4B62">
            <w:pPr>
              <w:keepNext/>
              <w:keepLines/>
              <w:spacing w:after="0"/>
              <w:rPr>
                <w:rFonts w:ascii="Arial" w:hAnsi="Arial"/>
                <w:sz w:val="18"/>
                <w:szCs w:val="18"/>
              </w:rPr>
            </w:pPr>
            <w:r>
              <w:rPr>
                <w:rFonts w:ascii="Arial" w:hAnsi="Arial"/>
                <w:sz w:val="18"/>
                <w:szCs w:val="18"/>
              </w:rPr>
              <w:t>type: NpnId</w:t>
            </w:r>
          </w:p>
          <w:p w14:paraId="1ADD3076" w14:textId="77777777" w:rsidR="002F1085" w:rsidRDefault="002F1085" w:rsidP="00AC4B62">
            <w:pPr>
              <w:keepNext/>
              <w:keepLines/>
              <w:spacing w:after="0"/>
              <w:rPr>
                <w:rFonts w:ascii="Arial" w:hAnsi="Arial"/>
                <w:sz w:val="18"/>
                <w:szCs w:val="18"/>
              </w:rPr>
            </w:pPr>
            <w:r>
              <w:rPr>
                <w:rFonts w:ascii="Arial" w:hAnsi="Arial"/>
                <w:sz w:val="18"/>
                <w:szCs w:val="18"/>
              </w:rPr>
              <w:t>multiplicity: 0..1</w:t>
            </w:r>
          </w:p>
          <w:p w14:paraId="3298D005" w14:textId="77777777" w:rsidR="002F1085" w:rsidRPr="00D016EE" w:rsidRDefault="002F1085" w:rsidP="00AC4B62">
            <w:pPr>
              <w:pStyle w:val="TAL"/>
              <w:rPr>
                <w:szCs w:val="18"/>
              </w:rPr>
            </w:pPr>
            <w:r w:rsidRPr="00D016EE">
              <w:rPr>
                <w:szCs w:val="18"/>
              </w:rPr>
              <w:t>isOrdered: N/A</w:t>
            </w:r>
          </w:p>
          <w:p w14:paraId="2B712FA7" w14:textId="77777777" w:rsidR="002F1085" w:rsidRPr="00D016EE" w:rsidRDefault="002F1085" w:rsidP="00AC4B62">
            <w:pPr>
              <w:pStyle w:val="TAL"/>
              <w:rPr>
                <w:szCs w:val="18"/>
              </w:rPr>
            </w:pPr>
            <w:r w:rsidRPr="00D016EE">
              <w:rPr>
                <w:szCs w:val="18"/>
              </w:rPr>
              <w:t>isUnique: N/A</w:t>
            </w:r>
          </w:p>
          <w:p w14:paraId="303DD95C" w14:textId="77777777" w:rsidR="002F1085" w:rsidRDefault="002F1085" w:rsidP="00AC4B62">
            <w:pPr>
              <w:keepNext/>
              <w:keepLines/>
              <w:spacing w:after="0"/>
              <w:rPr>
                <w:rFonts w:ascii="Arial" w:hAnsi="Arial"/>
                <w:sz w:val="18"/>
                <w:szCs w:val="18"/>
              </w:rPr>
            </w:pPr>
            <w:r>
              <w:rPr>
                <w:rFonts w:ascii="Arial" w:hAnsi="Arial"/>
                <w:sz w:val="18"/>
                <w:szCs w:val="18"/>
              </w:rPr>
              <w:t>defaultValue: None</w:t>
            </w:r>
          </w:p>
          <w:p w14:paraId="4FC86108" w14:textId="77777777" w:rsidR="002F1085" w:rsidRPr="00D016EE" w:rsidRDefault="002F1085" w:rsidP="00AC4B62">
            <w:pPr>
              <w:keepNext/>
              <w:keepLines/>
              <w:spacing w:after="0"/>
              <w:rPr>
                <w:rFonts w:ascii="Arial" w:hAnsi="Arial"/>
                <w:sz w:val="18"/>
                <w:szCs w:val="18"/>
              </w:rPr>
            </w:pPr>
            <w:r w:rsidRPr="00D016EE">
              <w:rPr>
                <w:rFonts w:ascii="Arial" w:hAnsi="Arial"/>
                <w:sz w:val="18"/>
                <w:szCs w:val="18"/>
              </w:rPr>
              <w:t>isNullable: False</w:t>
            </w:r>
          </w:p>
        </w:tc>
      </w:tr>
      <w:tr w:rsidR="002F1085" w:rsidRPr="00B26339" w14:paraId="2AC7EFB9" w14:textId="77777777" w:rsidTr="00AC4B62">
        <w:trPr>
          <w:cantSplit/>
          <w:jc w:val="center"/>
          <w:ins w:id="144" w:author="Siva Swaminathan" w:date="2024-03-25T15:38:00Z"/>
        </w:trPr>
        <w:tc>
          <w:tcPr>
            <w:tcW w:w="2547" w:type="dxa"/>
          </w:tcPr>
          <w:p w14:paraId="7ABD365F" w14:textId="77777777" w:rsidR="002F1085" w:rsidRPr="00F32144" w:rsidRDefault="002F1085" w:rsidP="00AC4B62">
            <w:pPr>
              <w:pStyle w:val="TAL"/>
              <w:rPr>
                <w:ins w:id="145" w:author="Siva Swaminathan" w:date="2024-03-25T15:38:00Z"/>
                <w:rFonts w:ascii="Courier New" w:hAnsi="Courier New"/>
                <w:szCs w:val="18"/>
                <w:lang w:eastAsia="zh-CN"/>
              </w:rPr>
            </w:pPr>
            <w:ins w:id="146" w:author="Siva Swaminathan" w:date="2024-03-25T15:38:00Z">
              <w:r>
                <w:rPr>
                  <w:rFonts w:ascii="Courier New" w:hAnsi="Courier New"/>
                  <w:szCs w:val="18"/>
                  <w:lang w:eastAsia="zh-CN"/>
                </w:rPr>
                <w:t>sNPNCellIdList</w:t>
              </w:r>
            </w:ins>
          </w:p>
        </w:tc>
        <w:tc>
          <w:tcPr>
            <w:tcW w:w="5245" w:type="dxa"/>
          </w:tcPr>
          <w:p w14:paraId="47DBCE0D" w14:textId="77777777" w:rsidR="002F1085" w:rsidRDefault="002F1085" w:rsidP="00AC4B62">
            <w:pPr>
              <w:pStyle w:val="TAL"/>
              <w:rPr>
                <w:ins w:id="147" w:author="Siva Swaminathan" w:date="2024-03-25T15:38:00Z"/>
                <w:rFonts w:cs="Arial"/>
                <w:iCs/>
                <w:szCs w:val="18"/>
              </w:rPr>
            </w:pPr>
            <w:ins w:id="148" w:author="Siva Swaminathan" w:date="2024-03-25T15:38:00Z">
              <w:r>
                <w:rPr>
                  <w:rFonts w:cs="Arial"/>
                  <w:iCs/>
                  <w:szCs w:val="18"/>
                </w:rPr>
                <w:t xml:space="preserve">It defines a list of SNPNs </w:t>
              </w:r>
            </w:ins>
            <w:ins w:id="149" w:author="Siva Swaminathan" w:date="2024-03-25T15:45:00Z">
              <w:r>
                <w:rPr>
                  <w:rFonts w:cs="Arial"/>
                  <w:iCs/>
                  <w:szCs w:val="18"/>
                </w:rPr>
                <w:t>identified</w:t>
              </w:r>
            </w:ins>
            <w:ins w:id="150" w:author="Siva Swaminathan" w:date="2024-03-25T15:38:00Z">
              <w:r>
                <w:rPr>
                  <w:rFonts w:cs="Arial"/>
                  <w:iCs/>
                  <w:szCs w:val="18"/>
                </w:rPr>
                <w:t xml:space="preserve"> by their </w:t>
              </w:r>
            </w:ins>
            <w:ins w:id="151" w:author="Siva Swaminathan" w:date="2024-03-25T15:41:00Z">
              <w:r>
                <w:rPr>
                  <w:rFonts w:cs="Arial"/>
                  <w:iCs/>
                  <w:szCs w:val="18"/>
                </w:rPr>
                <w:t>NID</w:t>
              </w:r>
            </w:ins>
            <w:ins w:id="152" w:author="Siva Swaminathan" w:date="2024-03-25T15:38:00Z">
              <w:r>
                <w:rPr>
                  <w:rFonts w:cs="Arial"/>
                  <w:iCs/>
                  <w:szCs w:val="18"/>
                </w:rPr>
                <w:t xml:space="preserve"> </w:t>
              </w:r>
            </w:ins>
            <w:ins w:id="153" w:author="Siva Swaminathan" w:date="2024-03-25T15:39:00Z">
              <w:r>
                <w:rPr>
                  <w:rFonts w:cs="Arial"/>
                  <w:iCs/>
                  <w:szCs w:val="18"/>
                </w:rPr>
                <w:t xml:space="preserve">with the associated </w:t>
              </w:r>
            </w:ins>
            <w:ins w:id="154" w:author="Siva Swaminathan" w:date="2024-03-25T15:41:00Z">
              <w:r>
                <w:rPr>
                  <w:rFonts w:cs="Arial"/>
                  <w:iCs/>
                  <w:szCs w:val="18"/>
                </w:rPr>
                <w:t>NR CGI</w:t>
              </w:r>
            </w:ins>
            <w:ins w:id="155" w:author="Siva Swaminathan" w:date="2024-03-25T15:39:00Z">
              <w:r>
                <w:rPr>
                  <w:rFonts w:cs="Arial"/>
                  <w:iCs/>
                  <w:szCs w:val="18"/>
                </w:rPr>
                <w:t>.</w:t>
              </w:r>
            </w:ins>
          </w:p>
        </w:tc>
        <w:tc>
          <w:tcPr>
            <w:tcW w:w="1984" w:type="dxa"/>
          </w:tcPr>
          <w:p w14:paraId="567CA628" w14:textId="77777777" w:rsidR="002F1085" w:rsidRDefault="002F1085" w:rsidP="00AC4B62">
            <w:pPr>
              <w:keepNext/>
              <w:keepLines/>
              <w:spacing w:after="0"/>
              <w:rPr>
                <w:ins w:id="156" w:author="Siva Swaminathan" w:date="2024-03-25T15:43:00Z"/>
                <w:rFonts w:ascii="Arial" w:hAnsi="Arial"/>
                <w:sz w:val="18"/>
                <w:szCs w:val="18"/>
              </w:rPr>
            </w:pPr>
            <w:ins w:id="157" w:author="Siva Swaminathan" w:date="2024-03-25T15:42:00Z">
              <w:r>
                <w:rPr>
                  <w:rFonts w:ascii="Arial" w:hAnsi="Arial"/>
                  <w:sz w:val="18"/>
                  <w:szCs w:val="18"/>
                </w:rPr>
                <w:t xml:space="preserve">Type: </w:t>
              </w:r>
            </w:ins>
            <w:ins w:id="158" w:author="Siva Swaminathan" w:date="2024-03-25T17:42:00Z">
              <w:r>
                <w:rPr>
                  <w:rFonts w:ascii="Arial" w:hAnsi="Arial"/>
                  <w:sz w:val="18"/>
                  <w:szCs w:val="18"/>
                </w:rPr>
                <w:t>Ncgi</w:t>
              </w:r>
            </w:ins>
          </w:p>
          <w:p w14:paraId="06FF39C8" w14:textId="77777777" w:rsidR="002F1085" w:rsidRDefault="002F1085" w:rsidP="00AC4B62">
            <w:pPr>
              <w:keepNext/>
              <w:keepLines/>
              <w:spacing w:after="0"/>
              <w:rPr>
                <w:ins w:id="159" w:author="Siva Swaminathan" w:date="2024-03-25T15:43:00Z"/>
                <w:rFonts w:ascii="Arial" w:hAnsi="Arial"/>
                <w:sz w:val="18"/>
                <w:szCs w:val="18"/>
              </w:rPr>
            </w:pPr>
            <w:ins w:id="160" w:author="Siva Swaminathan" w:date="2024-03-25T15:43:00Z">
              <w:r>
                <w:rPr>
                  <w:rFonts w:ascii="Arial" w:hAnsi="Arial"/>
                  <w:sz w:val="18"/>
                  <w:szCs w:val="18"/>
                </w:rPr>
                <w:t>multiplicity: 0..32</w:t>
              </w:r>
            </w:ins>
          </w:p>
          <w:p w14:paraId="08585AB1" w14:textId="77777777" w:rsidR="002F1085" w:rsidRPr="00D016EE" w:rsidRDefault="002F1085" w:rsidP="00AC4B62">
            <w:pPr>
              <w:pStyle w:val="TAL"/>
              <w:rPr>
                <w:ins w:id="161" w:author="Siva Swaminathan" w:date="2024-03-25T15:43:00Z"/>
                <w:szCs w:val="18"/>
              </w:rPr>
            </w:pPr>
            <w:ins w:id="162" w:author="Siva Swaminathan" w:date="2024-03-25T15:43:00Z">
              <w:r w:rsidRPr="00D016EE">
                <w:rPr>
                  <w:szCs w:val="18"/>
                </w:rPr>
                <w:t xml:space="preserve">isOrdered: </w:t>
              </w:r>
              <w:r>
                <w:rPr>
                  <w:szCs w:val="18"/>
                </w:rPr>
                <w:t>False</w:t>
              </w:r>
            </w:ins>
          </w:p>
          <w:p w14:paraId="409BF225" w14:textId="77777777" w:rsidR="002F1085" w:rsidRPr="00D016EE" w:rsidRDefault="002F1085" w:rsidP="00AC4B62">
            <w:pPr>
              <w:pStyle w:val="TAL"/>
              <w:rPr>
                <w:ins w:id="163" w:author="Siva Swaminathan" w:date="2024-03-25T15:43:00Z"/>
                <w:szCs w:val="18"/>
              </w:rPr>
            </w:pPr>
            <w:ins w:id="164" w:author="Siva Swaminathan" w:date="2024-03-25T15:43:00Z">
              <w:r w:rsidRPr="00D016EE">
                <w:rPr>
                  <w:szCs w:val="18"/>
                </w:rPr>
                <w:t xml:space="preserve">isUnique: </w:t>
              </w:r>
              <w:r>
                <w:rPr>
                  <w:szCs w:val="18"/>
                </w:rPr>
                <w:t>True</w:t>
              </w:r>
            </w:ins>
          </w:p>
          <w:p w14:paraId="39A557F9" w14:textId="77777777" w:rsidR="002F1085" w:rsidRDefault="002F1085" w:rsidP="00AC4B62">
            <w:pPr>
              <w:keepNext/>
              <w:keepLines/>
              <w:spacing w:after="0"/>
              <w:rPr>
                <w:ins w:id="165" w:author="Siva Swaminathan" w:date="2024-03-25T15:43:00Z"/>
                <w:rFonts w:ascii="Arial" w:hAnsi="Arial"/>
                <w:sz w:val="18"/>
                <w:szCs w:val="18"/>
              </w:rPr>
            </w:pPr>
            <w:ins w:id="166" w:author="Siva Swaminathan" w:date="2024-03-25T15:43:00Z">
              <w:r>
                <w:rPr>
                  <w:rFonts w:ascii="Arial" w:hAnsi="Arial"/>
                  <w:sz w:val="18"/>
                  <w:szCs w:val="18"/>
                </w:rPr>
                <w:t>defaultValue: None</w:t>
              </w:r>
            </w:ins>
          </w:p>
          <w:p w14:paraId="172CBFD4" w14:textId="77777777" w:rsidR="002F1085" w:rsidRDefault="002F1085" w:rsidP="00AC4B62">
            <w:pPr>
              <w:keepNext/>
              <w:keepLines/>
              <w:spacing w:after="0"/>
              <w:rPr>
                <w:ins w:id="167" w:author="Siva Swaminathan" w:date="2024-03-25T15:38:00Z"/>
                <w:rFonts w:ascii="Arial" w:hAnsi="Arial"/>
                <w:sz w:val="18"/>
                <w:szCs w:val="18"/>
              </w:rPr>
            </w:pPr>
            <w:ins w:id="168" w:author="Siva Swaminathan" w:date="2024-03-25T15:43:00Z">
              <w:r w:rsidRPr="00D016EE">
                <w:rPr>
                  <w:rFonts w:ascii="Arial" w:hAnsi="Arial"/>
                  <w:sz w:val="18"/>
                  <w:szCs w:val="18"/>
                </w:rPr>
                <w:t>isNullable: False</w:t>
              </w:r>
            </w:ins>
          </w:p>
        </w:tc>
      </w:tr>
      <w:tr w:rsidR="002F1085" w:rsidRPr="00B26339" w14:paraId="63E0048B" w14:textId="77777777" w:rsidTr="00AC4B62">
        <w:trPr>
          <w:cantSplit/>
          <w:jc w:val="center"/>
          <w:ins w:id="169" w:author="Siva Swaminathan" w:date="2024-03-25T15:44:00Z"/>
        </w:trPr>
        <w:tc>
          <w:tcPr>
            <w:tcW w:w="2547" w:type="dxa"/>
          </w:tcPr>
          <w:p w14:paraId="53445F87" w14:textId="77777777" w:rsidR="002F1085" w:rsidRDefault="002F1085" w:rsidP="00AC4B62">
            <w:pPr>
              <w:pStyle w:val="TAL"/>
              <w:rPr>
                <w:ins w:id="170" w:author="Siva Swaminathan" w:date="2024-03-25T15:44:00Z"/>
                <w:rFonts w:ascii="Courier New" w:hAnsi="Courier New"/>
                <w:szCs w:val="18"/>
                <w:lang w:eastAsia="zh-CN"/>
              </w:rPr>
            </w:pPr>
            <w:ins w:id="171" w:author="Siva Swaminathan" w:date="2024-03-25T15:44:00Z">
              <w:r>
                <w:rPr>
                  <w:rFonts w:ascii="Courier New" w:hAnsi="Courier New"/>
                  <w:szCs w:val="18"/>
                  <w:lang w:eastAsia="zh-CN"/>
                </w:rPr>
                <w:t>sNPNTaiList</w:t>
              </w:r>
            </w:ins>
          </w:p>
        </w:tc>
        <w:tc>
          <w:tcPr>
            <w:tcW w:w="5245" w:type="dxa"/>
          </w:tcPr>
          <w:p w14:paraId="01119749" w14:textId="77777777" w:rsidR="002F1085" w:rsidRDefault="002F1085" w:rsidP="00AC4B62">
            <w:pPr>
              <w:pStyle w:val="TAL"/>
              <w:rPr>
                <w:ins w:id="172" w:author="Siva Swaminathan" w:date="2024-03-25T15:44:00Z"/>
                <w:rFonts w:cs="Arial"/>
                <w:iCs/>
                <w:szCs w:val="18"/>
              </w:rPr>
            </w:pPr>
            <w:ins w:id="173" w:author="Siva Swaminathan" w:date="2024-03-25T15:44:00Z">
              <w:r>
                <w:rPr>
                  <w:rFonts w:cs="Arial"/>
                  <w:iCs/>
                  <w:szCs w:val="18"/>
                </w:rPr>
                <w:t xml:space="preserve">It defines a list of SNPNs identified by their NIDs and </w:t>
              </w:r>
            </w:ins>
            <w:ins w:id="174" w:author="Siva Swaminathan" w:date="2024-03-25T15:45:00Z">
              <w:r>
                <w:rPr>
                  <w:rFonts w:cs="Arial"/>
                  <w:iCs/>
                  <w:szCs w:val="18"/>
                </w:rPr>
                <w:t>the Tracking Area Identifiers (TAI).</w:t>
              </w:r>
            </w:ins>
          </w:p>
        </w:tc>
        <w:tc>
          <w:tcPr>
            <w:tcW w:w="1984" w:type="dxa"/>
          </w:tcPr>
          <w:p w14:paraId="1AE58BD0" w14:textId="77777777" w:rsidR="002F1085" w:rsidRDefault="002F1085" w:rsidP="00AC4B62">
            <w:pPr>
              <w:keepNext/>
              <w:keepLines/>
              <w:spacing w:after="0"/>
              <w:rPr>
                <w:ins w:id="175" w:author="Siva Swaminathan" w:date="2024-03-25T15:46:00Z"/>
                <w:rFonts w:ascii="Arial" w:hAnsi="Arial"/>
                <w:sz w:val="18"/>
                <w:szCs w:val="18"/>
              </w:rPr>
            </w:pPr>
            <w:ins w:id="176" w:author="Siva Swaminathan" w:date="2024-03-25T15:46:00Z">
              <w:r>
                <w:rPr>
                  <w:rFonts w:ascii="Arial" w:hAnsi="Arial"/>
                  <w:sz w:val="18"/>
                  <w:szCs w:val="18"/>
                </w:rPr>
                <w:t>Type: SnpnTai</w:t>
              </w:r>
            </w:ins>
          </w:p>
          <w:p w14:paraId="73315831" w14:textId="77777777" w:rsidR="002F1085" w:rsidRDefault="002F1085" w:rsidP="00AC4B62">
            <w:pPr>
              <w:keepNext/>
              <w:keepLines/>
              <w:spacing w:after="0"/>
              <w:rPr>
                <w:ins w:id="177" w:author="Siva Swaminathan" w:date="2024-03-25T15:46:00Z"/>
                <w:rFonts w:ascii="Arial" w:hAnsi="Arial"/>
                <w:sz w:val="18"/>
                <w:szCs w:val="18"/>
              </w:rPr>
            </w:pPr>
            <w:ins w:id="178" w:author="Siva Swaminathan" w:date="2024-03-25T15:46:00Z">
              <w:r>
                <w:rPr>
                  <w:rFonts w:ascii="Arial" w:hAnsi="Arial"/>
                  <w:sz w:val="18"/>
                  <w:szCs w:val="18"/>
                </w:rPr>
                <w:t>multiplicity: 0..8</w:t>
              </w:r>
            </w:ins>
          </w:p>
          <w:p w14:paraId="47114CE5" w14:textId="77777777" w:rsidR="002F1085" w:rsidRPr="00D016EE" w:rsidRDefault="002F1085" w:rsidP="00AC4B62">
            <w:pPr>
              <w:pStyle w:val="TAL"/>
              <w:rPr>
                <w:ins w:id="179" w:author="Siva Swaminathan" w:date="2024-03-25T15:46:00Z"/>
                <w:szCs w:val="18"/>
              </w:rPr>
            </w:pPr>
            <w:ins w:id="180" w:author="Siva Swaminathan" w:date="2024-03-25T15:46:00Z">
              <w:r w:rsidRPr="00D016EE">
                <w:rPr>
                  <w:szCs w:val="18"/>
                </w:rPr>
                <w:t xml:space="preserve">isOrdered: </w:t>
              </w:r>
              <w:r>
                <w:rPr>
                  <w:szCs w:val="18"/>
                </w:rPr>
                <w:t>False</w:t>
              </w:r>
            </w:ins>
          </w:p>
          <w:p w14:paraId="7DBFBD70" w14:textId="77777777" w:rsidR="002F1085" w:rsidRPr="00D016EE" w:rsidRDefault="002F1085" w:rsidP="00AC4B62">
            <w:pPr>
              <w:pStyle w:val="TAL"/>
              <w:rPr>
                <w:ins w:id="181" w:author="Siva Swaminathan" w:date="2024-03-25T15:46:00Z"/>
                <w:szCs w:val="18"/>
              </w:rPr>
            </w:pPr>
            <w:ins w:id="182" w:author="Siva Swaminathan" w:date="2024-03-25T15:46:00Z">
              <w:r w:rsidRPr="00D016EE">
                <w:rPr>
                  <w:szCs w:val="18"/>
                </w:rPr>
                <w:t xml:space="preserve">isUnique: </w:t>
              </w:r>
              <w:r>
                <w:rPr>
                  <w:szCs w:val="18"/>
                </w:rPr>
                <w:t>True</w:t>
              </w:r>
            </w:ins>
          </w:p>
          <w:p w14:paraId="3FD36022" w14:textId="77777777" w:rsidR="002F1085" w:rsidRDefault="002F1085" w:rsidP="00AC4B62">
            <w:pPr>
              <w:keepNext/>
              <w:keepLines/>
              <w:spacing w:after="0"/>
              <w:rPr>
                <w:ins w:id="183" w:author="Siva Swaminathan" w:date="2024-03-25T15:46:00Z"/>
                <w:rFonts w:ascii="Arial" w:hAnsi="Arial"/>
                <w:sz w:val="18"/>
                <w:szCs w:val="18"/>
              </w:rPr>
            </w:pPr>
            <w:ins w:id="184" w:author="Siva Swaminathan" w:date="2024-03-25T15:46:00Z">
              <w:r>
                <w:rPr>
                  <w:rFonts w:ascii="Arial" w:hAnsi="Arial"/>
                  <w:sz w:val="18"/>
                  <w:szCs w:val="18"/>
                </w:rPr>
                <w:t>defaultValue: None</w:t>
              </w:r>
            </w:ins>
          </w:p>
          <w:p w14:paraId="2B1BC84D" w14:textId="77777777" w:rsidR="002F1085" w:rsidRDefault="002F1085" w:rsidP="00AC4B62">
            <w:pPr>
              <w:keepNext/>
              <w:keepLines/>
              <w:spacing w:after="0"/>
              <w:rPr>
                <w:ins w:id="185" w:author="Siva Swaminathan" w:date="2024-03-25T15:44:00Z"/>
                <w:rFonts w:ascii="Arial" w:hAnsi="Arial"/>
                <w:sz w:val="18"/>
                <w:szCs w:val="18"/>
              </w:rPr>
            </w:pPr>
            <w:ins w:id="186" w:author="Siva Swaminathan" w:date="2024-03-25T15:46:00Z">
              <w:r w:rsidRPr="00D016EE">
                <w:rPr>
                  <w:rFonts w:ascii="Arial" w:hAnsi="Arial"/>
                  <w:sz w:val="18"/>
                  <w:szCs w:val="18"/>
                </w:rPr>
                <w:t>isNullable: False</w:t>
              </w:r>
            </w:ins>
          </w:p>
        </w:tc>
      </w:tr>
      <w:tr w:rsidR="002F1085" w:rsidRPr="00B26339" w14:paraId="112F1F47" w14:textId="77777777" w:rsidTr="00AC4B62">
        <w:trPr>
          <w:cantSplit/>
          <w:jc w:val="center"/>
          <w:ins w:id="187" w:author="Siva Swaminathan" w:date="2024-03-25T16:10:00Z"/>
        </w:trPr>
        <w:tc>
          <w:tcPr>
            <w:tcW w:w="2547" w:type="dxa"/>
          </w:tcPr>
          <w:p w14:paraId="241B28C8" w14:textId="77777777" w:rsidR="002F1085" w:rsidRDefault="002F1085" w:rsidP="00AC4B62">
            <w:pPr>
              <w:pStyle w:val="TAL"/>
              <w:rPr>
                <w:ins w:id="188" w:author="Siva Swaminathan" w:date="2024-03-25T16:10:00Z"/>
                <w:rFonts w:ascii="Courier New" w:hAnsi="Courier New" w:cs="Courier New"/>
                <w:lang w:eastAsia="zh-CN"/>
              </w:rPr>
            </w:pPr>
            <w:ins w:id="189" w:author="Siva Swaminathan" w:date="2024-03-25T16:12:00Z">
              <w:r>
                <w:rPr>
                  <w:rFonts w:ascii="Courier New" w:hAnsi="Courier New" w:cs="Courier New"/>
                  <w:lang w:eastAsia="zh-CN"/>
                </w:rPr>
                <w:t>n</w:t>
              </w:r>
            </w:ins>
            <w:ins w:id="190" w:author="Siva Swaminathan" w:date="2024-03-25T16:11:00Z">
              <w:r>
                <w:rPr>
                  <w:rFonts w:ascii="Courier New" w:hAnsi="Courier New" w:cs="Courier New"/>
                  <w:lang w:eastAsia="zh-CN"/>
                </w:rPr>
                <w:t>id</w:t>
              </w:r>
            </w:ins>
          </w:p>
        </w:tc>
        <w:tc>
          <w:tcPr>
            <w:tcW w:w="5245" w:type="dxa"/>
          </w:tcPr>
          <w:p w14:paraId="40F843CB" w14:textId="77777777" w:rsidR="002F1085" w:rsidRPr="004B64B6" w:rsidRDefault="002F1085" w:rsidP="00AC4B62">
            <w:pPr>
              <w:pStyle w:val="TAL"/>
              <w:rPr>
                <w:ins w:id="191" w:author="Siva Swaminathan" w:date="2024-03-25T16:10:00Z"/>
                <w:lang w:eastAsia="zh-CN"/>
              </w:rPr>
            </w:pPr>
            <w:ins w:id="192" w:author="Siva Swaminathan" w:date="2024-03-25T16:13:00Z">
              <w:r>
                <w:rPr>
                  <w:rFonts w:cs="Arial"/>
                  <w:iCs/>
                  <w:szCs w:val="18"/>
                </w:rPr>
                <w:t>This IE is used to identify a SNPN</w:t>
              </w:r>
            </w:ins>
            <w:ins w:id="193" w:author="Siva Swaminathan" w:date="2024-03-25T16:14:00Z">
              <w:r>
                <w:rPr>
                  <w:rFonts w:cs="Arial"/>
                  <w:iCs/>
                  <w:szCs w:val="18"/>
                </w:rPr>
                <w:t xml:space="preserve">. This is used along with different parameters to identify a SNPN like PLMN ID, </w:t>
              </w:r>
            </w:ins>
            <w:ins w:id="194" w:author="Siva Swaminathan" w:date="2024-03-25T16:15:00Z">
              <w:r>
                <w:rPr>
                  <w:rFonts w:cs="Arial"/>
                  <w:iCs/>
                  <w:szCs w:val="18"/>
                </w:rPr>
                <w:t>TAI and NR CGI</w:t>
              </w:r>
            </w:ins>
            <w:ins w:id="195" w:author="Siva Swaminathan" w:date="2024-03-25T16:17:00Z">
              <w:r>
                <w:rPr>
                  <w:rFonts w:cs="Arial"/>
                  <w:iCs/>
                  <w:szCs w:val="18"/>
                </w:rPr>
                <w:t xml:space="preserve"> that can be scoped for MDT data collection</w:t>
              </w:r>
            </w:ins>
            <w:ins w:id="196" w:author="Siva Swaminathan" w:date="2024-03-25T16:15:00Z">
              <w:r>
                <w:rPr>
                  <w:rFonts w:cs="Arial"/>
                  <w:iCs/>
                  <w:szCs w:val="18"/>
                </w:rPr>
                <w:t xml:space="preserve">. </w:t>
              </w: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ins>
            <w:ins w:id="197" w:author="Siva Swaminathan" w:date="2024-03-25T16:22:00Z">
              <w:r>
                <w:rPr>
                  <w:rFonts w:cs="Arial"/>
                  <w:szCs w:val="18"/>
                </w:rPr>
                <w:t>s</w:t>
              </w:r>
            </w:ins>
            <w:ins w:id="198" w:author="Siva Swaminathan" w:date="2024-03-25T16:15:00Z">
              <w:r>
                <w:rPr>
                  <w:rFonts w:cs="Arial"/>
                  <w:szCs w:val="18"/>
                </w:rPr>
                <w:t>.</w:t>
              </w:r>
            </w:ins>
          </w:p>
        </w:tc>
        <w:tc>
          <w:tcPr>
            <w:tcW w:w="1984" w:type="dxa"/>
          </w:tcPr>
          <w:p w14:paraId="0F4D92FF" w14:textId="77777777" w:rsidR="002F1085" w:rsidRDefault="002F1085" w:rsidP="00AC4B62">
            <w:pPr>
              <w:keepNext/>
              <w:keepLines/>
              <w:spacing w:after="0"/>
              <w:rPr>
                <w:ins w:id="199" w:author="Siva Swaminathan" w:date="2024-03-25T16:16:00Z"/>
                <w:rFonts w:ascii="Arial" w:hAnsi="Arial"/>
                <w:sz w:val="18"/>
                <w:szCs w:val="18"/>
              </w:rPr>
            </w:pPr>
            <w:ins w:id="200" w:author="Siva Swaminathan" w:date="2024-03-25T16:16:00Z">
              <w:r>
                <w:rPr>
                  <w:rFonts w:ascii="Arial" w:hAnsi="Arial"/>
                  <w:sz w:val="18"/>
                  <w:szCs w:val="18"/>
                </w:rPr>
                <w:t>Type: String</w:t>
              </w:r>
            </w:ins>
          </w:p>
          <w:p w14:paraId="2E0D08B8" w14:textId="77777777" w:rsidR="002F1085" w:rsidRDefault="002F1085" w:rsidP="00AC4B62">
            <w:pPr>
              <w:keepNext/>
              <w:keepLines/>
              <w:spacing w:after="0"/>
              <w:rPr>
                <w:ins w:id="201" w:author="Siva Swaminathan" w:date="2024-03-25T16:16:00Z"/>
                <w:rFonts w:ascii="Arial" w:hAnsi="Arial"/>
                <w:sz w:val="18"/>
                <w:szCs w:val="18"/>
              </w:rPr>
            </w:pPr>
            <w:ins w:id="202" w:author="Siva Swaminathan" w:date="2024-03-25T16:16:00Z">
              <w:r>
                <w:rPr>
                  <w:rFonts w:ascii="Arial" w:hAnsi="Arial"/>
                  <w:sz w:val="18"/>
                  <w:szCs w:val="18"/>
                </w:rPr>
                <w:t>multiplicity: 1</w:t>
              </w:r>
            </w:ins>
          </w:p>
          <w:p w14:paraId="45144AA4" w14:textId="77777777" w:rsidR="002F1085" w:rsidRPr="00D016EE" w:rsidRDefault="002F1085" w:rsidP="00AC4B62">
            <w:pPr>
              <w:pStyle w:val="TAL"/>
              <w:rPr>
                <w:ins w:id="203" w:author="Siva Swaminathan" w:date="2024-03-25T16:16:00Z"/>
                <w:szCs w:val="18"/>
              </w:rPr>
            </w:pPr>
            <w:ins w:id="204" w:author="Siva Swaminathan" w:date="2024-03-25T16:16:00Z">
              <w:r w:rsidRPr="00D016EE">
                <w:rPr>
                  <w:szCs w:val="18"/>
                </w:rPr>
                <w:t xml:space="preserve">isOrdered: </w:t>
              </w:r>
              <w:r>
                <w:rPr>
                  <w:szCs w:val="18"/>
                </w:rPr>
                <w:t>N/A</w:t>
              </w:r>
            </w:ins>
          </w:p>
          <w:p w14:paraId="36806094" w14:textId="77777777" w:rsidR="002F1085" w:rsidRPr="00D016EE" w:rsidRDefault="002F1085" w:rsidP="00AC4B62">
            <w:pPr>
              <w:pStyle w:val="TAL"/>
              <w:rPr>
                <w:ins w:id="205" w:author="Siva Swaminathan" w:date="2024-03-25T16:16:00Z"/>
                <w:szCs w:val="18"/>
              </w:rPr>
            </w:pPr>
            <w:ins w:id="206" w:author="Siva Swaminathan" w:date="2024-03-25T16:16:00Z">
              <w:r w:rsidRPr="00D016EE">
                <w:rPr>
                  <w:szCs w:val="18"/>
                </w:rPr>
                <w:t xml:space="preserve">isUnique: </w:t>
              </w:r>
              <w:r>
                <w:rPr>
                  <w:szCs w:val="18"/>
                </w:rPr>
                <w:t>N/A</w:t>
              </w:r>
            </w:ins>
          </w:p>
          <w:p w14:paraId="7605CFED" w14:textId="77777777" w:rsidR="002F1085" w:rsidRDefault="002F1085" w:rsidP="00AC4B62">
            <w:pPr>
              <w:keepNext/>
              <w:keepLines/>
              <w:spacing w:after="0"/>
              <w:rPr>
                <w:ins w:id="207" w:author="Siva Swaminathan" w:date="2024-03-25T16:16:00Z"/>
                <w:rFonts w:ascii="Arial" w:hAnsi="Arial"/>
                <w:sz w:val="18"/>
                <w:szCs w:val="18"/>
              </w:rPr>
            </w:pPr>
            <w:ins w:id="208" w:author="Siva Swaminathan" w:date="2024-03-25T16:16:00Z">
              <w:r>
                <w:rPr>
                  <w:rFonts w:ascii="Arial" w:hAnsi="Arial"/>
                  <w:sz w:val="18"/>
                  <w:szCs w:val="18"/>
                </w:rPr>
                <w:t>defaultValue: None</w:t>
              </w:r>
            </w:ins>
          </w:p>
          <w:p w14:paraId="58069FD9" w14:textId="77777777" w:rsidR="002F1085" w:rsidRDefault="002F1085" w:rsidP="00AC4B62">
            <w:pPr>
              <w:keepNext/>
              <w:keepLines/>
              <w:spacing w:after="0"/>
              <w:rPr>
                <w:ins w:id="209" w:author="Siva Swaminathan" w:date="2024-03-25T16:10:00Z"/>
                <w:rFonts w:ascii="Arial" w:hAnsi="Arial"/>
                <w:sz w:val="18"/>
                <w:szCs w:val="18"/>
              </w:rPr>
            </w:pPr>
            <w:ins w:id="210" w:author="Siva Swaminathan" w:date="2024-03-25T16:16:00Z">
              <w:r w:rsidRPr="00D016EE">
                <w:rPr>
                  <w:rFonts w:ascii="Arial" w:hAnsi="Arial"/>
                  <w:sz w:val="18"/>
                  <w:szCs w:val="18"/>
                </w:rPr>
                <w:t>isNullable: False</w:t>
              </w:r>
            </w:ins>
          </w:p>
        </w:tc>
      </w:tr>
      <w:tr w:rsidR="002F1085" w:rsidRPr="00B26339" w14:paraId="18A2F6DB" w14:textId="77777777" w:rsidTr="00AC4B62">
        <w:trPr>
          <w:cantSplit/>
          <w:jc w:val="center"/>
          <w:ins w:id="211" w:author="Siva Swaminathan" w:date="2024-03-25T16:16:00Z"/>
        </w:trPr>
        <w:tc>
          <w:tcPr>
            <w:tcW w:w="2547" w:type="dxa"/>
          </w:tcPr>
          <w:p w14:paraId="57CF994B" w14:textId="77777777" w:rsidR="002F1085" w:rsidRDefault="002F1085" w:rsidP="00AC4B62">
            <w:pPr>
              <w:pStyle w:val="TAL"/>
              <w:rPr>
                <w:ins w:id="212" w:author="Siva Swaminathan" w:date="2024-03-25T16:16:00Z"/>
                <w:rFonts w:ascii="Courier New" w:hAnsi="Courier New" w:cs="Courier New"/>
                <w:lang w:eastAsia="zh-CN"/>
              </w:rPr>
            </w:pPr>
            <w:ins w:id="213" w:author="Siva Swaminathan" w:date="2024-03-25T16:19:00Z">
              <w:r>
                <w:rPr>
                  <w:rFonts w:ascii="Courier New" w:hAnsi="Courier New" w:cs="Courier New"/>
                  <w:lang w:eastAsia="zh-CN"/>
                </w:rPr>
                <w:t>t</w:t>
              </w:r>
            </w:ins>
            <w:ins w:id="214" w:author="Siva Swaminathan" w:date="2024-03-25T16:16:00Z">
              <w:r>
                <w:rPr>
                  <w:rFonts w:ascii="Courier New" w:hAnsi="Courier New" w:cs="Courier New"/>
                  <w:lang w:eastAsia="zh-CN"/>
                </w:rPr>
                <w:t>ai</w:t>
              </w:r>
            </w:ins>
          </w:p>
        </w:tc>
        <w:tc>
          <w:tcPr>
            <w:tcW w:w="5245" w:type="dxa"/>
          </w:tcPr>
          <w:p w14:paraId="5238BC6B" w14:textId="77777777" w:rsidR="002F1085" w:rsidRDefault="002F1085" w:rsidP="00AC4B62">
            <w:pPr>
              <w:pStyle w:val="TAL"/>
              <w:rPr>
                <w:ins w:id="215" w:author="Siva Swaminathan" w:date="2024-03-25T16:16:00Z"/>
                <w:rFonts w:cs="Arial"/>
                <w:iCs/>
                <w:szCs w:val="18"/>
              </w:rPr>
            </w:pPr>
            <w:ins w:id="216" w:author="Siva Swaminathan" w:date="2024-03-25T16:16:00Z">
              <w:r>
                <w:rPr>
                  <w:rFonts w:cs="Arial"/>
                  <w:iCs/>
                  <w:szCs w:val="18"/>
                </w:rPr>
                <w:t>This IE defines a Tracking A</w:t>
              </w:r>
            </w:ins>
            <w:ins w:id="217" w:author="Siva Swaminathan" w:date="2024-03-25T16:17:00Z">
              <w:r>
                <w:rPr>
                  <w:rFonts w:cs="Arial"/>
                  <w:iCs/>
                  <w:szCs w:val="18"/>
                </w:rPr>
                <w:t>rea Identifier.</w:t>
              </w:r>
            </w:ins>
          </w:p>
        </w:tc>
        <w:tc>
          <w:tcPr>
            <w:tcW w:w="1984" w:type="dxa"/>
          </w:tcPr>
          <w:p w14:paraId="65A13D78" w14:textId="77777777" w:rsidR="002F1085" w:rsidRDefault="002F1085" w:rsidP="00AC4B62">
            <w:pPr>
              <w:keepNext/>
              <w:keepLines/>
              <w:spacing w:after="0"/>
              <w:rPr>
                <w:ins w:id="218" w:author="Siva Swaminathan" w:date="2024-03-25T16:17:00Z"/>
                <w:rFonts w:ascii="Arial" w:hAnsi="Arial"/>
                <w:sz w:val="18"/>
                <w:szCs w:val="18"/>
              </w:rPr>
            </w:pPr>
            <w:ins w:id="219" w:author="Siva Swaminathan" w:date="2024-03-25T16:17:00Z">
              <w:r>
                <w:rPr>
                  <w:rFonts w:ascii="Arial" w:hAnsi="Arial"/>
                  <w:sz w:val="18"/>
                  <w:szCs w:val="18"/>
                </w:rPr>
                <w:t xml:space="preserve">Type: </w:t>
              </w:r>
            </w:ins>
            <w:ins w:id="220" w:author="Siva Swaminathan" w:date="2024-03-25T16:20:00Z">
              <w:r>
                <w:rPr>
                  <w:rFonts w:ascii="Arial" w:hAnsi="Arial"/>
                  <w:sz w:val="18"/>
                  <w:szCs w:val="18"/>
                </w:rPr>
                <w:t>TAI</w:t>
              </w:r>
            </w:ins>
          </w:p>
          <w:p w14:paraId="75C0144F" w14:textId="77777777" w:rsidR="002F1085" w:rsidRDefault="002F1085" w:rsidP="00AC4B62">
            <w:pPr>
              <w:keepNext/>
              <w:keepLines/>
              <w:spacing w:after="0"/>
              <w:rPr>
                <w:ins w:id="221" w:author="Siva Swaminathan" w:date="2024-03-25T16:17:00Z"/>
                <w:rFonts w:ascii="Arial" w:hAnsi="Arial"/>
                <w:sz w:val="18"/>
                <w:szCs w:val="18"/>
              </w:rPr>
            </w:pPr>
            <w:ins w:id="222" w:author="Siva Swaminathan" w:date="2024-03-25T16:17:00Z">
              <w:r>
                <w:rPr>
                  <w:rFonts w:ascii="Arial" w:hAnsi="Arial"/>
                  <w:sz w:val="18"/>
                  <w:szCs w:val="18"/>
                </w:rPr>
                <w:t>multiplicity: 1</w:t>
              </w:r>
            </w:ins>
          </w:p>
          <w:p w14:paraId="64D8143B" w14:textId="77777777" w:rsidR="002F1085" w:rsidRPr="00D016EE" w:rsidRDefault="002F1085" w:rsidP="00AC4B62">
            <w:pPr>
              <w:pStyle w:val="TAL"/>
              <w:rPr>
                <w:ins w:id="223" w:author="Siva Swaminathan" w:date="2024-03-25T16:17:00Z"/>
                <w:szCs w:val="18"/>
              </w:rPr>
            </w:pPr>
            <w:ins w:id="224" w:author="Siva Swaminathan" w:date="2024-03-25T16:17:00Z">
              <w:r w:rsidRPr="00D016EE">
                <w:rPr>
                  <w:szCs w:val="18"/>
                </w:rPr>
                <w:t xml:space="preserve">isOrdered: </w:t>
              </w:r>
              <w:r>
                <w:rPr>
                  <w:szCs w:val="18"/>
                </w:rPr>
                <w:t>N/A</w:t>
              </w:r>
            </w:ins>
          </w:p>
          <w:p w14:paraId="508D0D40" w14:textId="77777777" w:rsidR="002F1085" w:rsidRPr="00D016EE" w:rsidRDefault="002F1085" w:rsidP="00AC4B62">
            <w:pPr>
              <w:pStyle w:val="TAL"/>
              <w:rPr>
                <w:ins w:id="225" w:author="Siva Swaminathan" w:date="2024-03-25T16:17:00Z"/>
                <w:szCs w:val="18"/>
              </w:rPr>
            </w:pPr>
            <w:ins w:id="226" w:author="Siva Swaminathan" w:date="2024-03-25T16:17:00Z">
              <w:r w:rsidRPr="00D016EE">
                <w:rPr>
                  <w:szCs w:val="18"/>
                </w:rPr>
                <w:t xml:space="preserve">isUnique: </w:t>
              </w:r>
              <w:r>
                <w:rPr>
                  <w:szCs w:val="18"/>
                </w:rPr>
                <w:t>N/A</w:t>
              </w:r>
            </w:ins>
          </w:p>
          <w:p w14:paraId="4E4226B7" w14:textId="77777777" w:rsidR="002F1085" w:rsidRDefault="002F1085" w:rsidP="00AC4B62">
            <w:pPr>
              <w:keepNext/>
              <w:keepLines/>
              <w:spacing w:after="0"/>
              <w:rPr>
                <w:ins w:id="227" w:author="Siva Swaminathan" w:date="2024-03-25T16:17:00Z"/>
                <w:rFonts w:ascii="Arial" w:hAnsi="Arial"/>
                <w:sz w:val="18"/>
                <w:szCs w:val="18"/>
              </w:rPr>
            </w:pPr>
            <w:ins w:id="228" w:author="Siva Swaminathan" w:date="2024-03-25T16:17:00Z">
              <w:r>
                <w:rPr>
                  <w:rFonts w:ascii="Arial" w:hAnsi="Arial"/>
                  <w:sz w:val="18"/>
                  <w:szCs w:val="18"/>
                </w:rPr>
                <w:t>defaultValue: None</w:t>
              </w:r>
            </w:ins>
          </w:p>
          <w:p w14:paraId="5AD42BD8" w14:textId="77777777" w:rsidR="002F1085" w:rsidRDefault="002F1085" w:rsidP="00AC4B62">
            <w:pPr>
              <w:keepNext/>
              <w:keepLines/>
              <w:spacing w:after="0"/>
              <w:rPr>
                <w:ins w:id="229" w:author="Siva Swaminathan" w:date="2024-03-25T16:16:00Z"/>
                <w:rFonts w:ascii="Arial" w:hAnsi="Arial"/>
                <w:sz w:val="18"/>
                <w:szCs w:val="18"/>
              </w:rPr>
            </w:pPr>
            <w:ins w:id="230" w:author="Siva Swaminathan" w:date="2024-03-25T16:17:00Z">
              <w:r w:rsidRPr="00D016EE">
                <w:rPr>
                  <w:rFonts w:ascii="Arial" w:hAnsi="Arial"/>
                  <w:sz w:val="18"/>
                  <w:szCs w:val="18"/>
                </w:rPr>
                <w:t>isNullable: False</w:t>
              </w:r>
            </w:ins>
          </w:p>
        </w:tc>
      </w:tr>
      <w:tr w:rsidR="002F1085" w:rsidRPr="00B26339" w14:paraId="54FC955D" w14:textId="77777777" w:rsidTr="00AC4B62">
        <w:trPr>
          <w:cantSplit/>
          <w:jc w:val="center"/>
        </w:trPr>
        <w:tc>
          <w:tcPr>
            <w:tcW w:w="9776" w:type="dxa"/>
            <w:gridSpan w:val="3"/>
          </w:tcPr>
          <w:p w14:paraId="3EE4ECED" w14:textId="77777777" w:rsidR="002F1085" w:rsidRPr="0061649B" w:rsidRDefault="002F1085" w:rsidP="00AC4B62">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6F6210DE" w14:textId="77777777" w:rsidR="002F1085" w:rsidRPr="0061649B" w:rsidRDefault="002F1085" w:rsidP="00AC4B62">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02E0D83" w14:textId="77777777" w:rsidR="002F1085" w:rsidRPr="0061649B" w:rsidRDefault="002F1085" w:rsidP="00AC4B62">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1C90D9E" w14:textId="77777777" w:rsidR="002F1085" w:rsidRPr="0061649B" w:rsidRDefault="002F1085" w:rsidP="00AC4B62">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91C34A0" w14:textId="77777777" w:rsidR="002F1085" w:rsidRPr="0061649B" w:rsidRDefault="002F1085" w:rsidP="00AC4B62">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A1BA9E2" w14:textId="77777777" w:rsidR="002F1085" w:rsidRDefault="002F1085" w:rsidP="00AC4B62">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250E8B7" w14:textId="77777777" w:rsidR="002F1085" w:rsidRPr="0061649B" w:rsidRDefault="002F1085" w:rsidP="00AC4B62">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8FAE54D" w14:textId="77777777" w:rsidR="002F1085" w:rsidRDefault="002F1085" w:rsidP="002F1085">
      <w:pPr>
        <w:spacing w:after="0"/>
      </w:pPr>
    </w:p>
    <w:p w14:paraId="68C9CD36" w14:textId="77777777" w:rsidR="001E41F3" w:rsidRDefault="001E41F3">
      <w:pPr>
        <w:rPr>
          <w:noProof/>
        </w:rPr>
      </w:pPr>
    </w:p>
    <w:p w14:paraId="5A53FC6A" w14:textId="77777777" w:rsidR="002F1085" w:rsidRDefault="002F1085">
      <w:pPr>
        <w:rPr>
          <w:noProof/>
        </w:rPr>
      </w:pPr>
    </w:p>
    <w:p w14:paraId="49F5F63D" w14:textId="77777777" w:rsidR="002F1085" w:rsidRDefault="002F1085" w:rsidP="002F108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21F686D" w14:textId="77777777" w:rsidR="002F1085" w:rsidRDefault="002F1085">
      <w:pPr>
        <w:rPr>
          <w:noProof/>
        </w:rPr>
      </w:pPr>
    </w:p>
    <w:sectPr w:rsidR="002F1085"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2B18C864" w:rsidR="00695808" w:rsidRPr="00566A5B" w:rsidRDefault="00695808">
    <w:pPr>
      <w:pStyle w:val="Header"/>
      <w:tabs>
        <w:tab w:val="right" w:pos="9639"/>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E270D"/>
    <w:multiLevelType w:val="hybridMultilevel"/>
    <w:tmpl w:val="66E61EF2"/>
    <w:lvl w:ilvl="0" w:tplc="1326038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7"/>
  </w:num>
  <w:num w:numId="6" w16cid:durableId="1973562441">
    <w:abstractNumId w:val="20"/>
  </w:num>
  <w:num w:numId="7" w16cid:durableId="750539691">
    <w:abstractNumId w:val="30"/>
  </w:num>
  <w:num w:numId="8" w16cid:durableId="1991127076">
    <w:abstractNumId w:val="36"/>
  </w:num>
  <w:num w:numId="9" w16cid:durableId="469981812">
    <w:abstractNumId w:val="33"/>
  </w:num>
  <w:num w:numId="10" w16cid:durableId="1646425483">
    <w:abstractNumId w:val="18"/>
  </w:num>
  <w:num w:numId="11" w16cid:durableId="1183209711">
    <w:abstractNumId w:val="35"/>
  </w:num>
  <w:num w:numId="12" w16cid:durableId="3090633">
    <w:abstractNumId w:val="8"/>
  </w:num>
  <w:num w:numId="13" w16cid:durableId="1259173593">
    <w:abstractNumId w:val="15"/>
  </w:num>
  <w:num w:numId="14" w16cid:durableId="1309747321">
    <w:abstractNumId w:val="24"/>
  </w:num>
  <w:num w:numId="15" w16cid:durableId="1238662434">
    <w:abstractNumId w:val="32"/>
  </w:num>
  <w:num w:numId="16" w16cid:durableId="1797405412">
    <w:abstractNumId w:val="9"/>
  </w:num>
  <w:num w:numId="17" w16cid:durableId="1303344299">
    <w:abstractNumId w:val="5"/>
  </w:num>
  <w:num w:numId="18" w16cid:durableId="1375928825">
    <w:abstractNumId w:val="31"/>
  </w:num>
  <w:num w:numId="19" w16cid:durableId="437722946">
    <w:abstractNumId w:val="4"/>
  </w:num>
  <w:num w:numId="20" w16cid:durableId="904873024">
    <w:abstractNumId w:val="29"/>
  </w:num>
  <w:num w:numId="21" w16cid:durableId="799691693">
    <w:abstractNumId w:val="14"/>
  </w:num>
  <w:num w:numId="22" w16cid:durableId="1183087911">
    <w:abstractNumId w:val="22"/>
  </w:num>
  <w:num w:numId="23" w16cid:durableId="1829832455">
    <w:abstractNumId w:val="26"/>
  </w:num>
  <w:num w:numId="24" w16cid:durableId="279922209">
    <w:abstractNumId w:val="12"/>
  </w:num>
  <w:num w:numId="25" w16cid:durableId="916747198">
    <w:abstractNumId w:val="23"/>
  </w:num>
  <w:num w:numId="26" w16cid:durableId="639916636">
    <w:abstractNumId w:val="10"/>
  </w:num>
  <w:num w:numId="27" w16cid:durableId="337538024">
    <w:abstractNumId w:val="16"/>
  </w:num>
  <w:num w:numId="28" w16cid:durableId="831606768">
    <w:abstractNumId w:val="21"/>
  </w:num>
  <w:num w:numId="29" w16cid:durableId="1466004583">
    <w:abstractNumId w:val="17"/>
  </w:num>
  <w:num w:numId="30" w16cid:durableId="362942612">
    <w:abstractNumId w:val="6"/>
  </w:num>
  <w:num w:numId="31" w16cid:durableId="1643659374">
    <w:abstractNumId w:val="34"/>
  </w:num>
  <w:num w:numId="32" w16cid:durableId="746810241">
    <w:abstractNumId w:val="11"/>
  </w:num>
  <w:num w:numId="33" w16cid:durableId="494997931">
    <w:abstractNumId w:val="3"/>
  </w:num>
  <w:num w:numId="34" w16cid:durableId="1198082284">
    <w:abstractNumId w:val="28"/>
  </w:num>
  <w:num w:numId="35" w16cid:durableId="33238271">
    <w:abstractNumId w:val="25"/>
  </w:num>
  <w:num w:numId="36" w16cid:durableId="1766994060">
    <w:abstractNumId w:val="27"/>
  </w:num>
  <w:num w:numId="37" w16cid:durableId="1183279635">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54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NagFTMtGjLQAAAA=="/>
  </w:docVars>
  <w:rsids>
    <w:rsidRoot w:val="00022E4A"/>
    <w:rsid w:val="00006CF4"/>
    <w:rsid w:val="00022E4A"/>
    <w:rsid w:val="000343C4"/>
    <w:rsid w:val="00051D96"/>
    <w:rsid w:val="00057294"/>
    <w:rsid w:val="000604C6"/>
    <w:rsid w:val="00083058"/>
    <w:rsid w:val="000903D8"/>
    <w:rsid w:val="0009103B"/>
    <w:rsid w:val="000A6394"/>
    <w:rsid w:val="000B1D70"/>
    <w:rsid w:val="000B4904"/>
    <w:rsid w:val="000B7F42"/>
    <w:rsid w:val="000B7FED"/>
    <w:rsid w:val="000C038A"/>
    <w:rsid w:val="000C1B1C"/>
    <w:rsid w:val="000C305B"/>
    <w:rsid w:val="000C6598"/>
    <w:rsid w:val="000C67EF"/>
    <w:rsid w:val="000C6ED0"/>
    <w:rsid w:val="000D0020"/>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E293E"/>
    <w:rsid w:val="001E41F3"/>
    <w:rsid w:val="001F1335"/>
    <w:rsid w:val="00201B85"/>
    <w:rsid w:val="00214AAD"/>
    <w:rsid w:val="00215C8E"/>
    <w:rsid w:val="00220A56"/>
    <w:rsid w:val="00223C83"/>
    <w:rsid w:val="0022467A"/>
    <w:rsid w:val="00224A15"/>
    <w:rsid w:val="00242B44"/>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1085"/>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D732C"/>
    <w:rsid w:val="003E1A36"/>
    <w:rsid w:val="00410371"/>
    <w:rsid w:val="004242F1"/>
    <w:rsid w:val="00435CB4"/>
    <w:rsid w:val="004378DC"/>
    <w:rsid w:val="004428D5"/>
    <w:rsid w:val="00453004"/>
    <w:rsid w:val="0049796F"/>
    <w:rsid w:val="004A3AEF"/>
    <w:rsid w:val="004A52C6"/>
    <w:rsid w:val="004B4280"/>
    <w:rsid w:val="004B75B7"/>
    <w:rsid w:val="004D1D31"/>
    <w:rsid w:val="004F2F65"/>
    <w:rsid w:val="005009D9"/>
    <w:rsid w:val="005070B4"/>
    <w:rsid w:val="00507C9E"/>
    <w:rsid w:val="0051580D"/>
    <w:rsid w:val="00547111"/>
    <w:rsid w:val="00566A5B"/>
    <w:rsid w:val="00586548"/>
    <w:rsid w:val="00592D74"/>
    <w:rsid w:val="00596B08"/>
    <w:rsid w:val="005A4DD1"/>
    <w:rsid w:val="005B5035"/>
    <w:rsid w:val="005D4D82"/>
    <w:rsid w:val="005D6EAF"/>
    <w:rsid w:val="005E2C44"/>
    <w:rsid w:val="00621188"/>
    <w:rsid w:val="006257ED"/>
    <w:rsid w:val="00640696"/>
    <w:rsid w:val="00640F00"/>
    <w:rsid w:val="006457FE"/>
    <w:rsid w:val="00647892"/>
    <w:rsid w:val="00654ADB"/>
    <w:rsid w:val="0065536E"/>
    <w:rsid w:val="00665C47"/>
    <w:rsid w:val="00675A60"/>
    <w:rsid w:val="00682CA3"/>
    <w:rsid w:val="0068622F"/>
    <w:rsid w:val="00695808"/>
    <w:rsid w:val="006A0156"/>
    <w:rsid w:val="006B46FB"/>
    <w:rsid w:val="006B7D15"/>
    <w:rsid w:val="006C31D7"/>
    <w:rsid w:val="006E21FB"/>
    <w:rsid w:val="006E6168"/>
    <w:rsid w:val="00700C03"/>
    <w:rsid w:val="00711FBF"/>
    <w:rsid w:val="007262C1"/>
    <w:rsid w:val="00734B4B"/>
    <w:rsid w:val="00737D44"/>
    <w:rsid w:val="00771112"/>
    <w:rsid w:val="00785599"/>
    <w:rsid w:val="00792342"/>
    <w:rsid w:val="007977A8"/>
    <w:rsid w:val="007A5DCF"/>
    <w:rsid w:val="007B512A"/>
    <w:rsid w:val="007B5B05"/>
    <w:rsid w:val="007C2097"/>
    <w:rsid w:val="007C610B"/>
    <w:rsid w:val="007D06B8"/>
    <w:rsid w:val="007D6A07"/>
    <w:rsid w:val="007F4D1C"/>
    <w:rsid w:val="007F7259"/>
    <w:rsid w:val="008040A8"/>
    <w:rsid w:val="00811813"/>
    <w:rsid w:val="00821028"/>
    <w:rsid w:val="00822724"/>
    <w:rsid w:val="008279FA"/>
    <w:rsid w:val="008374B9"/>
    <w:rsid w:val="00847138"/>
    <w:rsid w:val="00847305"/>
    <w:rsid w:val="00847CAF"/>
    <w:rsid w:val="00850284"/>
    <w:rsid w:val="008626E7"/>
    <w:rsid w:val="00867AB2"/>
    <w:rsid w:val="00870EE7"/>
    <w:rsid w:val="00880A55"/>
    <w:rsid w:val="008858B0"/>
    <w:rsid w:val="008863B9"/>
    <w:rsid w:val="008A45A6"/>
    <w:rsid w:val="008B7764"/>
    <w:rsid w:val="008D39FE"/>
    <w:rsid w:val="008F3789"/>
    <w:rsid w:val="008F686C"/>
    <w:rsid w:val="00901609"/>
    <w:rsid w:val="00904947"/>
    <w:rsid w:val="00906109"/>
    <w:rsid w:val="00906B1E"/>
    <w:rsid w:val="00913B1C"/>
    <w:rsid w:val="009148DE"/>
    <w:rsid w:val="00925EA3"/>
    <w:rsid w:val="00941E30"/>
    <w:rsid w:val="00960EFF"/>
    <w:rsid w:val="009777D9"/>
    <w:rsid w:val="00982622"/>
    <w:rsid w:val="00991B88"/>
    <w:rsid w:val="009A4AE6"/>
    <w:rsid w:val="009A4F2F"/>
    <w:rsid w:val="009A5753"/>
    <w:rsid w:val="009A579D"/>
    <w:rsid w:val="009B7749"/>
    <w:rsid w:val="009D4DEE"/>
    <w:rsid w:val="009E0141"/>
    <w:rsid w:val="009E3297"/>
    <w:rsid w:val="009F4F46"/>
    <w:rsid w:val="009F734F"/>
    <w:rsid w:val="00A1069F"/>
    <w:rsid w:val="00A235AB"/>
    <w:rsid w:val="00A246B6"/>
    <w:rsid w:val="00A43D34"/>
    <w:rsid w:val="00A45E1B"/>
    <w:rsid w:val="00A47E70"/>
    <w:rsid w:val="00A50CF0"/>
    <w:rsid w:val="00A62775"/>
    <w:rsid w:val="00A7671C"/>
    <w:rsid w:val="00A9156D"/>
    <w:rsid w:val="00AA2CBC"/>
    <w:rsid w:val="00AA66DD"/>
    <w:rsid w:val="00AA7BC5"/>
    <w:rsid w:val="00AA7BC8"/>
    <w:rsid w:val="00AB08D0"/>
    <w:rsid w:val="00AB16B7"/>
    <w:rsid w:val="00AC0531"/>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E0EDB"/>
    <w:rsid w:val="00BF27A2"/>
    <w:rsid w:val="00C03AC2"/>
    <w:rsid w:val="00C12D8A"/>
    <w:rsid w:val="00C471E4"/>
    <w:rsid w:val="00C50055"/>
    <w:rsid w:val="00C53622"/>
    <w:rsid w:val="00C66BA2"/>
    <w:rsid w:val="00C66D4A"/>
    <w:rsid w:val="00C9224F"/>
    <w:rsid w:val="00C95985"/>
    <w:rsid w:val="00CA2318"/>
    <w:rsid w:val="00CC5026"/>
    <w:rsid w:val="00CC68D0"/>
    <w:rsid w:val="00CC7F7F"/>
    <w:rsid w:val="00CE4025"/>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CF"/>
    <w:rsid w:val="00DE3A72"/>
    <w:rsid w:val="00E054E2"/>
    <w:rsid w:val="00E12566"/>
    <w:rsid w:val="00E13F3D"/>
    <w:rsid w:val="00E16FAA"/>
    <w:rsid w:val="00E20B0F"/>
    <w:rsid w:val="00E226A8"/>
    <w:rsid w:val="00E22F3D"/>
    <w:rsid w:val="00E34898"/>
    <w:rsid w:val="00E432AA"/>
    <w:rsid w:val="00E546BA"/>
    <w:rsid w:val="00E6106E"/>
    <w:rsid w:val="00E83389"/>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085"/>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TotalTime>
  <Pages>3</Pages>
  <Words>12130</Words>
  <Characters>72177</Characters>
  <Application>Microsoft Office Word</Application>
  <DocSecurity>0</DocSecurity>
  <Lines>3280</Lines>
  <Paragraphs>2719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223</cp:revision>
  <cp:lastPrinted>1899-12-31T23:00:00Z</cp:lastPrinted>
  <dcterms:created xsi:type="dcterms:W3CDTF">2020-02-03T08:32:00Z</dcterms:created>
  <dcterms:modified xsi:type="dcterms:W3CDTF">2024-04-05T06:27:00Z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